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07C93265"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E42F39">
              <w:rPr>
                <w:lang w:val="fr-FR"/>
              </w:rPr>
              <w:t>4</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r w:rsidR="00E42F39">
              <w:rPr>
                <w:sz w:val="32"/>
                <w:lang w:val="fr-FR"/>
              </w:rPr>
              <w:t>9</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w:t>
            </w:r>
            <w:bookmarkStart w:id="2" w:name="_GoBack"/>
            <w:bookmarkEnd w:id="2"/>
            <w:r w:rsidRPr="0016361A">
              <w:t>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18436998" r:id="rId10"/>
              </w:object>
            </w:r>
          </w:p>
        </w:tc>
        <w:tc>
          <w:tcPr>
            <w:tcW w:w="5540" w:type="dxa"/>
            <w:shd w:val="clear" w:color="auto" w:fill="auto"/>
          </w:tcPr>
          <w:p w14:paraId="47562F6D" w14:textId="55FCA510" w:rsidR="00F112E4" w:rsidRPr="0016361A" w:rsidRDefault="000159DF" w:rsidP="00F112E4">
            <w:pPr>
              <w:jc w:val="right"/>
            </w:pPr>
            <w:bookmarkStart w:id="4" w:name="logos"/>
            <w:r>
              <w:pict w14:anchorId="5617469C">
                <v:shape id="_x0000_i1026" type="#_x0000_t75" style="width:126.75pt;height:78.4pt">
                  <v:imagedata r:id="rId11" o:title="3GPP-logo_web"/>
                </v:shape>
              </w:pict>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2C1E75" w:rsidRDefault="00080512" w:rsidP="007A4424">
      <w:pPr>
        <w:pStyle w:val="TT"/>
        <w:rPr>
          <w:lang w:val="en-US"/>
        </w:rPr>
      </w:pPr>
      <w:r w:rsidRPr="002C1E75">
        <w:rPr>
          <w:lang w:val="en-US"/>
        </w:rPr>
        <w:br w:type="page"/>
      </w:r>
      <w:bookmarkStart w:id="10" w:name="tableOfContents"/>
      <w:bookmarkEnd w:id="10"/>
      <w:r w:rsidRPr="002C1E75">
        <w:rPr>
          <w:lang w:val="en-US"/>
        </w:rPr>
        <w:lastRenderedPageBreak/>
        <w:t>Contents</w:t>
      </w:r>
    </w:p>
    <w:p w14:paraId="646129A8" w14:textId="48EDAE05" w:rsidR="008C7AA8"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8C7AA8" w:rsidRPr="008421F6">
        <w:rPr>
          <w:noProof/>
          <w:lang w:val="en-US"/>
        </w:rPr>
        <w:t>Foreword</w:t>
      </w:r>
      <w:r w:rsidR="008C7AA8">
        <w:rPr>
          <w:noProof/>
        </w:rPr>
        <w:tab/>
      </w:r>
      <w:r w:rsidR="008C7AA8">
        <w:rPr>
          <w:noProof/>
        </w:rPr>
        <w:fldChar w:fldCharType="begin"/>
      </w:r>
      <w:r w:rsidR="008C7AA8">
        <w:rPr>
          <w:noProof/>
        </w:rPr>
        <w:instrText xml:space="preserve"> PAGEREF _Toc207814940 \h </w:instrText>
      </w:r>
      <w:r w:rsidR="008C7AA8">
        <w:rPr>
          <w:noProof/>
        </w:rPr>
      </w:r>
      <w:r w:rsidR="008C7AA8">
        <w:rPr>
          <w:noProof/>
        </w:rPr>
        <w:fldChar w:fldCharType="separate"/>
      </w:r>
      <w:r w:rsidR="008C7AA8">
        <w:rPr>
          <w:noProof/>
        </w:rPr>
        <w:t>11</w:t>
      </w:r>
      <w:r w:rsidR="008C7AA8">
        <w:rPr>
          <w:noProof/>
        </w:rPr>
        <w:fldChar w:fldCharType="end"/>
      </w:r>
    </w:p>
    <w:p w14:paraId="7E87F8D4" w14:textId="2DA73E71" w:rsidR="008C7AA8" w:rsidRDefault="008C7AA8">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_Toc207814941 \h </w:instrText>
      </w:r>
      <w:r>
        <w:rPr>
          <w:noProof/>
        </w:rPr>
      </w:r>
      <w:r>
        <w:rPr>
          <w:noProof/>
        </w:rPr>
        <w:fldChar w:fldCharType="separate"/>
      </w:r>
      <w:r>
        <w:rPr>
          <w:noProof/>
        </w:rPr>
        <w:t>13</w:t>
      </w:r>
      <w:r>
        <w:rPr>
          <w:noProof/>
        </w:rPr>
        <w:fldChar w:fldCharType="end"/>
      </w:r>
    </w:p>
    <w:p w14:paraId="4161E54F" w14:textId="04923971" w:rsidR="008C7AA8" w:rsidRDefault="008C7AA8">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_Toc207814942 \h </w:instrText>
      </w:r>
      <w:r>
        <w:rPr>
          <w:noProof/>
        </w:rPr>
      </w:r>
      <w:r>
        <w:rPr>
          <w:noProof/>
        </w:rPr>
        <w:fldChar w:fldCharType="separate"/>
      </w:r>
      <w:r>
        <w:rPr>
          <w:noProof/>
        </w:rPr>
        <w:t>14</w:t>
      </w:r>
      <w:r>
        <w:rPr>
          <w:noProof/>
        </w:rPr>
        <w:fldChar w:fldCharType="end"/>
      </w:r>
    </w:p>
    <w:p w14:paraId="63A6F11F" w14:textId="03B4D9B7" w:rsidR="008C7AA8" w:rsidRDefault="008C7AA8">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_Toc207814943 \h </w:instrText>
      </w:r>
      <w:r>
        <w:rPr>
          <w:noProof/>
        </w:rPr>
      </w:r>
      <w:r>
        <w:rPr>
          <w:noProof/>
        </w:rPr>
        <w:fldChar w:fldCharType="separate"/>
      </w:r>
      <w:r>
        <w:rPr>
          <w:noProof/>
        </w:rPr>
        <w:t>15</w:t>
      </w:r>
      <w:r>
        <w:rPr>
          <w:noProof/>
        </w:rPr>
        <w:fldChar w:fldCharType="end"/>
      </w:r>
    </w:p>
    <w:p w14:paraId="167D21E8" w14:textId="644BC22E" w:rsidR="008C7AA8" w:rsidRDefault="008C7AA8">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_Toc207814944 \h </w:instrText>
      </w:r>
      <w:r>
        <w:rPr>
          <w:noProof/>
        </w:rPr>
      </w:r>
      <w:r>
        <w:rPr>
          <w:noProof/>
        </w:rPr>
        <w:fldChar w:fldCharType="separate"/>
      </w:r>
      <w:r>
        <w:rPr>
          <w:noProof/>
        </w:rPr>
        <w:t>15</w:t>
      </w:r>
      <w:r>
        <w:rPr>
          <w:noProof/>
        </w:rPr>
        <w:fldChar w:fldCharType="end"/>
      </w:r>
    </w:p>
    <w:p w14:paraId="598A8D7B" w14:textId="285A273D" w:rsidR="008C7AA8" w:rsidRDefault="008C7AA8">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_Toc207814945 \h </w:instrText>
      </w:r>
      <w:r>
        <w:rPr>
          <w:noProof/>
        </w:rPr>
      </w:r>
      <w:r>
        <w:rPr>
          <w:noProof/>
        </w:rPr>
        <w:fldChar w:fldCharType="separate"/>
      </w:r>
      <w:r>
        <w:rPr>
          <w:noProof/>
        </w:rPr>
        <w:t>15</w:t>
      </w:r>
      <w:r>
        <w:rPr>
          <w:noProof/>
        </w:rPr>
        <w:fldChar w:fldCharType="end"/>
      </w:r>
    </w:p>
    <w:p w14:paraId="33629D79" w14:textId="57660607" w:rsidR="008C7AA8" w:rsidRDefault="008C7AA8">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_Toc207814946 \h </w:instrText>
      </w:r>
      <w:r>
        <w:rPr>
          <w:noProof/>
        </w:rPr>
      </w:r>
      <w:r>
        <w:rPr>
          <w:noProof/>
        </w:rPr>
        <w:fldChar w:fldCharType="separate"/>
      </w:r>
      <w:r>
        <w:rPr>
          <w:noProof/>
        </w:rPr>
        <w:t>15</w:t>
      </w:r>
      <w:r>
        <w:rPr>
          <w:noProof/>
        </w:rPr>
        <w:fldChar w:fldCharType="end"/>
      </w:r>
    </w:p>
    <w:p w14:paraId="693FF31C" w14:textId="6F8FFB8F" w:rsidR="008C7AA8" w:rsidRDefault="008C7AA8">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_Toc207814947 \h </w:instrText>
      </w:r>
      <w:r>
        <w:rPr>
          <w:noProof/>
        </w:rPr>
      </w:r>
      <w:r>
        <w:rPr>
          <w:noProof/>
        </w:rPr>
        <w:fldChar w:fldCharType="separate"/>
      </w:r>
      <w:r>
        <w:rPr>
          <w:noProof/>
        </w:rPr>
        <w:t>16</w:t>
      </w:r>
      <w:r>
        <w:rPr>
          <w:noProof/>
        </w:rPr>
        <w:fldChar w:fldCharType="end"/>
      </w:r>
    </w:p>
    <w:p w14:paraId="555E764D" w14:textId="7CBE40A4" w:rsidR="008C7AA8" w:rsidRDefault="008C7AA8">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_Toc207814948 \h </w:instrText>
      </w:r>
      <w:r>
        <w:rPr>
          <w:noProof/>
        </w:rPr>
      </w:r>
      <w:r>
        <w:rPr>
          <w:noProof/>
        </w:rPr>
        <w:fldChar w:fldCharType="separate"/>
      </w:r>
      <w:r>
        <w:rPr>
          <w:noProof/>
        </w:rPr>
        <w:t>17</w:t>
      </w:r>
      <w:r>
        <w:rPr>
          <w:noProof/>
        </w:rPr>
        <w:fldChar w:fldCharType="end"/>
      </w:r>
    </w:p>
    <w:p w14:paraId="23ED4EDA" w14:textId="689C5E6F" w:rsidR="008C7AA8" w:rsidRDefault="008C7AA8">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_Toc207814949 \h </w:instrText>
      </w:r>
      <w:r>
        <w:rPr>
          <w:noProof/>
        </w:rPr>
      </w:r>
      <w:r>
        <w:rPr>
          <w:noProof/>
        </w:rPr>
        <w:fldChar w:fldCharType="separate"/>
      </w:r>
      <w:r>
        <w:rPr>
          <w:noProof/>
        </w:rPr>
        <w:t>17</w:t>
      </w:r>
      <w:r>
        <w:rPr>
          <w:noProof/>
        </w:rPr>
        <w:fldChar w:fldCharType="end"/>
      </w:r>
    </w:p>
    <w:p w14:paraId="61F6C3BB" w14:textId="312545D6" w:rsidR="008C7AA8" w:rsidRDefault="008C7AA8">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8421F6">
        <w:rPr>
          <w:noProof/>
          <w:lang w:val="en-US"/>
        </w:rPr>
        <w:t>SDD_Transmission</w:t>
      </w:r>
      <w:r>
        <w:rPr>
          <w:noProof/>
        </w:rPr>
        <w:t xml:space="preserve"> Service</w:t>
      </w:r>
      <w:r>
        <w:rPr>
          <w:noProof/>
        </w:rPr>
        <w:tab/>
      </w:r>
      <w:r>
        <w:rPr>
          <w:noProof/>
        </w:rPr>
        <w:fldChar w:fldCharType="begin"/>
      </w:r>
      <w:r>
        <w:rPr>
          <w:noProof/>
        </w:rPr>
        <w:instrText xml:space="preserve"> PAGEREF _Toc207814950 \h </w:instrText>
      </w:r>
      <w:r>
        <w:rPr>
          <w:noProof/>
        </w:rPr>
      </w:r>
      <w:r>
        <w:rPr>
          <w:noProof/>
        </w:rPr>
        <w:fldChar w:fldCharType="separate"/>
      </w:r>
      <w:r>
        <w:rPr>
          <w:noProof/>
        </w:rPr>
        <w:t>18</w:t>
      </w:r>
      <w:r>
        <w:rPr>
          <w:noProof/>
        </w:rPr>
        <w:fldChar w:fldCharType="end"/>
      </w:r>
    </w:p>
    <w:p w14:paraId="52BFC229" w14:textId="493B95B8" w:rsidR="008C7AA8" w:rsidRDefault="008C7AA8">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_Toc207814951 \h </w:instrText>
      </w:r>
      <w:r>
        <w:rPr>
          <w:noProof/>
        </w:rPr>
      </w:r>
      <w:r>
        <w:rPr>
          <w:noProof/>
        </w:rPr>
        <w:fldChar w:fldCharType="separate"/>
      </w:r>
      <w:r>
        <w:rPr>
          <w:noProof/>
        </w:rPr>
        <w:t>18</w:t>
      </w:r>
      <w:r>
        <w:rPr>
          <w:noProof/>
        </w:rPr>
        <w:fldChar w:fldCharType="end"/>
      </w:r>
    </w:p>
    <w:p w14:paraId="218887F2" w14:textId="6B3A0B0B" w:rsidR="008C7AA8" w:rsidRDefault="008C7AA8">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_Toc207814952 \h </w:instrText>
      </w:r>
      <w:r>
        <w:rPr>
          <w:noProof/>
        </w:rPr>
      </w:r>
      <w:r>
        <w:rPr>
          <w:noProof/>
        </w:rPr>
        <w:fldChar w:fldCharType="separate"/>
      </w:r>
      <w:r>
        <w:rPr>
          <w:noProof/>
        </w:rPr>
        <w:t>18</w:t>
      </w:r>
      <w:r>
        <w:rPr>
          <w:noProof/>
        </w:rPr>
        <w:fldChar w:fldCharType="end"/>
      </w:r>
    </w:p>
    <w:p w14:paraId="0DD41BB8" w14:textId="30C52391" w:rsidR="008C7AA8" w:rsidRDefault="008C7AA8">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_Toc207814953 \h </w:instrText>
      </w:r>
      <w:r>
        <w:rPr>
          <w:noProof/>
        </w:rPr>
      </w:r>
      <w:r>
        <w:rPr>
          <w:noProof/>
        </w:rPr>
        <w:fldChar w:fldCharType="separate"/>
      </w:r>
      <w:r>
        <w:rPr>
          <w:noProof/>
        </w:rPr>
        <w:t>18</w:t>
      </w:r>
      <w:r>
        <w:rPr>
          <w:noProof/>
        </w:rPr>
        <w:fldChar w:fldCharType="end"/>
      </w:r>
    </w:p>
    <w:p w14:paraId="1D381C4A" w14:textId="6C1AFC63" w:rsidR="008C7AA8" w:rsidRDefault="008C7AA8">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8421F6">
        <w:rPr>
          <w:noProof/>
          <w:lang w:val="en-US"/>
        </w:rPr>
        <w:t>SDD_Transmission_Request</w:t>
      </w:r>
      <w:r>
        <w:rPr>
          <w:noProof/>
        </w:rPr>
        <w:tab/>
      </w:r>
      <w:r>
        <w:rPr>
          <w:noProof/>
        </w:rPr>
        <w:fldChar w:fldCharType="begin"/>
      </w:r>
      <w:r>
        <w:rPr>
          <w:noProof/>
        </w:rPr>
        <w:instrText xml:space="preserve"> PAGEREF _Toc207814954 \h </w:instrText>
      </w:r>
      <w:r>
        <w:rPr>
          <w:noProof/>
        </w:rPr>
      </w:r>
      <w:r>
        <w:rPr>
          <w:noProof/>
        </w:rPr>
        <w:fldChar w:fldCharType="separate"/>
      </w:r>
      <w:r>
        <w:rPr>
          <w:noProof/>
        </w:rPr>
        <w:t>18</w:t>
      </w:r>
      <w:r>
        <w:rPr>
          <w:noProof/>
        </w:rPr>
        <w:fldChar w:fldCharType="end"/>
      </w:r>
    </w:p>
    <w:p w14:paraId="0CA21070" w14:textId="32A6B6F5" w:rsidR="008C7AA8" w:rsidRDefault="008C7AA8">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_Toc207814955 \h </w:instrText>
      </w:r>
      <w:r>
        <w:rPr>
          <w:noProof/>
        </w:rPr>
      </w:r>
      <w:r>
        <w:rPr>
          <w:noProof/>
        </w:rPr>
        <w:fldChar w:fldCharType="separate"/>
      </w:r>
      <w:r>
        <w:rPr>
          <w:noProof/>
        </w:rPr>
        <w:t>18</w:t>
      </w:r>
      <w:r>
        <w:rPr>
          <w:noProof/>
        </w:rPr>
        <w:fldChar w:fldCharType="end"/>
      </w:r>
    </w:p>
    <w:p w14:paraId="405D4C17" w14:textId="2520740F" w:rsidR="008C7AA8" w:rsidRDefault="008C7AA8">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_Toc207814956 \h </w:instrText>
      </w:r>
      <w:r>
        <w:rPr>
          <w:noProof/>
        </w:rPr>
      </w:r>
      <w:r>
        <w:rPr>
          <w:noProof/>
        </w:rPr>
        <w:fldChar w:fldCharType="separate"/>
      </w:r>
      <w:r>
        <w:rPr>
          <w:noProof/>
        </w:rPr>
        <w:t>18</w:t>
      </w:r>
      <w:r>
        <w:rPr>
          <w:noProof/>
        </w:rPr>
        <w:fldChar w:fldCharType="end"/>
      </w:r>
    </w:p>
    <w:p w14:paraId="563CD90F" w14:textId="238428C9" w:rsidR="008C7AA8" w:rsidRDefault="008C7AA8">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8421F6">
        <w:rPr>
          <w:noProof/>
          <w:lang w:val="en-US"/>
        </w:rPr>
        <w:t>SDD_Transmission</w:t>
      </w:r>
      <w:r>
        <w:rPr>
          <w:noProof/>
        </w:rPr>
        <w:t>_ConnStatusSubscribe</w:t>
      </w:r>
      <w:r>
        <w:rPr>
          <w:noProof/>
        </w:rPr>
        <w:tab/>
      </w:r>
      <w:r>
        <w:rPr>
          <w:noProof/>
        </w:rPr>
        <w:fldChar w:fldCharType="begin"/>
      </w:r>
      <w:r>
        <w:rPr>
          <w:noProof/>
        </w:rPr>
        <w:instrText xml:space="preserve"> PAGEREF _Toc207814957 \h </w:instrText>
      </w:r>
      <w:r>
        <w:rPr>
          <w:noProof/>
        </w:rPr>
      </w:r>
      <w:r>
        <w:rPr>
          <w:noProof/>
        </w:rPr>
        <w:fldChar w:fldCharType="separate"/>
      </w:r>
      <w:r>
        <w:rPr>
          <w:noProof/>
        </w:rPr>
        <w:t>19</w:t>
      </w:r>
      <w:r>
        <w:rPr>
          <w:noProof/>
        </w:rPr>
        <w:fldChar w:fldCharType="end"/>
      </w:r>
    </w:p>
    <w:p w14:paraId="775FF1F5" w14:textId="18EB169B" w:rsidR="008C7AA8" w:rsidRDefault="008C7AA8">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_Toc207814958 \h </w:instrText>
      </w:r>
      <w:r>
        <w:rPr>
          <w:noProof/>
        </w:rPr>
      </w:r>
      <w:r>
        <w:rPr>
          <w:noProof/>
        </w:rPr>
        <w:fldChar w:fldCharType="separate"/>
      </w:r>
      <w:r>
        <w:rPr>
          <w:noProof/>
        </w:rPr>
        <w:t>19</w:t>
      </w:r>
      <w:r>
        <w:rPr>
          <w:noProof/>
        </w:rPr>
        <w:fldChar w:fldCharType="end"/>
      </w:r>
    </w:p>
    <w:p w14:paraId="36D23838" w14:textId="73E85ABC" w:rsidR="008C7AA8" w:rsidRDefault="008C7AA8">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_Toc207814959 \h </w:instrText>
      </w:r>
      <w:r>
        <w:rPr>
          <w:noProof/>
        </w:rPr>
      </w:r>
      <w:r>
        <w:rPr>
          <w:noProof/>
        </w:rPr>
        <w:fldChar w:fldCharType="separate"/>
      </w:r>
      <w:r>
        <w:rPr>
          <w:noProof/>
        </w:rPr>
        <w:t>19</w:t>
      </w:r>
      <w:r>
        <w:rPr>
          <w:noProof/>
        </w:rPr>
        <w:fldChar w:fldCharType="end"/>
      </w:r>
    </w:p>
    <w:p w14:paraId="39C38BB2" w14:textId="174CAA38" w:rsidR="008C7AA8" w:rsidRDefault="008C7AA8">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Update</w:t>
      </w:r>
      <w:r>
        <w:rPr>
          <w:noProof/>
        </w:rPr>
        <w:tab/>
      </w:r>
      <w:r>
        <w:rPr>
          <w:noProof/>
        </w:rPr>
        <w:fldChar w:fldCharType="begin"/>
      </w:r>
      <w:r>
        <w:rPr>
          <w:noProof/>
        </w:rPr>
        <w:instrText xml:space="preserve"> PAGEREF _Toc207814960 \h </w:instrText>
      </w:r>
      <w:r>
        <w:rPr>
          <w:noProof/>
        </w:rPr>
      </w:r>
      <w:r>
        <w:rPr>
          <w:noProof/>
        </w:rPr>
        <w:fldChar w:fldCharType="separate"/>
      </w:r>
      <w:r>
        <w:rPr>
          <w:noProof/>
        </w:rPr>
        <w:t>20</w:t>
      </w:r>
      <w:r>
        <w:rPr>
          <w:noProof/>
        </w:rPr>
        <w:fldChar w:fldCharType="end"/>
      </w:r>
    </w:p>
    <w:p w14:paraId="1DD2ECDB" w14:textId="53222F4C" w:rsidR="008C7AA8" w:rsidRDefault="008C7AA8">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_Toc207814961 \h </w:instrText>
      </w:r>
      <w:r>
        <w:rPr>
          <w:noProof/>
        </w:rPr>
      </w:r>
      <w:r>
        <w:rPr>
          <w:noProof/>
        </w:rPr>
        <w:fldChar w:fldCharType="separate"/>
      </w:r>
      <w:r>
        <w:rPr>
          <w:noProof/>
        </w:rPr>
        <w:t>20</w:t>
      </w:r>
      <w:r>
        <w:rPr>
          <w:noProof/>
        </w:rPr>
        <w:fldChar w:fldCharType="end"/>
      </w:r>
    </w:p>
    <w:p w14:paraId="3FD54215" w14:textId="5CF5CDCA" w:rsidR="008C7AA8" w:rsidRDefault="008C7AA8">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8421F6">
        <w:rPr>
          <w:noProof/>
          <w:lang w:val="en-US"/>
        </w:rPr>
        <w:t>SDD_Transmission</w:t>
      </w:r>
      <w:r>
        <w:rPr>
          <w:noProof/>
        </w:rPr>
        <w:t>_ConnStatusNotify</w:t>
      </w:r>
      <w:r>
        <w:rPr>
          <w:noProof/>
        </w:rPr>
        <w:tab/>
      </w:r>
      <w:r>
        <w:rPr>
          <w:noProof/>
        </w:rPr>
        <w:fldChar w:fldCharType="begin"/>
      </w:r>
      <w:r>
        <w:rPr>
          <w:noProof/>
        </w:rPr>
        <w:instrText xml:space="preserve"> PAGEREF _Toc207814962 \h </w:instrText>
      </w:r>
      <w:r>
        <w:rPr>
          <w:noProof/>
        </w:rPr>
      </w:r>
      <w:r>
        <w:rPr>
          <w:noProof/>
        </w:rPr>
        <w:fldChar w:fldCharType="separate"/>
      </w:r>
      <w:r>
        <w:rPr>
          <w:noProof/>
        </w:rPr>
        <w:t>21</w:t>
      </w:r>
      <w:r>
        <w:rPr>
          <w:noProof/>
        </w:rPr>
        <w:fldChar w:fldCharType="end"/>
      </w:r>
    </w:p>
    <w:p w14:paraId="73550621" w14:textId="4AD39FA1" w:rsidR="008C7AA8" w:rsidRDefault="008C7AA8">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_Toc207814963 \h </w:instrText>
      </w:r>
      <w:r>
        <w:rPr>
          <w:noProof/>
        </w:rPr>
      </w:r>
      <w:r>
        <w:rPr>
          <w:noProof/>
        </w:rPr>
        <w:fldChar w:fldCharType="separate"/>
      </w:r>
      <w:r>
        <w:rPr>
          <w:noProof/>
        </w:rPr>
        <w:t>21</w:t>
      </w:r>
      <w:r>
        <w:rPr>
          <w:noProof/>
        </w:rPr>
        <w:fldChar w:fldCharType="end"/>
      </w:r>
    </w:p>
    <w:p w14:paraId="1FD90C69" w14:textId="461577C9" w:rsidR="008C7AA8" w:rsidRDefault="008C7AA8">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_Toc207814964 \h </w:instrText>
      </w:r>
      <w:r>
        <w:rPr>
          <w:noProof/>
        </w:rPr>
      </w:r>
      <w:r>
        <w:rPr>
          <w:noProof/>
        </w:rPr>
        <w:fldChar w:fldCharType="separate"/>
      </w:r>
      <w:r>
        <w:rPr>
          <w:noProof/>
        </w:rPr>
        <w:t>21</w:t>
      </w:r>
      <w:r>
        <w:rPr>
          <w:noProof/>
        </w:rPr>
        <w:fldChar w:fldCharType="end"/>
      </w:r>
    </w:p>
    <w:p w14:paraId="64BDEBB0" w14:textId="24490B56" w:rsidR="008C7AA8" w:rsidRDefault="008C7AA8">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8421F6">
        <w:rPr>
          <w:noProof/>
          <w:lang w:val="en-US"/>
        </w:rPr>
        <w:t>SDD_DataStorage</w:t>
      </w:r>
      <w:r>
        <w:rPr>
          <w:noProof/>
        </w:rPr>
        <w:t xml:space="preserve"> Service</w:t>
      </w:r>
      <w:r>
        <w:rPr>
          <w:noProof/>
        </w:rPr>
        <w:tab/>
      </w:r>
      <w:r>
        <w:rPr>
          <w:noProof/>
        </w:rPr>
        <w:fldChar w:fldCharType="begin"/>
      </w:r>
      <w:r>
        <w:rPr>
          <w:noProof/>
        </w:rPr>
        <w:instrText xml:space="preserve"> PAGEREF _Toc207814965 \h </w:instrText>
      </w:r>
      <w:r>
        <w:rPr>
          <w:noProof/>
        </w:rPr>
      </w:r>
      <w:r>
        <w:rPr>
          <w:noProof/>
        </w:rPr>
        <w:fldChar w:fldCharType="separate"/>
      </w:r>
      <w:r>
        <w:rPr>
          <w:noProof/>
        </w:rPr>
        <w:t>23</w:t>
      </w:r>
      <w:r>
        <w:rPr>
          <w:noProof/>
        </w:rPr>
        <w:fldChar w:fldCharType="end"/>
      </w:r>
    </w:p>
    <w:p w14:paraId="6507AD15" w14:textId="5F53D2E4" w:rsidR="008C7AA8" w:rsidRDefault="008C7AA8">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_Toc207814966 \h </w:instrText>
      </w:r>
      <w:r>
        <w:rPr>
          <w:noProof/>
        </w:rPr>
      </w:r>
      <w:r>
        <w:rPr>
          <w:noProof/>
        </w:rPr>
        <w:fldChar w:fldCharType="separate"/>
      </w:r>
      <w:r>
        <w:rPr>
          <w:noProof/>
        </w:rPr>
        <w:t>23</w:t>
      </w:r>
      <w:r>
        <w:rPr>
          <w:noProof/>
        </w:rPr>
        <w:fldChar w:fldCharType="end"/>
      </w:r>
    </w:p>
    <w:p w14:paraId="7287D8EA" w14:textId="4BFFD5D7" w:rsidR="008C7AA8" w:rsidRDefault="008C7AA8">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_Toc207814967 \h </w:instrText>
      </w:r>
      <w:r>
        <w:rPr>
          <w:noProof/>
        </w:rPr>
      </w:r>
      <w:r>
        <w:rPr>
          <w:noProof/>
        </w:rPr>
        <w:fldChar w:fldCharType="separate"/>
      </w:r>
      <w:r>
        <w:rPr>
          <w:noProof/>
        </w:rPr>
        <w:t>23</w:t>
      </w:r>
      <w:r>
        <w:rPr>
          <w:noProof/>
        </w:rPr>
        <w:fldChar w:fldCharType="end"/>
      </w:r>
    </w:p>
    <w:p w14:paraId="6099847D" w14:textId="421A9647" w:rsidR="008C7AA8" w:rsidRDefault="008C7AA8">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_Toc207814968 \h </w:instrText>
      </w:r>
      <w:r>
        <w:rPr>
          <w:noProof/>
        </w:rPr>
      </w:r>
      <w:r>
        <w:rPr>
          <w:noProof/>
        </w:rPr>
        <w:fldChar w:fldCharType="separate"/>
      </w:r>
      <w:r>
        <w:rPr>
          <w:noProof/>
        </w:rPr>
        <w:t>23</w:t>
      </w:r>
      <w:r>
        <w:rPr>
          <w:noProof/>
        </w:rPr>
        <w:fldChar w:fldCharType="end"/>
      </w:r>
    </w:p>
    <w:p w14:paraId="7C7C966F" w14:textId="248A70F8" w:rsidR="008C7AA8" w:rsidRDefault="008C7AA8">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8421F6">
        <w:rPr>
          <w:noProof/>
          <w:lang w:val="en-US"/>
        </w:rPr>
        <w:t>SDD_DataStorage</w:t>
      </w:r>
      <w:r>
        <w:rPr>
          <w:noProof/>
        </w:rPr>
        <w:t>_Create</w:t>
      </w:r>
      <w:r>
        <w:rPr>
          <w:noProof/>
        </w:rPr>
        <w:tab/>
      </w:r>
      <w:r>
        <w:rPr>
          <w:noProof/>
        </w:rPr>
        <w:fldChar w:fldCharType="begin"/>
      </w:r>
      <w:r>
        <w:rPr>
          <w:noProof/>
        </w:rPr>
        <w:instrText xml:space="preserve"> PAGEREF _Toc207814969 \h </w:instrText>
      </w:r>
      <w:r>
        <w:rPr>
          <w:noProof/>
        </w:rPr>
      </w:r>
      <w:r>
        <w:rPr>
          <w:noProof/>
        </w:rPr>
        <w:fldChar w:fldCharType="separate"/>
      </w:r>
      <w:r>
        <w:rPr>
          <w:noProof/>
        </w:rPr>
        <w:t>23</w:t>
      </w:r>
      <w:r>
        <w:rPr>
          <w:noProof/>
        </w:rPr>
        <w:fldChar w:fldCharType="end"/>
      </w:r>
    </w:p>
    <w:p w14:paraId="52A41729" w14:textId="3C3F5116" w:rsidR="008C7AA8" w:rsidRDefault="008C7AA8">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_Toc207814970 \h </w:instrText>
      </w:r>
      <w:r>
        <w:rPr>
          <w:noProof/>
        </w:rPr>
      </w:r>
      <w:r>
        <w:rPr>
          <w:noProof/>
        </w:rPr>
        <w:fldChar w:fldCharType="separate"/>
      </w:r>
      <w:r>
        <w:rPr>
          <w:noProof/>
        </w:rPr>
        <w:t>23</w:t>
      </w:r>
      <w:r>
        <w:rPr>
          <w:noProof/>
        </w:rPr>
        <w:fldChar w:fldCharType="end"/>
      </w:r>
    </w:p>
    <w:p w14:paraId="7C195D07" w14:textId="486FA64E" w:rsidR="008C7AA8" w:rsidRDefault="008C7AA8">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_Toc207814971 \h </w:instrText>
      </w:r>
      <w:r>
        <w:rPr>
          <w:noProof/>
        </w:rPr>
      </w:r>
      <w:r>
        <w:rPr>
          <w:noProof/>
        </w:rPr>
        <w:fldChar w:fldCharType="separate"/>
      </w:r>
      <w:r>
        <w:rPr>
          <w:noProof/>
        </w:rPr>
        <w:t>24</w:t>
      </w:r>
      <w:r>
        <w:rPr>
          <w:noProof/>
        </w:rPr>
        <w:fldChar w:fldCharType="end"/>
      </w:r>
    </w:p>
    <w:p w14:paraId="7412CD47" w14:textId="7934882C" w:rsidR="008C7AA8" w:rsidRDefault="008C7AA8">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8421F6">
        <w:rPr>
          <w:noProof/>
          <w:lang w:val="en-US"/>
        </w:rPr>
        <w:t xml:space="preserve">Data </w:t>
      </w:r>
      <w:r>
        <w:rPr>
          <w:noProof/>
          <w:lang w:eastAsia="zh-CN"/>
        </w:rPr>
        <w:t>Management and/or Status Information</w:t>
      </w:r>
      <w:r w:rsidRPr="008421F6">
        <w:rPr>
          <w:rFonts w:cs="Arial"/>
          <w:noProof/>
        </w:rPr>
        <w:t xml:space="preserve"> Notification</w:t>
      </w:r>
      <w:r>
        <w:rPr>
          <w:noProof/>
        </w:rPr>
        <w:tab/>
      </w:r>
      <w:r>
        <w:rPr>
          <w:noProof/>
        </w:rPr>
        <w:fldChar w:fldCharType="begin"/>
      </w:r>
      <w:r>
        <w:rPr>
          <w:noProof/>
        </w:rPr>
        <w:instrText xml:space="preserve"> PAGEREF _Toc207814972 \h </w:instrText>
      </w:r>
      <w:r>
        <w:rPr>
          <w:noProof/>
        </w:rPr>
      </w:r>
      <w:r>
        <w:rPr>
          <w:noProof/>
        </w:rPr>
        <w:fldChar w:fldCharType="separate"/>
      </w:r>
      <w:r>
        <w:rPr>
          <w:noProof/>
        </w:rPr>
        <w:t>24</w:t>
      </w:r>
      <w:r>
        <w:rPr>
          <w:noProof/>
        </w:rPr>
        <w:fldChar w:fldCharType="end"/>
      </w:r>
    </w:p>
    <w:p w14:paraId="105A00D3" w14:textId="5A4FE82D" w:rsidR="008C7AA8" w:rsidRDefault="008C7AA8">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8421F6">
        <w:rPr>
          <w:noProof/>
          <w:lang w:val="en-US"/>
        </w:rPr>
        <w:t>SDD_DataStorage</w:t>
      </w:r>
      <w:r>
        <w:rPr>
          <w:noProof/>
        </w:rPr>
        <w:t>_Manage</w:t>
      </w:r>
      <w:r>
        <w:rPr>
          <w:noProof/>
        </w:rPr>
        <w:tab/>
      </w:r>
      <w:r>
        <w:rPr>
          <w:noProof/>
        </w:rPr>
        <w:fldChar w:fldCharType="begin"/>
      </w:r>
      <w:r>
        <w:rPr>
          <w:noProof/>
        </w:rPr>
        <w:instrText xml:space="preserve"> PAGEREF _Toc207814973 \h </w:instrText>
      </w:r>
      <w:r>
        <w:rPr>
          <w:noProof/>
        </w:rPr>
      </w:r>
      <w:r>
        <w:rPr>
          <w:noProof/>
        </w:rPr>
        <w:fldChar w:fldCharType="separate"/>
      </w:r>
      <w:r>
        <w:rPr>
          <w:noProof/>
        </w:rPr>
        <w:t>25</w:t>
      </w:r>
      <w:r>
        <w:rPr>
          <w:noProof/>
        </w:rPr>
        <w:fldChar w:fldCharType="end"/>
      </w:r>
    </w:p>
    <w:p w14:paraId="67DE6502" w14:textId="6607FA5D" w:rsidR="008C7AA8" w:rsidRDefault="008C7AA8">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_Toc207814974 \h </w:instrText>
      </w:r>
      <w:r>
        <w:rPr>
          <w:noProof/>
        </w:rPr>
      </w:r>
      <w:r>
        <w:rPr>
          <w:noProof/>
        </w:rPr>
        <w:fldChar w:fldCharType="separate"/>
      </w:r>
      <w:r>
        <w:rPr>
          <w:noProof/>
        </w:rPr>
        <w:t>25</w:t>
      </w:r>
      <w:r>
        <w:rPr>
          <w:noProof/>
        </w:rPr>
        <w:fldChar w:fldCharType="end"/>
      </w:r>
    </w:p>
    <w:p w14:paraId="59D5ED12" w14:textId="2247CF74" w:rsidR="008C7AA8" w:rsidRDefault="008C7AA8">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_Toc207814975 \h </w:instrText>
      </w:r>
      <w:r>
        <w:rPr>
          <w:noProof/>
        </w:rPr>
      </w:r>
      <w:r>
        <w:rPr>
          <w:noProof/>
        </w:rPr>
        <w:fldChar w:fldCharType="separate"/>
      </w:r>
      <w:r>
        <w:rPr>
          <w:noProof/>
        </w:rPr>
        <w:t>25</w:t>
      </w:r>
      <w:r>
        <w:rPr>
          <w:noProof/>
        </w:rPr>
        <w:fldChar w:fldCharType="end"/>
      </w:r>
    </w:p>
    <w:p w14:paraId="7EF4A23A" w14:textId="792AE575" w:rsidR="008C7AA8" w:rsidRDefault="008C7AA8">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_Toc207814976 \h </w:instrText>
      </w:r>
      <w:r>
        <w:rPr>
          <w:noProof/>
        </w:rPr>
      </w:r>
      <w:r>
        <w:rPr>
          <w:noProof/>
        </w:rPr>
        <w:fldChar w:fldCharType="separate"/>
      </w:r>
      <w:r>
        <w:rPr>
          <w:noProof/>
        </w:rPr>
        <w:t>26</w:t>
      </w:r>
      <w:r>
        <w:rPr>
          <w:noProof/>
        </w:rPr>
        <w:fldChar w:fldCharType="end"/>
      </w:r>
    </w:p>
    <w:p w14:paraId="0A009158" w14:textId="3FAC086B" w:rsidR="008C7AA8" w:rsidRDefault="008C7AA8">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8421F6">
        <w:rPr>
          <w:noProof/>
          <w:lang w:val="en-US"/>
        </w:rPr>
        <w:t>SDD_DataStorage</w:t>
      </w:r>
      <w:r>
        <w:rPr>
          <w:noProof/>
        </w:rPr>
        <w:t>_Query</w:t>
      </w:r>
      <w:r>
        <w:rPr>
          <w:noProof/>
        </w:rPr>
        <w:tab/>
      </w:r>
      <w:r>
        <w:rPr>
          <w:noProof/>
        </w:rPr>
        <w:fldChar w:fldCharType="begin"/>
      </w:r>
      <w:r>
        <w:rPr>
          <w:noProof/>
        </w:rPr>
        <w:instrText xml:space="preserve"> PAGEREF _Toc207814977 \h </w:instrText>
      </w:r>
      <w:r>
        <w:rPr>
          <w:noProof/>
        </w:rPr>
      </w:r>
      <w:r>
        <w:rPr>
          <w:noProof/>
        </w:rPr>
        <w:fldChar w:fldCharType="separate"/>
      </w:r>
      <w:r>
        <w:rPr>
          <w:noProof/>
        </w:rPr>
        <w:t>26</w:t>
      </w:r>
      <w:r>
        <w:rPr>
          <w:noProof/>
        </w:rPr>
        <w:fldChar w:fldCharType="end"/>
      </w:r>
    </w:p>
    <w:p w14:paraId="52D4A3A0" w14:textId="5BCCA09F" w:rsidR="008C7AA8" w:rsidRDefault="008C7AA8">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_Toc207814978 \h </w:instrText>
      </w:r>
      <w:r>
        <w:rPr>
          <w:noProof/>
        </w:rPr>
      </w:r>
      <w:r>
        <w:rPr>
          <w:noProof/>
        </w:rPr>
        <w:fldChar w:fldCharType="separate"/>
      </w:r>
      <w:r>
        <w:rPr>
          <w:noProof/>
        </w:rPr>
        <w:t>26</w:t>
      </w:r>
      <w:r>
        <w:rPr>
          <w:noProof/>
        </w:rPr>
        <w:fldChar w:fldCharType="end"/>
      </w:r>
    </w:p>
    <w:p w14:paraId="429615FB" w14:textId="061BA80E" w:rsidR="008C7AA8" w:rsidRDefault="008C7AA8">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_Toc207814979 \h </w:instrText>
      </w:r>
      <w:r>
        <w:rPr>
          <w:noProof/>
        </w:rPr>
      </w:r>
      <w:r>
        <w:rPr>
          <w:noProof/>
        </w:rPr>
        <w:fldChar w:fldCharType="separate"/>
      </w:r>
      <w:r>
        <w:rPr>
          <w:noProof/>
        </w:rPr>
        <w:t>26</w:t>
      </w:r>
      <w:r>
        <w:rPr>
          <w:noProof/>
        </w:rPr>
        <w:fldChar w:fldCharType="end"/>
      </w:r>
    </w:p>
    <w:p w14:paraId="12D60465" w14:textId="53F39F07" w:rsidR="008C7AA8" w:rsidRDefault="008C7AA8">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8421F6">
        <w:rPr>
          <w:noProof/>
          <w:lang w:val="en-US"/>
        </w:rPr>
        <w:t>SDD_DataStorage_DelRequest</w:t>
      </w:r>
      <w:r>
        <w:rPr>
          <w:noProof/>
        </w:rPr>
        <w:tab/>
      </w:r>
      <w:r>
        <w:rPr>
          <w:noProof/>
        </w:rPr>
        <w:fldChar w:fldCharType="begin"/>
      </w:r>
      <w:r>
        <w:rPr>
          <w:noProof/>
        </w:rPr>
        <w:instrText xml:space="preserve"> PAGEREF _Toc207814980 \h </w:instrText>
      </w:r>
      <w:r>
        <w:rPr>
          <w:noProof/>
        </w:rPr>
      </w:r>
      <w:r>
        <w:rPr>
          <w:noProof/>
        </w:rPr>
        <w:fldChar w:fldCharType="separate"/>
      </w:r>
      <w:r>
        <w:rPr>
          <w:noProof/>
        </w:rPr>
        <w:t>27</w:t>
      </w:r>
      <w:r>
        <w:rPr>
          <w:noProof/>
        </w:rPr>
        <w:fldChar w:fldCharType="end"/>
      </w:r>
    </w:p>
    <w:p w14:paraId="377351BC" w14:textId="675DE140" w:rsidR="008C7AA8" w:rsidRDefault="008C7AA8">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_Toc207814981 \h </w:instrText>
      </w:r>
      <w:r>
        <w:rPr>
          <w:noProof/>
        </w:rPr>
      </w:r>
      <w:r>
        <w:rPr>
          <w:noProof/>
        </w:rPr>
        <w:fldChar w:fldCharType="separate"/>
      </w:r>
      <w:r>
        <w:rPr>
          <w:noProof/>
        </w:rPr>
        <w:t>27</w:t>
      </w:r>
      <w:r>
        <w:rPr>
          <w:noProof/>
        </w:rPr>
        <w:fldChar w:fldCharType="end"/>
      </w:r>
    </w:p>
    <w:p w14:paraId="5E13783B" w14:textId="28A2F903" w:rsidR="008C7AA8" w:rsidRDefault="008C7AA8">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_Toc207814982 \h </w:instrText>
      </w:r>
      <w:r>
        <w:rPr>
          <w:noProof/>
        </w:rPr>
      </w:r>
      <w:r>
        <w:rPr>
          <w:noProof/>
        </w:rPr>
        <w:fldChar w:fldCharType="separate"/>
      </w:r>
      <w:r>
        <w:rPr>
          <w:noProof/>
        </w:rPr>
        <w:t>27</w:t>
      </w:r>
      <w:r>
        <w:rPr>
          <w:noProof/>
        </w:rPr>
        <w:fldChar w:fldCharType="end"/>
      </w:r>
    </w:p>
    <w:p w14:paraId="2BF84E98" w14:textId="13018EFE" w:rsidR="008C7AA8" w:rsidRDefault="008C7AA8">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8421F6">
        <w:rPr>
          <w:noProof/>
          <w:lang w:val="en-US"/>
        </w:rPr>
        <w:t>SDD_DataStorage_EstablishDelConn</w:t>
      </w:r>
      <w:r>
        <w:rPr>
          <w:noProof/>
        </w:rPr>
        <w:tab/>
      </w:r>
      <w:r>
        <w:rPr>
          <w:noProof/>
        </w:rPr>
        <w:fldChar w:fldCharType="begin"/>
      </w:r>
      <w:r>
        <w:rPr>
          <w:noProof/>
        </w:rPr>
        <w:instrText xml:space="preserve"> PAGEREF _Toc207814983 \h </w:instrText>
      </w:r>
      <w:r>
        <w:rPr>
          <w:noProof/>
        </w:rPr>
      </w:r>
      <w:r>
        <w:rPr>
          <w:noProof/>
        </w:rPr>
        <w:fldChar w:fldCharType="separate"/>
      </w:r>
      <w:r>
        <w:rPr>
          <w:noProof/>
        </w:rPr>
        <w:t>28</w:t>
      </w:r>
      <w:r>
        <w:rPr>
          <w:noProof/>
        </w:rPr>
        <w:fldChar w:fldCharType="end"/>
      </w:r>
    </w:p>
    <w:p w14:paraId="6FEBEAEB" w14:textId="0330B8EC" w:rsidR="008C7AA8" w:rsidRDefault="008C7AA8">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_Toc207814984 \h </w:instrText>
      </w:r>
      <w:r>
        <w:rPr>
          <w:noProof/>
        </w:rPr>
      </w:r>
      <w:r>
        <w:rPr>
          <w:noProof/>
        </w:rPr>
        <w:fldChar w:fldCharType="separate"/>
      </w:r>
      <w:r>
        <w:rPr>
          <w:noProof/>
        </w:rPr>
        <w:t>28</w:t>
      </w:r>
      <w:r>
        <w:rPr>
          <w:noProof/>
        </w:rPr>
        <w:fldChar w:fldCharType="end"/>
      </w:r>
    </w:p>
    <w:p w14:paraId="48A02112" w14:textId="07FAEDA1" w:rsidR="008C7AA8" w:rsidRDefault="008C7AA8">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_Toc207814985 \h </w:instrText>
      </w:r>
      <w:r>
        <w:rPr>
          <w:noProof/>
        </w:rPr>
      </w:r>
      <w:r>
        <w:rPr>
          <w:noProof/>
        </w:rPr>
        <w:fldChar w:fldCharType="separate"/>
      </w:r>
      <w:r>
        <w:rPr>
          <w:noProof/>
        </w:rPr>
        <w:t>28</w:t>
      </w:r>
      <w:r>
        <w:rPr>
          <w:noProof/>
        </w:rPr>
        <w:fldChar w:fldCharType="end"/>
      </w:r>
    </w:p>
    <w:p w14:paraId="4221985D" w14:textId="07B4B5CC" w:rsidR="008C7AA8" w:rsidRDefault="008C7AA8">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8421F6">
        <w:rPr>
          <w:noProof/>
          <w:lang w:val="en-US"/>
        </w:rPr>
        <w:t>SDD_DataStorage</w:t>
      </w:r>
      <w:r>
        <w:rPr>
          <w:noProof/>
        </w:rPr>
        <w:t>_</w:t>
      </w:r>
      <w:r w:rsidRPr="008421F6">
        <w:rPr>
          <w:noProof/>
          <w:lang w:val="en-US"/>
        </w:rPr>
        <w:t>DelSubscribe</w:t>
      </w:r>
      <w:r>
        <w:rPr>
          <w:noProof/>
        </w:rPr>
        <w:tab/>
      </w:r>
      <w:r>
        <w:rPr>
          <w:noProof/>
        </w:rPr>
        <w:fldChar w:fldCharType="begin"/>
      </w:r>
      <w:r>
        <w:rPr>
          <w:noProof/>
        </w:rPr>
        <w:instrText xml:space="preserve"> PAGEREF _Toc207814986 \h </w:instrText>
      </w:r>
      <w:r>
        <w:rPr>
          <w:noProof/>
        </w:rPr>
      </w:r>
      <w:r>
        <w:rPr>
          <w:noProof/>
        </w:rPr>
        <w:fldChar w:fldCharType="separate"/>
      </w:r>
      <w:r>
        <w:rPr>
          <w:noProof/>
        </w:rPr>
        <w:t>29</w:t>
      </w:r>
      <w:r>
        <w:rPr>
          <w:noProof/>
        </w:rPr>
        <w:fldChar w:fldCharType="end"/>
      </w:r>
    </w:p>
    <w:p w14:paraId="1DDF060C" w14:textId="2A091987" w:rsidR="008C7AA8" w:rsidRDefault="008C7AA8">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_Toc207814987 \h </w:instrText>
      </w:r>
      <w:r>
        <w:rPr>
          <w:noProof/>
        </w:rPr>
      </w:r>
      <w:r>
        <w:rPr>
          <w:noProof/>
        </w:rPr>
        <w:fldChar w:fldCharType="separate"/>
      </w:r>
      <w:r>
        <w:rPr>
          <w:noProof/>
        </w:rPr>
        <w:t>29</w:t>
      </w:r>
      <w:r>
        <w:rPr>
          <w:noProof/>
        </w:rPr>
        <w:fldChar w:fldCharType="end"/>
      </w:r>
    </w:p>
    <w:p w14:paraId="0FF7C12B" w14:textId="3A1E92A5" w:rsidR="008C7AA8" w:rsidRDefault="008C7AA8">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8421F6">
        <w:rPr>
          <w:noProof/>
        </w:rPr>
        <w:t xml:space="preserve"> Delivery Subscription</w:t>
      </w:r>
      <w:r>
        <w:rPr>
          <w:noProof/>
        </w:rPr>
        <w:t xml:space="preserve"> Creation</w:t>
      </w:r>
      <w:r>
        <w:rPr>
          <w:noProof/>
        </w:rPr>
        <w:tab/>
      </w:r>
      <w:r>
        <w:rPr>
          <w:noProof/>
        </w:rPr>
        <w:fldChar w:fldCharType="begin"/>
      </w:r>
      <w:r>
        <w:rPr>
          <w:noProof/>
        </w:rPr>
        <w:instrText xml:space="preserve"> PAGEREF _Toc207814988 \h </w:instrText>
      </w:r>
      <w:r>
        <w:rPr>
          <w:noProof/>
        </w:rPr>
      </w:r>
      <w:r>
        <w:rPr>
          <w:noProof/>
        </w:rPr>
        <w:fldChar w:fldCharType="separate"/>
      </w:r>
      <w:r>
        <w:rPr>
          <w:noProof/>
        </w:rPr>
        <w:t>29</w:t>
      </w:r>
      <w:r>
        <w:rPr>
          <w:noProof/>
        </w:rPr>
        <w:fldChar w:fldCharType="end"/>
      </w:r>
    </w:p>
    <w:p w14:paraId="2EBA5B0D" w14:textId="635E307F" w:rsidR="008C7AA8" w:rsidRDefault="008C7AA8">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 Subscription</w:t>
      </w:r>
      <w:r>
        <w:rPr>
          <w:noProof/>
        </w:rPr>
        <w:t xml:space="preserve"> Update</w:t>
      </w:r>
      <w:r>
        <w:rPr>
          <w:noProof/>
        </w:rPr>
        <w:tab/>
      </w:r>
      <w:r>
        <w:rPr>
          <w:noProof/>
        </w:rPr>
        <w:fldChar w:fldCharType="begin"/>
      </w:r>
      <w:r>
        <w:rPr>
          <w:noProof/>
        </w:rPr>
        <w:instrText xml:space="preserve"> PAGEREF _Toc207814989 \h </w:instrText>
      </w:r>
      <w:r>
        <w:rPr>
          <w:noProof/>
        </w:rPr>
      </w:r>
      <w:r>
        <w:rPr>
          <w:noProof/>
        </w:rPr>
        <w:fldChar w:fldCharType="separate"/>
      </w:r>
      <w:r>
        <w:rPr>
          <w:noProof/>
        </w:rPr>
        <w:t>29</w:t>
      </w:r>
      <w:r>
        <w:rPr>
          <w:noProof/>
        </w:rPr>
        <w:fldChar w:fldCharType="end"/>
      </w:r>
    </w:p>
    <w:p w14:paraId="3E43BFB0" w14:textId="6802A71A" w:rsidR="008C7AA8" w:rsidRDefault="008C7AA8">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 Subscription</w:t>
      </w:r>
      <w:r>
        <w:rPr>
          <w:noProof/>
        </w:rPr>
        <w:t xml:space="preserve"> Deletion</w:t>
      </w:r>
      <w:r>
        <w:rPr>
          <w:noProof/>
        </w:rPr>
        <w:tab/>
      </w:r>
      <w:r>
        <w:rPr>
          <w:noProof/>
        </w:rPr>
        <w:fldChar w:fldCharType="begin"/>
      </w:r>
      <w:r>
        <w:rPr>
          <w:noProof/>
        </w:rPr>
        <w:instrText xml:space="preserve"> PAGEREF _Toc207814990 \h </w:instrText>
      </w:r>
      <w:r>
        <w:rPr>
          <w:noProof/>
        </w:rPr>
      </w:r>
      <w:r>
        <w:rPr>
          <w:noProof/>
        </w:rPr>
        <w:fldChar w:fldCharType="separate"/>
      </w:r>
      <w:r>
        <w:rPr>
          <w:noProof/>
        </w:rPr>
        <w:t>30</w:t>
      </w:r>
      <w:r>
        <w:rPr>
          <w:noProof/>
        </w:rPr>
        <w:fldChar w:fldCharType="end"/>
      </w:r>
    </w:p>
    <w:p w14:paraId="481DA518" w14:textId="337E7EC2" w:rsidR="008C7AA8" w:rsidRDefault="008C7AA8">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8421F6">
        <w:rPr>
          <w:noProof/>
          <w:lang w:val="en-US"/>
        </w:rPr>
        <w:t>SDD_DataStorage_DelNotify</w:t>
      </w:r>
      <w:r>
        <w:rPr>
          <w:noProof/>
        </w:rPr>
        <w:tab/>
      </w:r>
      <w:r>
        <w:rPr>
          <w:noProof/>
        </w:rPr>
        <w:fldChar w:fldCharType="begin"/>
      </w:r>
      <w:r>
        <w:rPr>
          <w:noProof/>
        </w:rPr>
        <w:instrText xml:space="preserve"> PAGEREF _Toc207814991 \h </w:instrText>
      </w:r>
      <w:r>
        <w:rPr>
          <w:noProof/>
        </w:rPr>
      </w:r>
      <w:r>
        <w:rPr>
          <w:noProof/>
        </w:rPr>
        <w:fldChar w:fldCharType="separate"/>
      </w:r>
      <w:r>
        <w:rPr>
          <w:noProof/>
        </w:rPr>
        <w:t>31</w:t>
      </w:r>
      <w:r>
        <w:rPr>
          <w:noProof/>
        </w:rPr>
        <w:fldChar w:fldCharType="end"/>
      </w:r>
    </w:p>
    <w:p w14:paraId="3453619C" w14:textId="2CA1763D" w:rsidR="008C7AA8" w:rsidRDefault="008C7AA8">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_Toc207814992 \h </w:instrText>
      </w:r>
      <w:r>
        <w:rPr>
          <w:noProof/>
        </w:rPr>
      </w:r>
      <w:r>
        <w:rPr>
          <w:noProof/>
        </w:rPr>
        <w:fldChar w:fldCharType="separate"/>
      </w:r>
      <w:r>
        <w:rPr>
          <w:noProof/>
        </w:rPr>
        <w:t>31</w:t>
      </w:r>
      <w:r>
        <w:rPr>
          <w:noProof/>
        </w:rPr>
        <w:fldChar w:fldCharType="end"/>
      </w:r>
    </w:p>
    <w:p w14:paraId="7DD479FB" w14:textId="45B3B1A6" w:rsidR="008C7AA8" w:rsidRDefault="008C7AA8">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w:t>
      </w:r>
      <w:r>
        <w:rPr>
          <w:noProof/>
        </w:rPr>
        <w:t xml:space="preserve"> </w:t>
      </w:r>
      <w:r w:rsidRPr="008421F6">
        <w:rPr>
          <w:noProof/>
          <w:lang w:val="en-US"/>
        </w:rPr>
        <w:t>Notification</w:t>
      </w:r>
      <w:r>
        <w:rPr>
          <w:noProof/>
        </w:rPr>
        <w:tab/>
      </w:r>
      <w:r>
        <w:rPr>
          <w:noProof/>
        </w:rPr>
        <w:fldChar w:fldCharType="begin"/>
      </w:r>
      <w:r>
        <w:rPr>
          <w:noProof/>
        </w:rPr>
        <w:instrText xml:space="preserve"> PAGEREF _Toc207814993 \h </w:instrText>
      </w:r>
      <w:r>
        <w:rPr>
          <w:noProof/>
        </w:rPr>
      </w:r>
      <w:r>
        <w:rPr>
          <w:noProof/>
        </w:rPr>
        <w:fldChar w:fldCharType="separate"/>
      </w:r>
      <w:r>
        <w:rPr>
          <w:noProof/>
        </w:rPr>
        <w:t>31</w:t>
      </w:r>
      <w:r>
        <w:rPr>
          <w:noProof/>
        </w:rPr>
        <w:fldChar w:fldCharType="end"/>
      </w:r>
    </w:p>
    <w:p w14:paraId="5B5889FE" w14:textId="474562AC" w:rsidR="008C7AA8" w:rsidRDefault="008C7AA8">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8421F6">
        <w:rPr>
          <w:noProof/>
          <w:lang w:val="en-US"/>
        </w:rPr>
        <w:t>SDD_DDContext</w:t>
      </w:r>
      <w:r>
        <w:rPr>
          <w:noProof/>
          <w:lang w:eastAsia="zh-CN"/>
        </w:rPr>
        <w:t xml:space="preserve"> Service</w:t>
      </w:r>
      <w:r>
        <w:rPr>
          <w:noProof/>
        </w:rPr>
        <w:tab/>
      </w:r>
      <w:r>
        <w:rPr>
          <w:noProof/>
        </w:rPr>
        <w:fldChar w:fldCharType="begin"/>
      </w:r>
      <w:r>
        <w:rPr>
          <w:noProof/>
        </w:rPr>
        <w:instrText xml:space="preserve"> PAGEREF _Toc207814994 \h </w:instrText>
      </w:r>
      <w:r>
        <w:rPr>
          <w:noProof/>
        </w:rPr>
      </w:r>
      <w:r>
        <w:rPr>
          <w:noProof/>
        </w:rPr>
        <w:fldChar w:fldCharType="separate"/>
      </w:r>
      <w:r>
        <w:rPr>
          <w:noProof/>
        </w:rPr>
        <w:t>32</w:t>
      </w:r>
      <w:r>
        <w:rPr>
          <w:noProof/>
        </w:rPr>
        <w:fldChar w:fldCharType="end"/>
      </w:r>
    </w:p>
    <w:p w14:paraId="6EB2C032" w14:textId="44FC4E0A" w:rsidR="008C7AA8" w:rsidRDefault="008C7AA8">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_Toc207814995 \h </w:instrText>
      </w:r>
      <w:r>
        <w:rPr>
          <w:noProof/>
        </w:rPr>
      </w:r>
      <w:r>
        <w:rPr>
          <w:noProof/>
        </w:rPr>
        <w:fldChar w:fldCharType="separate"/>
      </w:r>
      <w:r>
        <w:rPr>
          <w:noProof/>
        </w:rPr>
        <w:t>32</w:t>
      </w:r>
      <w:r>
        <w:rPr>
          <w:noProof/>
        </w:rPr>
        <w:fldChar w:fldCharType="end"/>
      </w:r>
    </w:p>
    <w:p w14:paraId="5A841FB8" w14:textId="7488D851" w:rsidR="008C7AA8" w:rsidRDefault="008C7AA8">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_Toc207814996 \h </w:instrText>
      </w:r>
      <w:r>
        <w:rPr>
          <w:noProof/>
        </w:rPr>
      </w:r>
      <w:r>
        <w:rPr>
          <w:noProof/>
        </w:rPr>
        <w:fldChar w:fldCharType="separate"/>
      </w:r>
      <w:r>
        <w:rPr>
          <w:noProof/>
        </w:rPr>
        <w:t>32</w:t>
      </w:r>
      <w:r>
        <w:rPr>
          <w:noProof/>
        </w:rPr>
        <w:fldChar w:fldCharType="end"/>
      </w:r>
    </w:p>
    <w:p w14:paraId="19C1C2DE" w14:textId="7C5DA76D" w:rsidR="008C7AA8" w:rsidRDefault="008C7AA8">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_Toc207814997 \h </w:instrText>
      </w:r>
      <w:r>
        <w:rPr>
          <w:noProof/>
        </w:rPr>
      </w:r>
      <w:r>
        <w:rPr>
          <w:noProof/>
        </w:rPr>
        <w:fldChar w:fldCharType="separate"/>
      </w:r>
      <w:r>
        <w:rPr>
          <w:noProof/>
        </w:rPr>
        <w:t>32</w:t>
      </w:r>
      <w:r>
        <w:rPr>
          <w:noProof/>
        </w:rPr>
        <w:fldChar w:fldCharType="end"/>
      </w:r>
    </w:p>
    <w:p w14:paraId="395D7D24" w14:textId="090CF712" w:rsidR="008C7AA8" w:rsidRDefault="008C7AA8">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_Toc207814998 \h </w:instrText>
      </w:r>
      <w:r>
        <w:rPr>
          <w:noProof/>
        </w:rPr>
      </w:r>
      <w:r>
        <w:rPr>
          <w:noProof/>
        </w:rPr>
        <w:fldChar w:fldCharType="separate"/>
      </w:r>
      <w:r>
        <w:rPr>
          <w:noProof/>
        </w:rPr>
        <w:t>32</w:t>
      </w:r>
      <w:r>
        <w:rPr>
          <w:noProof/>
        </w:rPr>
        <w:fldChar w:fldCharType="end"/>
      </w:r>
    </w:p>
    <w:p w14:paraId="52969449" w14:textId="3115B9DB" w:rsidR="008C7AA8" w:rsidRDefault="008C7AA8">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_Toc207814999 \h </w:instrText>
      </w:r>
      <w:r>
        <w:rPr>
          <w:noProof/>
        </w:rPr>
      </w:r>
      <w:r>
        <w:rPr>
          <w:noProof/>
        </w:rPr>
        <w:fldChar w:fldCharType="separate"/>
      </w:r>
      <w:r>
        <w:rPr>
          <w:noProof/>
        </w:rPr>
        <w:t>32</w:t>
      </w:r>
      <w:r>
        <w:rPr>
          <w:noProof/>
        </w:rPr>
        <w:fldChar w:fldCharType="end"/>
      </w:r>
    </w:p>
    <w:p w14:paraId="75C395EC" w14:textId="44B0361E" w:rsidR="008C7AA8" w:rsidRDefault="008C7AA8">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_Toc207815000 \h </w:instrText>
      </w:r>
      <w:r>
        <w:rPr>
          <w:noProof/>
        </w:rPr>
      </w:r>
      <w:r>
        <w:rPr>
          <w:noProof/>
        </w:rPr>
        <w:fldChar w:fldCharType="separate"/>
      </w:r>
      <w:r>
        <w:rPr>
          <w:noProof/>
        </w:rPr>
        <w:t>32</w:t>
      </w:r>
      <w:r>
        <w:rPr>
          <w:noProof/>
        </w:rPr>
        <w:fldChar w:fldCharType="end"/>
      </w:r>
    </w:p>
    <w:p w14:paraId="6B5B8408" w14:textId="374BAB13" w:rsidR="008C7AA8" w:rsidRDefault="008C7AA8">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_Toc207815001 \h </w:instrText>
      </w:r>
      <w:r>
        <w:rPr>
          <w:noProof/>
        </w:rPr>
      </w:r>
      <w:r>
        <w:rPr>
          <w:noProof/>
        </w:rPr>
        <w:fldChar w:fldCharType="separate"/>
      </w:r>
      <w:r>
        <w:rPr>
          <w:noProof/>
        </w:rPr>
        <w:t>33</w:t>
      </w:r>
      <w:r>
        <w:rPr>
          <w:noProof/>
        </w:rPr>
        <w:fldChar w:fldCharType="end"/>
      </w:r>
    </w:p>
    <w:p w14:paraId="30E50624" w14:textId="416C3A25" w:rsidR="008C7AA8" w:rsidRDefault="008C7AA8">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_Toc207815002 \h </w:instrText>
      </w:r>
      <w:r>
        <w:rPr>
          <w:noProof/>
        </w:rPr>
      </w:r>
      <w:r>
        <w:rPr>
          <w:noProof/>
        </w:rPr>
        <w:fldChar w:fldCharType="separate"/>
      </w:r>
      <w:r>
        <w:rPr>
          <w:noProof/>
        </w:rPr>
        <w:t>33</w:t>
      </w:r>
      <w:r>
        <w:rPr>
          <w:noProof/>
        </w:rPr>
        <w:fldChar w:fldCharType="end"/>
      </w:r>
    </w:p>
    <w:p w14:paraId="5D2967D2" w14:textId="74845456" w:rsidR="008C7AA8" w:rsidRDefault="008C7AA8">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_Toc207815003 \h </w:instrText>
      </w:r>
      <w:r>
        <w:rPr>
          <w:noProof/>
        </w:rPr>
      </w:r>
      <w:r>
        <w:rPr>
          <w:noProof/>
        </w:rPr>
        <w:fldChar w:fldCharType="separate"/>
      </w:r>
      <w:r>
        <w:rPr>
          <w:noProof/>
        </w:rPr>
        <w:t>33</w:t>
      </w:r>
      <w:r>
        <w:rPr>
          <w:noProof/>
        </w:rPr>
        <w:fldChar w:fldCharType="end"/>
      </w:r>
    </w:p>
    <w:p w14:paraId="1880CDD7" w14:textId="37E82174" w:rsidR="008C7AA8" w:rsidRDefault="008C7AA8">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_Toc207815004 \h </w:instrText>
      </w:r>
      <w:r>
        <w:rPr>
          <w:noProof/>
        </w:rPr>
      </w:r>
      <w:r>
        <w:rPr>
          <w:noProof/>
        </w:rPr>
        <w:fldChar w:fldCharType="separate"/>
      </w:r>
      <w:r>
        <w:rPr>
          <w:noProof/>
        </w:rPr>
        <w:t>34</w:t>
      </w:r>
      <w:r>
        <w:rPr>
          <w:noProof/>
        </w:rPr>
        <w:fldChar w:fldCharType="end"/>
      </w:r>
    </w:p>
    <w:p w14:paraId="20656FD3" w14:textId="774B064B" w:rsidR="008C7AA8" w:rsidRDefault="008C7AA8">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_Toc207815005 \h </w:instrText>
      </w:r>
      <w:r>
        <w:rPr>
          <w:noProof/>
        </w:rPr>
      </w:r>
      <w:r>
        <w:rPr>
          <w:noProof/>
        </w:rPr>
        <w:fldChar w:fldCharType="separate"/>
      </w:r>
      <w:r>
        <w:rPr>
          <w:noProof/>
        </w:rPr>
        <w:t>34</w:t>
      </w:r>
      <w:r>
        <w:rPr>
          <w:noProof/>
        </w:rPr>
        <w:fldChar w:fldCharType="end"/>
      </w:r>
    </w:p>
    <w:p w14:paraId="6E7FA666" w14:textId="4707CE94" w:rsidR="008C7AA8" w:rsidRDefault="008C7AA8">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_Toc207815006 \h </w:instrText>
      </w:r>
      <w:r>
        <w:rPr>
          <w:noProof/>
        </w:rPr>
      </w:r>
      <w:r>
        <w:rPr>
          <w:noProof/>
        </w:rPr>
        <w:fldChar w:fldCharType="separate"/>
      </w:r>
      <w:r>
        <w:rPr>
          <w:noProof/>
        </w:rPr>
        <w:t>34</w:t>
      </w:r>
      <w:r>
        <w:rPr>
          <w:noProof/>
        </w:rPr>
        <w:fldChar w:fldCharType="end"/>
      </w:r>
    </w:p>
    <w:p w14:paraId="321F9276" w14:textId="56BF59ED" w:rsidR="008C7AA8" w:rsidRDefault="008C7AA8">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_Toc207815007 \h </w:instrText>
      </w:r>
      <w:r>
        <w:rPr>
          <w:noProof/>
        </w:rPr>
      </w:r>
      <w:r>
        <w:rPr>
          <w:noProof/>
        </w:rPr>
        <w:fldChar w:fldCharType="separate"/>
      </w:r>
      <w:r>
        <w:rPr>
          <w:noProof/>
        </w:rPr>
        <w:t>34</w:t>
      </w:r>
      <w:r>
        <w:rPr>
          <w:noProof/>
        </w:rPr>
        <w:fldChar w:fldCharType="end"/>
      </w:r>
    </w:p>
    <w:p w14:paraId="00429901" w14:textId="22856AFE" w:rsidR="008C7AA8" w:rsidRDefault="008C7AA8">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_Toc207815008 \h </w:instrText>
      </w:r>
      <w:r>
        <w:rPr>
          <w:noProof/>
        </w:rPr>
      </w:r>
      <w:r>
        <w:rPr>
          <w:noProof/>
        </w:rPr>
        <w:fldChar w:fldCharType="separate"/>
      </w:r>
      <w:r>
        <w:rPr>
          <w:noProof/>
        </w:rPr>
        <w:t>34</w:t>
      </w:r>
      <w:r>
        <w:rPr>
          <w:noProof/>
        </w:rPr>
        <w:fldChar w:fldCharType="end"/>
      </w:r>
    </w:p>
    <w:p w14:paraId="15F47091" w14:textId="11931A17" w:rsidR="008C7AA8" w:rsidRDefault="008C7AA8">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8421F6">
        <w:rPr>
          <w:noProof/>
          <w:lang w:val="en-US"/>
        </w:rPr>
        <w:t xml:space="preserve">ACR Event </w:t>
      </w:r>
      <w:r>
        <w:rPr>
          <w:noProof/>
        </w:rPr>
        <w:t>Notification</w:t>
      </w:r>
      <w:r>
        <w:rPr>
          <w:noProof/>
        </w:rPr>
        <w:tab/>
      </w:r>
      <w:r>
        <w:rPr>
          <w:noProof/>
        </w:rPr>
        <w:fldChar w:fldCharType="begin"/>
      </w:r>
      <w:r>
        <w:rPr>
          <w:noProof/>
        </w:rPr>
        <w:instrText xml:space="preserve"> PAGEREF _Toc207815009 \h </w:instrText>
      </w:r>
      <w:r>
        <w:rPr>
          <w:noProof/>
        </w:rPr>
      </w:r>
      <w:r>
        <w:rPr>
          <w:noProof/>
        </w:rPr>
        <w:fldChar w:fldCharType="separate"/>
      </w:r>
      <w:r>
        <w:rPr>
          <w:noProof/>
        </w:rPr>
        <w:t>34</w:t>
      </w:r>
      <w:r>
        <w:rPr>
          <w:noProof/>
        </w:rPr>
        <w:fldChar w:fldCharType="end"/>
      </w:r>
    </w:p>
    <w:p w14:paraId="5D8F1CCE" w14:textId="18910549" w:rsidR="008C7AA8" w:rsidRDefault="008C7AA8">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ab/>
      </w:r>
      <w:r>
        <w:rPr>
          <w:noProof/>
        </w:rPr>
        <w:fldChar w:fldCharType="begin"/>
      </w:r>
      <w:r>
        <w:rPr>
          <w:noProof/>
        </w:rPr>
        <w:instrText xml:space="preserve"> PAGEREF _Toc207815010 \h </w:instrText>
      </w:r>
      <w:r>
        <w:rPr>
          <w:noProof/>
        </w:rPr>
      </w:r>
      <w:r>
        <w:rPr>
          <w:noProof/>
        </w:rPr>
        <w:fldChar w:fldCharType="separate"/>
      </w:r>
      <w:r>
        <w:rPr>
          <w:noProof/>
        </w:rPr>
        <w:t>36</w:t>
      </w:r>
      <w:r>
        <w:rPr>
          <w:noProof/>
        </w:rPr>
        <w:fldChar w:fldCharType="end"/>
      </w:r>
    </w:p>
    <w:p w14:paraId="5650E089" w14:textId="1DC55CE9" w:rsidR="008C7AA8" w:rsidRDefault="008C7AA8">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_Toc207815011 \h </w:instrText>
      </w:r>
      <w:r>
        <w:rPr>
          <w:noProof/>
        </w:rPr>
      </w:r>
      <w:r>
        <w:rPr>
          <w:noProof/>
        </w:rPr>
        <w:fldChar w:fldCharType="separate"/>
      </w:r>
      <w:r>
        <w:rPr>
          <w:noProof/>
        </w:rPr>
        <w:t>36</w:t>
      </w:r>
      <w:r>
        <w:rPr>
          <w:noProof/>
        </w:rPr>
        <w:fldChar w:fldCharType="end"/>
      </w:r>
    </w:p>
    <w:p w14:paraId="77C2C1AE" w14:textId="4CE8F13E" w:rsidR="008C7AA8" w:rsidRDefault="008C7AA8">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_Toc207815012 \h </w:instrText>
      </w:r>
      <w:r>
        <w:rPr>
          <w:noProof/>
        </w:rPr>
      </w:r>
      <w:r>
        <w:rPr>
          <w:noProof/>
        </w:rPr>
        <w:fldChar w:fldCharType="separate"/>
      </w:r>
      <w:r>
        <w:rPr>
          <w:noProof/>
        </w:rPr>
        <w:t>36</w:t>
      </w:r>
      <w:r>
        <w:rPr>
          <w:noProof/>
        </w:rPr>
        <w:fldChar w:fldCharType="end"/>
      </w:r>
    </w:p>
    <w:p w14:paraId="058D2F38" w14:textId="0CA4CDF0" w:rsidR="008C7AA8" w:rsidRDefault="008C7AA8">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_Toc207815013 \h </w:instrText>
      </w:r>
      <w:r>
        <w:rPr>
          <w:noProof/>
        </w:rPr>
      </w:r>
      <w:r>
        <w:rPr>
          <w:noProof/>
        </w:rPr>
        <w:fldChar w:fldCharType="separate"/>
      </w:r>
      <w:r>
        <w:rPr>
          <w:noProof/>
        </w:rPr>
        <w:t>36</w:t>
      </w:r>
      <w:r>
        <w:rPr>
          <w:noProof/>
        </w:rPr>
        <w:fldChar w:fldCharType="end"/>
      </w:r>
    </w:p>
    <w:p w14:paraId="14592654" w14:textId="00C91079" w:rsidR="008C7AA8" w:rsidRDefault="008C7AA8">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_Subscribe</w:t>
      </w:r>
      <w:r>
        <w:rPr>
          <w:noProof/>
        </w:rPr>
        <w:tab/>
      </w:r>
      <w:r>
        <w:rPr>
          <w:noProof/>
        </w:rPr>
        <w:fldChar w:fldCharType="begin"/>
      </w:r>
      <w:r>
        <w:rPr>
          <w:noProof/>
        </w:rPr>
        <w:instrText xml:space="preserve"> PAGEREF _Toc207815014 \h </w:instrText>
      </w:r>
      <w:r>
        <w:rPr>
          <w:noProof/>
        </w:rPr>
      </w:r>
      <w:r>
        <w:rPr>
          <w:noProof/>
        </w:rPr>
        <w:fldChar w:fldCharType="separate"/>
      </w:r>
      <w:r>
        <w:rPr>
          <w:noProof/>
        </w:rPr>
        <w:t>36</w:t>
      </w:r>
      <w:r>
        <w:rPr>
          <w:noProof/>
        </w:rPr>
        <w:fldChar w:fldCharType="end"/>
      </w:r>
    </w:p>
    <w:p w14:paraId="3B2013B9" w14:textId="183EC7FC" w:rsidR="008C7AA8" w:rsidRDefault="008C7AA8">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_Toc207815015 \h </w:instrText>
      </w:r>
      <w:r>
        <w:rPr>
          <w:noProof/>
        </w:rPr>
      </w:r>
      <w:r>
        <w:rPr>
          <w:noProof/>
        </w:rPr>
        <w:fldChar w:fldCharType="separate"/>
      </w:r>
      <w:r>
        <w:rPr>
          <w:noProof/>
        </w:rPr>
        <w:t>36</w:t>
      </w:r>
      <w:r>
        <w:rPr>
          <w:noProof/>
        </w:rPr>
        <w:fldChar w:fldCharType="end"/>
      </w:r>
    </w:p>
    <w:p w14:paraId="58A16451" w14:textId="3DDB04BF" w:rsidR="008C7AA8" w:rsidRDefault="008C7AA8">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_Toc207815016 \h </w:instrText>
      </w:r>
      <w:r>
        <w:rPr>
          <w:noProof/>
        </w:rPr>
      </w:r>
      <w:r>
        <w:rPr>
          <w:noProof/>
        </w:rPr>
        <w:fldChar w:fldCharType="separate"/>
      </w:r>
      <w:r>
        <w:rPr>
          <w:noProof/>
        </w:rPr>
        <w:t>36</w:t>
      </w:r>
      <w:r>
        <w:rPr>
          <w:noProof/>
        </w:rPr>
        <w:fldChar w:fldCharType="end"/>
      </w:r>
    </w:p>
    <w:p w14:paraId="42925589" w14:textId="56E63C26" w:rsidR="008C7AA8" w:rsidRDefault="008C7AA8">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_Update</w:t>
      </w:r>
      <w:r>
        <w:rPr>
          <w:noProof/>
        </w:rPr>
        <w:tab/>
      </w:r>
      <w:r>
        <w:rPr>
          <w:noProof/>
        </w:rPr>
        <w:fldChar w:fldCharType="begin"/>
      </w:r>
      <w:r>
        <w:rPr>
          <w:noProof/>
        </w:rPr>
        <w:instrText xml:space="preserve"> PAGEREF _Toc207815017 \h </w:instrText>
      </w:r>
      <w:r>
        <w:rPr>
          <w:noProof/>
        </w:rPr>
      </w:r>
      <w:r>
        <w:rPr>
          <w:noProof/>
        </w:rPr>
        <w:fldChar w:fldCharType="separate"/>
      </w:r>
      <w:r>
        <w:rPr>
          <w:noProof/>
        </w:rPr>
        <w:t>37</w:t>
      </w:r>
      <w:r>
        <w:rPr>
          <w:noProof/>
        </w:rPr>
        <w:fldChar w:fldCharType="end"/>
      </w:r>
    </w:p>
    <w:p w14:paraId="02E84802" w14:textId="49FC1710" w:rsidR="008C7AA8" w:rsidRDefault="008C7AA8">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_Toc207815018 \h </w:instrText>
      </w:r>
      <w:r>
        <w:rPr>
          <w:noProof/>
        </w:rPr>
      </w:r>
      <w:r>
        <w:rPr>
          <w:noProof/>
        </w:rPr>
        <w:fldChar w:fldCharType="separate"/>
      </w:r>
      <w:r>
        <w:rPr>
          <w:noProof/>
        </w:rPr>
        <w:t>37</w:t>
      </w:r>
      <w:r>
        <w:rPr>
          <w:noProof/>
        </w:rPr>
        <w:fldChar w:fldCharType="end"/>
      </w:r>
    </w:p>
    <w:p w14:paraId="241F2309" w14:textId="64445B13" w:rsidR="008C7AA8" w:rsidRDefault="008C7AA8">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_Toc207815019 \h </w:instrText>
      </w:r>
      <w:r>
        <w:rPr>
          <w:noProof/>
        </w:rPr>
      </w:r>
      <w:r>
        <w:rPr>
          <w:noProof/>
        </w:rPr>
        <w:fldChar w:fldCharType="separate"/>
      </w:r>
      <w:r>
        <w:rPr>
          <w:noProof/>
        </w:rPr>
        <w:t>37</w:t>
      </w:r>
      <w:r>
        <w:rPr>
          <w:noProof/>
        </w:rPr>
        <w:fldChar w:fldCharType="end"/>
      </w:r>
    </w:p>
    <w:p w14:paraId="598FCD7D" w14:textId="1A93426A" w:rsidR="008C7AA8" w:rsidRDefault="008C7AA8">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_Unsubscribe</w:t>
      </w:r>
      <w:r>
        <w:rPr>
          <w:noProof/>
        </w:rPr>
        <w:tab/>
      </w:r>
      <w:r>
        <w:rPr>
          <w:noProof/>
        </w:rPr>
        <w:fldChar w:fldCharType="begin"/>
      </w:r>
      <w:r>
        <w:rPr>
          <w:noProof/>
        </w:rPr>
        <w:instrText xml:space="preserve"> PAGEREF _Toc207815020 \h </w:instrText>
      </w:r>
      <w:r>
        <w:rPr>
          <w:noProof/>
        </w:rPr>
      </w:r>
      <w:r>
        <w:rPr>
          <w:noProof/>
        </w:rPr>
        <w:fldChar w:fldCharType="separate"/>
      </w:r>
      <w:r>
        <w:rPr>
          <w:noProof/>
        </w:rPr>
        <w:t>38</w:t>
      </w:r>
      <w:r>
        <w:rPr>
          <w:noProof/>
        </w:rPr>
        <w:fldChar w:fldCharType="end"/>
      </w:r>
    </w:p>
    <w:p w14:paraId="7CCB0E3F" w14:textId="14B2C76B" w:rsidR="008C7AA8" w:rsidRDefault="008C7AA8">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_Toc207815021 \h </w:instrText>
      </w:r>
      <w:r>
        <w:rPr>
          <w:noProof/>
        </w:rPr>
      </w:r>
      <w:r>
        <w:rPr>
          <w:noProof/>
        </w:rPr>
        <w:fldChar w:fldCharType="separate"/>
      </w:r>
      <w:r>
        <w:rPr>
          <w:noProof/>
        </w:rPr>
        <w:t>38</w:t>
      </w:r>
      <w:r>
        <w:rPr>
          <w:noProof/>
        </w:rPr>
        <w:fldChar w:fldCharType="end"/>
      </w:r>
    </w:p>
    <w:p w14:paraId="14EE7EED" w14:textId="29B70212" w:rsidR="008C7AA8" w:rsidRDefault="008C7AA8">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_Toc207815022 \h </w:instrText>
      </w:r>
      <w:r>
        <w:rPr>
          <w:noProof/>
        </w:rPr>
      </w:r>
      <w:r>
        <w:rPr>
          <w:noProof/>
        </w:rPr>
        <w:fldChar w:fldCharType="separate"/>
      </w:r>
      <w:r>
        <w:rPr>
          <w:noProof/>
        </w:rPr>
        <w:t>38</w:t>
      </w:r>
      <w:r>
        <w:rPr>
          <w:noProof/>
        </w:rPr>
        <w:fldChar w:fldCharType="end"/>
      </w:r>
    </w:p>
    <w:p w14:paraId="1C87FD47" w14:textId="1587D971" w:rsidR="008C7AA8" w:rsidRDefault="008C7AA8">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_Notify</w:t>
      </w:r>
      <w:r>
        <w:rPr>
          <w:noProof/>
        </w:rPr>
        <w:tab/>
      </w:r>
      <w:r>
        <w:rPr>
          <w:noProof/>
        </w:rPr>
        <w:fldChar w:fldCharType="begin"/>
      </w:r>
      <w:r>
        <w:rPr>
          <w:noProof/>
        </w:rPr>
        <w:instrText xml:space="preserve"> PAGEREF _Toc207815023 \h </w:instrText>
      </w:r>
      <w:r>
        <w:rPr>
          <w:noProof/>
        </w:rPr>
      </w:r>
      <w:r>
        <w:rPr>
          <w:noProof/>
        </w:rPr>
        <w:fldChar w:fldCharType="separate"/>
      </w:r>
      <w:r>
        <w:rPr>
          <w:noProof/>
        </w:rPr>
        <w:t>39</w:t>
      </w:r>
      <w:r>
        <w:rPr>
          <w:noProof/>
        </w:rPr>
        <w:fldChar w:fldCharType="end"/>
      </w:r>
    </w:p>
    <w:p w14:paraId="280C4298" w14:textId="5CEADEDA" w:rsidR="008C7AA8" w:rsidRDefault="008C7AA8">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_Toc207815024 \h </w:instrText>
      </w:r>
      <w:r>
        <w:rPr>
          <w:noProof/>
        </w:rPr>
      </w:r>
      <w:r>
        <w:rPr>
          <w:noProof/>
        </w:rPr>
        <w:fldChar w:fldCharType="separate"/>
      </w:r>
      <w:r>
        <w:rPr>
          <w:noProof/>
        </w:rPr>
        <w:t>39</w:t>
      </w:r>
      <w:r>
        <w:rPr>
          <w:noProof/>
        </w:rPr>
        <w:fldChar w:fldCharType="end"/>
      </w:r>
    </w:p>
    <w:p w14:paraId="796384BA" w14:textId="0C53ACD2" w:rsidR="008C7AA8" w:rsidRDefault="008C7AA8">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8421F6">
        <w:rPr>
          <w:noProof/>
          <w:lang w:val="en-US"/>
        </w:rPr>
        <w:t>Notification</w:t>
      </w:r>
      <w:r>
        <w:rPr>
          <w:noProof/>
        </w:rPr>
        <w:tab/>
      </w:r>
      <w:r>
        <w:rPr>
          <w:noProof/>
        </w:rPr>
        <w:fldChar w:fldCharType="begin"/>
      </w:r>
      <w:r>
        <w:rPr>
          <w:noProof/>
        </w:rPr>
        <w:instrText xml:space="preserve"> PAGEREF _Toc207815025 \h </w:instrText>
      </w:r>
      <w:r>
        <w:rPr>
          <w:noProof/>
        </w:rPr>
      </w:r>
      <w:r>
        <w:rPr>
          <w:noProof/>
        </w:rPr>
        <w:fldChar w:fldCharType="separate"/>
      </w:r>
      <w:r>
        <w:rPr>
          <w:noProof/>
        </w:rPr>
        <w:t>39</w:t>
      </w:r>
      <w:r>
        <w:rPr>
          <w:noProof/>
        </w:rPr>
        <w:fldChar w:fldCharType="end"/>
      </w:r>
    </w:p>
    <w:p w14:paraId="79E7C6A8" w14:textId="236E5117" w:rsidR="008C7AA8" w:rsidRDefault="008C7AA8">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_Toc207815026 \h </w:instrText>
      </w:r>
      <w:r>
        <w:rPr>
          <w:noProof/>
        </w:rPr>
      </w:r>
      <w:r>
        <w:rPr>
          <w:noProof/>
        </w:rPr>
        <w:fldChar w:fldCharType="separate"/>
      </w:r>
      <w:r>
        <w:rPr>
          <w:noProof/>
        </w:rPr>
        <w:t>39</w:t>
      </w:r>
      <w:r>
        <w:rPr>
          <w:noProof/>
        </w:rPr>
        <w:fldChar w:fldCharType="end"/>
      </w:r>
    </w:p>
    <w:p w14:paraId="4BBD1B3C" w14:textId="46B887F9" w:rsidR="008C7AA8" w:rsidRDefault="008C7AA8">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_Toc207815027 \h </w:instrText>
      </w:r>
      <w:r>
        <w:rPr>
          <w:noProof/>
        </w:rPr>
      </w:r>
      <w:r>
        <w:rPr>
          <w:noProof/>
        </w:rPr>
        <w:fldChar w:fldCharType="separate"/>
      </w:r>
      <w:r>
        <w:rPr>
          <w:noProof/>
        </w:rPr>
        <w:t>39</w:t>
      </w:r>
      <w:r>
        <w:rPr>
          <w:noProof/>
        </w:rPr>
        <w:fldChar w:fldCharType="end"/>
      </w:r>
    </w:p>
    <w:p w14:paraId="30CA9E8B" w14:textId="0A3998CD" w:rsidR="008C7AA8" w:rsidRDefault="008C7AA8">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_Toc207815028 \h </w:instrText>
      </w:r>
      <w:r>
        <w:rPr>
          <w:noProof/>
        </w:rPr>
      </w:r>
      <w:r>
        <w:rPr>
          <w:noProof/>
        </w:rPr>
        <w:fldChar w:fldCharType="separate"/>
      </w:r>
      <w:r>
        <w:rPr>
          <w:noProof/>
        </w:rPr>
        <w:t>39</w:t>
      </w:r>
      <w:r>
        <w:rPr>
          <w:noProof/>
        </w:rPr>
        <w:fldChar w:fldCharType="end"/>
      </w:r>
    </w:p>
    <w:p w14:paraId="68311ADA" w14:textId="74756EC4" w:rsidR="008C7AA8" w:rsidRDefault="008C7AA8">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_Toc207815029 \h </w:instrText>
      </w:r>
      <w:r>
        <w:rPr>
          <w:noProof/>
        </w:rPr>
      </w:r>
      <w:r>
        <w:rPr>
          <w:noProof/>
        </w:rPr>
        <w:fldChar w:fldCharType="separate"/>
      </w:r>
      <w:r>
        <w:rPr>
          <w:noProof/>
        </w:rPr>
        <w:t>41</w:t>
      </w:r>
      <w:r>
        <w:rPr>
          <w:noProof/>
        </w:rPr>
        <w:fldChar w:fldCharType="end"/>
      </w:r>
    </w:p>
    <w:p w14:paraId="3EE00DAA" w14:textId="4F693BB2" w:rsidR="008C7AA8" w:rsidRDefault="008C7AA8">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_Toc207815030 \h </w:instrText>
      </w:r>
      <w:r>
        <w:rPr>
          <w:noProof/>
        </w:rPr>
      </w:r>
      <w:r>
        <w:rPr>
          <w:noProof/>
        </w:rPr>
        <w:fldChar w:fldCharType="separate"/>
      </w:r>
      <w:r>
        <w:rPr>
          <w:noProof/>
        </w:rPr>
        <w:t>41</w:t>
      </w:r>
      <w:r>
        <w:rPr>
          <w:noProof/>
        </w:rPr>
        <w:fldChar w:fldCharType="end"/>
      </w:r>
    </w:p>
    <w:p w14:paraId="3478FEE3" w14:textId="275C3D09" w:rsidR="008C7AA8" w:rsidRDefault="008C7AA8">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_Toc207815031 \h </w:instrText>
      </w:r>
      <w:r>
        <w:rPr>
          <w:noProof/>
        </w:rPr>
      </w:r>
      <w:r>
        <w:rPr>
          <w:noProof/>
        </w:rPr>
        <w:fldChar w:fldCharType="separate"/>
      </w:r>
      <w:r>
        <w:rPr>
          <w:noProof/>
        </w:rPr>
        <w:t>41</w:t>
      </w:r>
      <w:r>
        <w:rPr>
          <w:noProof/>
        </w:rPr>
        <w:fldChar w:fldCharType="end"/>
      </w:r>
    </w:p>
    <w:p w14:paraId="20D712EC" w14:textId="596CE22D" w:rsidR="008C7AA8" w:rsidRDefault="008C7AA8">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_Toc207815032 \h </w:instrText>
      </w:r>
      <w:r>
        <w:rPr>
          <w:noProof/>
        </w:rPr>
      </w:r>
      <w:r>
        <w:rPr>
          <w:noProof/>
        </w:rPr>
        <w:fldChar w:fldCharType="separate"/>
      </w:r>
      <w:r>
        <w:rPr>
          <w:noProof/>
        </w:rPr>
        <w:t>41</w:t>
      </w:r>
      <w:r>
        <w:rPr>
          <w:noProof/>
        </w:rPr>
        <w:fldChar w:fldCharType="end"/>
      </w:r>
    </w:p>
    <w:p w14:paraId="75FDB402" w14:textId="04BED42D" w:rsidR="008C7AA8" w:rsidRDefault="008C7AA8">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_Toc207815033 \h </w:instrText>
      </w:r>
      <w:r>
        <w:rPr>
          <w:noProof/>
        </w:rPr>
      </w:r>
      <w:r>
        <w:rPr>
          <w:noProof/>
        </w:rPr>
        <w:fldChar w:fldCharType="separate"/>
      </w:r>
      <w:r>
        <w:rPr>
          <w:noProof/>
        </w:rPr>
        <w:t>41</w:t>
      </w:r>
      <w:r>
        <w:rPr>
          <w:noProof/>
        </w:rPr>
        <w:fldChar w:fldCharType="end"/>
      </w:r>
    </w:p>
    <w:p w14:paraId="20EFAD7C" w14:textId="62534775" w:rsidR="008C7AA8" w:rsidRDefault="008C7AA8">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_Toc207815034 \h </w:instrText>
      </w:r>
      <w:r>
        <w:rPr>
          <w:noProof/>
        </w:rPr>
      </w:r>
      <w:r>
        <w:rPr>
          <w:noProof/>
        </w:rPr>
        <w:fldChar w:fldCharType="separate"/>
      </w:r>
      <w:r>
        <w:rPr>
          <w:noProof/>
        </w:rPr>
        <w:t>41</w:t>
      </w:r>
      <w:r>
        <w:rPr>
          <w:noProof/>
        </w:rPr>
        <w:fldChar w:fldCharType="end"/>
      </w:r>
    </w:p>
    <w:p w14:paraId="25DF3229" w14:textId="6024C687" w:rsidR="008C7AA8" w:rsidRDefault="008C7AA8">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_Toc207815035 \h </w:instrText>
      </w:r>
      <w:r>
        <w:rPr>
          <w:noProof/>
        </w:rPr>
      </w:r>
      <w:r>
        <w:rPr>
          <w:noProof/>
        </w:rPr>
        <w:fldChar w:fldCharType="separate"/>
      </w:r>
      <w:r>
        <w:rPr>
          <w:noProof/>
        </w:rPr>
        <w:t>41</w:t>
      </w:r>
      <w:r>
        <w:rPr>
          <w:noProof/>
        </w:rPr>
        <w:fldChar w:fldCharType="end"/>
      </w:r>
    </w:p>
    <w:p w14:paraId="7E9406A3" w14:textId="40F09B2D" w:rsidR="008C7AA8" w:rsidRDefault="008C7AA8">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_Toc207815036 \h </w:instrText>
      </w:r>
      <w:r>
        <w:rPr>
          <w:noProof/>
        </w:rPr>
      </w:r>
      <w:r>
        <w:rPr>
          <w:noProof/>
        </w:rPr>
        <w:fldChar w:fldCharType="separate"/>
      </w:r>
      <w:r>
        <w:rPr>
          <w:noProof/>
        </w:rPr>
        <w:t>42</w:t>
      </w:r>
      <w:r>
        <w:rPr>
          <w:noProof/>
        </w:rPr>
        <w:fldChar w:fldCharType="end"/>
      </w:r>
    </w:p>
    <w:p w14:paraId="0FCFA0D1" w14:textId="1E4A702A" w:rsidR="008C7AA8" w:rsidRDefault="008C7AA8">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_Toc207815037 \h </w:instrText>
      </w:r>
      <w:r>
        <w:rPr>
          <w:noProof/>
        </w:rPr>
      </w:r>
      <w:r>
        <w:rPr>
          <w:noProof/>
        </w:rPr>
        <w:fldChar w:fldCharType="separate"/>
      </w:r>
      <w:r>
        <w:rPr>
          <w:noProof/>
        </w:rPr>
        <w:t>42</w:t>
      </w:r>
      <w:r>
        <w:rPr>
          <w:noProof/>
        </w:rPr>
        <w:fldChar w:fldCharType="end"/>
      </w:r>
    </w:p>
    <w:p w14:paraId="2B59204F" w14:textId="2D716E7F" w:rsidR="008C7AA8" w:rsidRDefault="008C7AA8">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_Toc207815038 \h </w:instrText>
      </w:r>
      <w:r>
        <w:rPr>
          <w:noProof/>
        </w:rPr>
      </w:r>
      <w:r>
        <w:rPr>
          <w:noProof/>
        </w:rPr>
        <w:fldChar w:fldCharType="separate"/>
      </w:r>
      <w:r>
        <w:rPr>
          <w:noProof/>
        </w:rPr>
        <w:t>42</w:t>
      </w:r>
      <w:r>
        <w:rPr>
          <w:noProof/>
        </w:rPr>
        <w:fldChar w:fldCharType="end"/>
      </w:r>
    </w:p>
    <w:p w14:paraId="15393AE3" w14:textId="4753B12D" w:rsidR="008C7AA8" w:rsidRDefault="008C7AA8">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_Toc207815039 \h </w:instrText>
      </w:r>
      <w:r>
        <w:rPr>
          <w:noProof/>
        </w:rPr>
      </w:r>
      <w:r>
        <w:rPr>
          <w:noProof/>
        </w:rPr>
        <w:fldChar w:fldCharType="separate"/>
      </w:r>
      <w:r>
        <w:rPr>
          <w:noProof/>
        </w:rPr>
        <w:t>43</w:t>
      </w:r>
      <w:r>
        <w:rPr>
          <w:noProof/>
        </w:rPr>
        <w:fldChar w:fldCharType="end"/>
      </w:r>
    </w:p>
    <w:p w14:paraId="4F94D52E" w14:textId="7C52652D" w:rsidR="008C7AA8" w:rsidRDefault="008C7AA8">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_Toc207815040 \h </w:instrText>
      </w:r>
      <w:r>
        <w:rPr>
          <w:noProof/>
        </w:rPr>
      </w:r>
      <w:r>
        <w:rPr>
          <w:noProof/>
        </w:rPr>
        <w:fldChar w:fldCharType="separate"/>
      </w:r>
      <w:r>
        <w:rPr>
          <w:noProof/>
        </w:rPr>
        <w:t>43</w:t>
      </w:r>
      <w:r>
        <w:rPr>
          <w:noProof/>
        </w:rPr>
        <w:fldChar w:fldCharType="end"/>
      </w:r>
    </w:p>
    <w:p w14:paraId="1BC320D4" w14:textId="5E9BAA1A" w:rsidR="008C7AA8" w:rsidRDefault="008C7AA8">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_Toc207815041 \h </w:instrText>
      </w:r>
      <w:r>
        <w:rPr>
          <w:noProof/>
        </w:rPr>
      </w:r>
      <w:r>
        <w:rPr>
          <w:noProof/>
        </w:rPr>
        <w:fldChar w:fldCharType="separate"/>
      </w:r>
      <w:r>
        <w:rPr>
          <w:noProof/>
        </w:rPr>
        <w:t>43</w:t>
      </w:r>
      <w:r>
        <w:rPr>
          <w:noProof/>
        </w:rPr>
        <w:fldChar w:fldCharType="end"/>
      </w:r>
    </w:p>
    <w:p w14:paraId="27CF13B3" w14:textId="43125399" w:rsidR="008C7AA8" w:rsidRDefault="008C7AA8">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_Toc207815042 \h </w:instrText>
      </w:r>
      <w:r>
        <w:rPr>
          <w:noProof/>
        </w:rPr>
      </w:r>
      <w:r>
        <w:rPr>
          <w:noProof/>
        </w:rPr>
        <w:fldChar w:fldCharType="separate"/>
      </w:r>
      <w:r>
        <w:rPr>
          <w:noProof/>
        </w:rPr>
        <w:t>44</w:t>
      </w:r>
      <w:r>
        <w:rPr>
          <w:noProof/>
        </w:rPr>
        <w:fldChar w:fldCharType="end"/>
      </w:r>
    </w:p>
    <w:p w14:paraId="4E3373B9" w14:textId="1D55A58D" w:rsidR="008C7AA8" w:rsidRDefault="008C7AA8">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_Toc207815043 \h </w:instrText>
      </w:r>
      <w:r>
        <w:rPr>
          <w:noProof/>
        </w:rPr>
      </w:r>
      <w:r>
        <w:rPr>
          <w:noProof/>
        </w:rPr>
        <w:fldChar w:fldCharType="separate"/>
      </w:r>
      <w:r>
        <w:rPr>
          <w:noProof/>
        </w:rPr>
        <w:t>44</w:t>
      </w:r>
      <w:r>
        <w:rPr>
          <w:noProof/>
        </w:rPr>
        <w:fldChar w:fldCharType="end"/>
      </w:r>
    </w:p>
    <w:p w14:paraId="26EB54CE" w14:textId="20EFA1D4" w:rsidR="008C7AA8" w:rsidRDefault="008C7AA8">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_Toc207815044 \h </w:instrText>
      </w:r>
      <w:r>
        <w:rPr>
          <w:noProof/>
        </w:rPr>
      </w:r>
      <w:r>
        <w:rPr>
          <w:noProof/>
        </w:rPr>
        <w:fldChar w:fldCharType="separate"/>
      </w:r>
      <w:r>
        <w:rPr>
          <w:noProof/>
        </w:rPr>
        <w:t>44</w:t>
      </w:r>
      <w:r>
        <w:rPr>
          <w:noProof/>
        </w:rPr>
        <w:fldChar w:fldCharType="end"/>
      </w:r>
    </w:p>
    <w:p w14:paraId="2D211916" w14:textId="62336B3A" w:rsidR="008C7AA8" w:rsidRDefault="008C7AA8">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_Toc207815045 \h </w:instrText>
      </w:r>
      <w:r>
        <w:rPr>
          <w:noProof/>
        </w:rPr>
      </w:r>
      <w:r>
        <w:rPr>
          <w:noProof/>
        </w:rPr>
        <w:fldChar w:fldCharType="separate"/>
      </w:r>
      <w:r>
        <w:rPr>
          <w:noProof/>
        </w:rPr>
        <w:t>44</w:t>
      </w:r>
      <w:r>
        <w:rPr>
          <w:noProof/>
        </w:rPr>
        <w:fldChar w:fldCharType="end"/>
      </w:r>
    </w:p>
    <w:p w14:paraId="69CC27F2" w14:textId="0D3E16E3" w:rsidR="008C7AA8" w:rsidRDefault="008C7AA8">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_Toc207815046 \h </w:instrText>
      </w:r>
      <w:r>
        <w:rPr>
          <w:noProof/>
        </w:rPr>
      </w:r>
      <w:r>
        <w:rPr>
          <w:noProof/>
        </w:rPr>
        <w:fldChar w:fldCharType="separate"/>
      </w:r>
      <w:r>
        <w:rPr>
          <w:noProof/>
        </w:rPr>
        <w:t>44</w:t>
      </w:r>
      <w:r>
        <w:rPr>
          <w:noProof/>
        </w:rPr>
        <w:fldChar w:fldCharType="end"/>
      </w:r>
    </w:p>
    <w:p w14:paraId="58256FA4" w14:textId="1296405C" w:rsidR="008C7AA8" w:rsidRDefault="008C7AA8">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_Toc207815047 \h </w:instrText>
      </w:r>
      <w:r>
        <w:rPr>
          <w:noProof/>
        </w:rPr>
      </w:r>
      <w:r>
        <w:rPr>
          <w:noProof/>
        </w:rPr>
        <w:fldChar w:fldCharType="separate"/>
      </w:r>
      <w:r>
        <w:rPr>
          <w:noProof/>
        </w:rPr>
        <w:t>44</w:t>
      </w:r>
      <w:r>
        <w:rPr>
          <w:noProof/>
        </w:rPr>
        <w:fldChar w:fldCharType="end"/>
      </w:r>
    </w:p>
    <w:p w14:paraId="2F38C2AB" w14:textId="7DB9BBBD" w:rsidR="008C7AA8" w:rsidRDefault="008C7AA8">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_Toc207815048 \h </w:instrText>
      </w:r>
      <w:r>
        <w:rPr>
          <w:noProof/>
        </w:rPr>
      </w:r>
      <w:r>
        <w:rPr>
          <w:noProof/>
        </w:rPr>
        <w:fldChar w:fldCharType="separate"/>
      </w:r>
      <w:r>
        <w:rPr>
          <w:noProof/>
        </w:rPr>
        <w:t>44</w:t>
      </w:r>
      <w:r>
        <w:rPr>
          <w:noProof/>
        </w:rPr>
        <w:fldChar w:fldCharType="end"/>
      </w:r>
    </w:p>
    <w:p w14:paraId="2F90D6AA" w14:textId="7535607E" w:rsidR="008C7AA8" w:rsidRDefault="008C7AA8">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_Toc207815049 \h </w:instrText>
      </w:r>
      <w:r>
        <w:rPr>
          <w:noProof/>
        </w:rPr>
      </w:r>
      <w:r>
        <w:rPr>
          <w:noProof/>
        </w:rPr>
        <w:fldChar w:fldCharType="separate"/>
      </w:r>
      <w:r>
        <w:rPr>
          <w:noProof/>
        </w:rPr>
        <w:t>45</w:t>
      </w:r>
      <w:r>
        <w:rPr>
          <w:noProof/>
        </w:rPr>
        <w:fldChar w:fldCharType="end"/>
      </w:r>
    </w:p>
    <w:p w14:paraId="6288089B" w14:textId="48908897" w:rsidR="008C7AA8" w:rsidRDefault="008C7AA8">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_Toc207815050 \h </w:instrText>
      </w:r>
      <w:r>
        <w:rPr>
          <w:noProof/>
        </w:rPr>
      </w:r>
      <w:r>
        <w:rPr>
          <w:noProof/>
        </w:rPr>
        <w:fldChar w:fldCharType="separate"/>
      </w:r>
      <w:r>
        <w:rPr>
          <w:noProof/>
        </w:rPr>
        <w:t>45</w:t>
      </w:r>
      <w:r>
        <w:rPr>
          <w:noProof/>
        </w:rPr>
        <w:fldChar w:fldCharType="end"/>
      </w:r>
    </w:p>
    <w:p w14:paraId="17BEFBC7" w14:textId="017DD66A" w:rsidR="008C7AA8" w:rsidRDefault="008C7AA8">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_Toc207815051 \h </w:instrText>
      </w:r>
      <w:r>
        <w:rPr>
          <w:noProof/>
        </w:rPr>
      </w:r>
      <w:r>
        <w:rPr>
          <w:noProof/>
        </w:rPr>
        <w:fldChar w:fldCharType="separate"/>
      </w:r>
      <w:r>
        <w:rPr>
          <w:noProof/>
        </w:rPr>
        <w:t>45</w:t>
      </w:r>
      <w:r>
        <w:rPr>
          <w:noProof/>
        </w:rPr>
        <w:fldChar w:fldCharType="end"/>
      </w:r>
    </w:p>
    <w:p w14:paraId="14CDB020" w14:textId="2C93A90C" w:rsidR="008C7AA8" w:rsidRDefault="008C7AA8">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_Toc207815052 \h </w:instrText>
      </w:r>
      <w:r>
        <w:rPr>
          <w:noProof/>
        </w:rPr>
      </w:r>
      <w:r>
        <w:rPr>
          <w:noProof/>
        </w:rPr>
        <w:fldChar w:fldCharType="separate"/>
      </w:r>
      <w:r>
        <w:rPr>
          <w:noProof/>
        </w:rPr>
        <w:t>46</w:t>
      </w:r>
      <w:r>
        <w:rPr>
          <w:noProof/>
        </w:rPr>
        <w:fldChar w:fldCharType="end"/>
      </w:r>
    </w:p>
    <w:p w14:paraId="31EA8342" w14:textId="253EC4C2" w:rsidR="008C7AA8" w:rsidRDefault="008C7AA8">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_Toc207815053 \h </w:instrText>
      </w:r>
      <w:r>
        <w:rPr>
          <w:noProof/>
        </w:rPr>
      </w:r>
      <w:r>
        <w:rPr>
          <w:noProof/>
        </w:rPr>
        <w:fldChar w:fldCharType="separate"/>
      </w:r>
      <w:r>
        <w:rPr>
          <w:noProof/>
        </w:rPr>
        <w:t>46</w:t>
      </w:r>
      <w:r>
        <w:rPr>
          <w:noProof/>
        </w:rPr>
        <w:fldChar w:fldCharType="end"/>
      </w:r>
    </w:p>
    <w:p w14:paraId="0CBA4755" w14:textId="426B41B7" w:rsidR="008C7AA8" w:rsidRDefault="008C7AA8">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_Toc207815054 \h </w:instrText>
      </w:r>
      <w:r>
        <w:rPr>
          <w:noProof/>
        </w:rPr>
      </w:r>
      <w:r>
        <w:rPr>
          <w:noProof/>
        </w:rPr>
        <w:fldChar w:fldCharType="separate"/>
      </w:r>
      <w:r>
        <w:rPr>
          <w:noProof/>
        </w:rPr>
        <w:t>46</w:t>
      </w:r>
      <w:r>
        <w:rPr>
          <w:noProof/>
        </w:rPr>
        <w:fldChar w:fldCharType="end"/>
      </w:r>
    </w:p>
    <w:p w14:paraId="614F3EE0" w14:textId="2CBED632" w:rsidR="008C7AA8" w:rsidRDefault="008C7AA8">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8421F6">
        <w:rPr>
          <w:noProof/>
          <w:lang w:val="en-US"/>
        </w:rPr>
        <w:t>SDD_BDT</w:t>
      </w:r>
      <w:r>
        <w:rPr>
          <w:noProof/>
        </w:rPr>
        <w:t>_Notify</w:t>
      </w:r>
      <w:r>
        <w:rPr>
          <w:noProof/>
        </w:rPr>
        <w:tab/>
      </w:r>
      <w:r>
        <w:rPr>
          <w:noProof/>
        </w:rPr>
        <w:fldChar w:fldCharType="begin"/>
      </w:r>
      <w:r>
        <w:rPr>
          <w:noProof/>
        </w:rPr>
        <w:instrText xml:space="preserve"> PAGEREF _Toc207815055 \h </w:instrText>
      </w:r>
      <w:r>
        <w:rPr>
          <w:noProof/>
        </w:rPr>
      </w:r>
      <w:r>
        <w:rPr>
          <w:noProof/>
        </w:rPr>
        <w:fldChar w:fldCharType="separate"/>
      </w:r>
      <w:r>
        <w:rPr>
          <w:noProof/>
        </w:rPr>
        <w:t>46</w:t>
      </w:r>
      <w:r>
        <w:rPr>
          <w:noProof/>
        </w:rPr>
        <w:fldChar w:fldCharType="end"/>
      </w:r>
    </w:p>
    <w:p w14:paraId="382BFDA7" w14:textId="4E32FA9A" w:rsidR="008C7AA8" w:rsidRDefault="008C7AA8">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_Toc207815056 \h </w:instrText>
      </w:r>
      <w:r>
        <w:rPr>
          <w:noProof/>
        </w:rPr>
      </w:r>
      <w:r>
        <w:rPr>
          <w:noProof/>
        </w:rPr>
        <w:fldChar w:fldCharType="separate"/>
      </w:r>
      <w:r>
        <w:rPr>
          <w:noProof/>
        </w:rPr>
        <w:t>46</w:t>
      </w:r>
      <w:r>
        <w:rPr>
          <w:noProof/>
        </w:rPr>
        <w:fldChar w:fldCharType="end"/>
      </w:r>
    </w:p>
    <w:p w14:paraId="0AAEC730" w14:textId="1C87D36C" w:rsidR="008C7AA8" w:rsidRDefault="008C7AA8">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8421F6">
        <w:rPr>
          <w:noProof/>
          <w:lang w:val="en-US"/>
        </w:rPr>
        <w:t>Notification</w:t>
      </w:r>
      <w:r>
        <w:rPr>
          <w:noProof/>
        </w:rPr>
        <w:tab/>
      </w:r>
      <w:r>
        <w:rPr>
          <w:noProof/>
        </w:rPr>
        <w:fldChar w:fldCharType="begin"/>
      </w:r>
      <w:r>
        <w:rPr>
          <w:noProof/>
        </w:rPr>
        <w:instrText xml:space="preserve"> PAGEREF _Toc207815057 \h </w:instrText>
      </w:r>
      <w:r>
        <w:rPr>
          <w:noProof/>
        </w:rPr>
      </w:r>
      <w:r>
        <w:rPr>
          <w:noProof/>
        </w:rPr>
        <w:fldChar w:fldCharType="separate"/>
      </w:r>
      <w:r>
        <w:rPr>
          <w:noProof/>
        </w:rPr>
        <w:t>46</w:t>
      </w:r>
      <w:r>
        <w:rPr>
          <w:noProof/>
        </w:rPr>
        <w:fldChar w:fldCharType="end"/>
      </w:r>
    </w:p>
    <w:p w14:paraId="6E1C35E8" w14:textId="5A35DD54" w:rsidR="008C7AA8" w:rsidRDefault="008C7AA8">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_Toc207815058 \h </w:instrText>
      </w:r>
      <w:r>
        <w:rPr>
          <w:noProof/>
        </w:rPr>
      </w:r>
      <w:r>
        <w:rPr>
          <w:noProof/>
        </w:rPr>
        <w:fldChar w:fldCharType="separate"/>
      </w:r>
      <w:r>
        <w:rPr>
          <w:noProof/>
        </w:rPr>
        <w:t>48</w:t>
      </w:r>
      <w:r>
        <w:rPr>
          <w:noProof/>
        </w:rPr>
        <w:fldChar w:fldCharType="end"/>
      </w:r>
    </w:p>
    <w:p w14:paraId="4B4CEB55" w14:textId="3B42B404" w:rsidR="008C7AA8" w:rsidRDefault="008C7AA8">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_Toc207815059 \h </w:instrText>
      </w:r>
      <w:r>
        <w:rPr>
          <w:noProof/>
        </w:rPr>
      </w:r>
      <w:r>
        <w:rPr>
          <w:noProof/>
        </w:rPr>
        <w:fldChar w:fldCharType="separate"/>
      </w:r>
      <w:r>
        <w:rPr>
          <w:noProof/>
        </w:rPr>
        <w:t>48</w:t>
      </w:r>
      <w:r>
        <w:rPr>
          <w:noProof/>
        </w:rPr>
        <w:fldChar w:fldCharType="end"/>
      </w:r>
    </w:p>
    <w:p w14:paraId="60ED0500" w14:textId="7D743F23" w:rsidR="008C7AA8" w:rsidRDefault="008C7AA8">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_Toc207815060 \h </w:instrText>
      </w:r>
      <w:r>
        <w:rPr>
          <w:noProof/>
        </w:rPr>
      </w:r>
      <w:r>
        <w:rPr>
          <w:noProof/>
        </w:rPr>
        <w:fldChar w:fldCharType="separate"/>
      </w:r>
      <w:r>
        <w:rPr>
          <w:noProof/>
        </w:rPr>
        <w:t>48</w:t>
      </w:r>
      <w:r>
        <w:rPr>
          <w:noProof/>
        </w:rPr>
        <w:fldChar w:fldCharType="end"/>
      </w:r>
    </w:p>
    <w:p w14:paraId="7FE5CB21" w14:textId="63230B04" w:rsidR="008C7AA8" w:rsidRDefault="008C7AA8">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_Toc207815061 \h </w:instrText>
      </w:r>
      <w:r>
        <w:rPr>
          <w:noProof/>
        </w:rPr>
      </w:r>
      <w:r>
        <w:rPr>
          <w:noProof/>
        </w:rPr>
        <w:fldChar w:fldCharType="separate"/>
      </w:r>
      <w:r>
        <w:rPr>
          <w:noProof/>
        </w:rPr>
        <w:t>48</w:t>
      </w:r>
      <w:r>
        <w:rPr>
          <w:noProof/>
        </w:rPr>
        <w:fldChar w:fldCharType="end"/>
      </w:r>
    </w:p>
    <w:p w14:paraId="2DAEB40A" w14:textId="7426E9E3" w:rsidR="008C7AA8" w:rsidRDefault="008C7AA8">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_Toc207815062 \h </w:instrText>
      </w:r>
      <w:r>
        <w:rPr>
          <w:noProof/>
        </w:rPr>
      </w:r>
      <w:r>
        <w:rPr>
          <w:noProof/>
        </w:rPr>
        <w:fldChar w:fldCharType="separate"/>
      </w:r>
      <w:r>
        <w:rPr>
          <w:noProof/>
        </w:rPr>
        <w:t>48</w:t>
      </w:r>
      <w:r>
        <w:rPr>
          <w:noProof/>
        </w:rPr>
        <w:fldChar w:fldCharType="end"/>
      </w:r>
    </w:p>
    <w:p w14:paraId="223DB1A3" w14:textId="062463B8" w:rsidR="008C7AA8" w:rsidRDefault="008C7AA8">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_Toc207815063 \h </w:instrText>
      </w:r>
      <w:r>
        <w:rPr>
          <w:noProof/>
        </w:rPr>
      </w:r>
      <w:r>
        <w:rPr>
          <w:noProof/>
        </w:rPr>
        <w:fldChar w:fldCharType="separate"/>
      </w:r>
      <w:r>
        <w:rPr>
          <w:noProof/>
        </w:rPr>
        <w:t>48</w:t>
      </w:r>
      <w:r>
        <w:rPr>
          <w:noProof/>
        </w:rPr>
        <w:fldChar w:fldCharType="end"/>
      </w:r>
    </w:p>
    <w:p w14:paraId="33D47110" w14:textId="55D90219" w:rsidR="008C7AA8" w:rsidRDefault="008C7AA8">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_Toc207815064 \h </w:instrText>
      </w:r>
      <w:r>
        <w:rPr>
          <w:noProof/>
        </w:rPr>
      </w:r>
      <w:r>
        <w:rPr>
          <w:noProof/>
        </w:rPr>
        <w:fldChar w:fldCharType="separate"/>
      </w:r>
      <w:r>
        <w:rPr>
          <w:noProof/>
        </w:rPr>
        <w:t>49</w:t>
      </w:r>
      <w:r>
        <w:rPr>
          <w:noProof/>
        </w:rPr>
        <w:fldChar w:fldCharType="end"/>
      </w:r>
    </w:p>
    <w:p w14:paraId="78024B26" w14:textId="4655D63B" w:rsidR="008C7AA8" w:rsidRDefault="008C7AA8">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_Toc207815065 \h </w:instrText>
      </w:r>
      <w:r>
        <w:rPr>
          <w:noProof/>
        </w:rPr>
      </w:r>
      <w:r>
        <w:rPr>
          <w:noProof/>
        </w:rPr>
        <w:fldChar w:fldCharType="separate"/>
      </w:r>
      <w:r>
        <w:rPr>
          <w:noProof/>
        </w:rPr>
        <w:t>49</w:t>
      </w:r>
      <w:r>
        <w:rPr>
          <w:noProof/>
        </w:rPr>
        <w:fldChar w:fldCharType="end"/>
      </w:r>
    </w:p>
    <w:p w14:paraId="0B09F6EE" w14:textId="4D4773F3" w:rsidR="008C7AA8" w:rsidRDefault="008C7AA8">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_Toc207815066 \h </w:instrText>
      </w:r>
      <w:r>
        <w:rPr>
          <w:noProof/>
        </w:rPr>
      </w:r>
      <w:r>
        <w:rPr>
          <w:noProof/>
        </w:rPr>
        <w:fldChar w:fldCharType="separate"/>
      </w:r>
      <w:r>
        <w:rPr>
          <w:noProof/>
        </w:rPr>
        <w:t>49</w:t>
      </w:r>
      <w:r>
        <w:rPr>
          <w:noProof/>
        </w:rPr>
        <w:fldChar w:fldCharType="end"/>
      </w:r>
    </w:p>
    <w:p w14:paraId="1852C156" w14:textId="335722E1" w:rsidR="008C7AA8" w:rsidRDefault="008C7AA8">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_Toc207815067 \h </w:instrText>
      </w:r>
      <w:r>
        <w:rPr>
          <w:noProof/>
        </w:rPr>
      </w:r>
      <w:r>
        <w:rPr>
          <w:noProof/>
        </w:rPr>
        <w:fldChar w:fldCharType="separate"/>
      </w:r>
      <w:r>
        <w:rPr>
          <w:noProof/>
        </w:rPr>
        <w:t>49</w:t>
      </w:r>
      <w:r>
        <w:rPr>
          <w:noProof/>
        </w:rPr>
        <w:fldChar w:fldCharType="end"/>
      </w:r>
    </w:p>
    <w:p w14:paraId="39CFAE8C" w14:textId="5906DE36" w:rsidR="008C7AA8" w:rsidRDefault="008C7AA8">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_Toc207815068 \h </w:instrText>
      </w:r>
      <w:r>
        <w:rPr>
          <w:noProof/>
        </w:rPr>
      </w:r>
      <w:r>
        <w:rPr>
          <w:noProof/>
        </w:rPr>
        <w:fldChar w:fldCharType="separate"/>
      </w:r>
      <w:r>
        <w:rPr>
          <w:noProof/>
        </w:rPr>
        <w:t>50</w:t>
      </w:r>
      <w:r>
        <w:rPr>
          <w:noProof/>
        </w:rPr>
        <w:fldChar w:fldCharType="end"/>
      </w:r>
    </w:p>
    <w:p w14:paraId="6F681470" w14:textId="55C4BA68" w:rsidR="008C7AA8" w:rsidRDefault="008C7AA8">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8421F6">
        <w:rPr>
          <w:noProof/>
        </w:rPr>
        <w:t xml:space="preserve"> Subscription</w:t>
      </w:r>
      <w:r>
        <w:rPr>
          <w:noProof/>
        </w:rPr>
        <w:tab/>
      </w:r>
      <w:r>
        <w:rPr>
          <w:noProof/>
        </w:rPr>
        <w:fldChar w:fldCharType="begin"/>
      </w:r>
      <w:r>
        <w:rPr>
          <w:noProof/>
        </w:rPr>
        <w:instrText xml:space="preserve"> PAGEREF _Toc207815069 \h </w:instrText>
      </w:r>
      <w:r>
        <w:rPr>
          <w:noProof/>
        </w:rPr>
      </w:r>
      <w:r>
        <w:rPr>
          <w:noProof/>
        </w:rPr>
        <w:fldChar w:fldCharType="separate"/>
      </w:r>
      <w:r>
        <w:rPr>
          <w:noProof/>
        </w:rPr>
        <w:t>50</w:t>
      </w:r>
      <w:r>
        <w:rPr>
          <w:noProof/>
        </w:rPr>
        <w:fldChar w:fldCharType="end"/>
      </w:r>
    </w:p>
    <w:p w14:paraId="06E4F5E4" w14:textId="0D112906" w:rsidR="008C7AA8" w:rsidRDefault="008C7AA8">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_Toc207815070 \h </w:instrText>
      </w:r>
      <w:r>
        <w:rPr>
          <w:noProof/>
        </w:rPr>
      </w:r>
      <w:r>
        <w:rPr>
          <w:noProof/>
        </w:rPr>
        <w:fldChar w:fldCharType="separate"/>
      </w:r>
      <w:r>
        <w:rPr>
          <w:noProof/>
        </w:rPr>
        <w:t>50</w:t>
      </w:r>
      <w:r>
        <w:rPr>
          <w:noProof/>
        </w:rPr>
        <w:fldChar w:fldCharType="end"/>
      </w:r>
    </w:p>
    <w:p w14:paraId="18B9E035" w14:textId="3A06E9BA" w:rsidR="008C7AA8" w:rsidRDefault="008C7AA8">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_Toc207815071 \h </w:instrText>
      </w:r>
      <w:r>
        <w:rPr>
          <w:noProof/>
        </w:rPr>
      </w:r>
      <w:r>
        <w:rPr>
          <w:noProof/>
        </w:rPr>
        <w:fldChar w:fldCharType="separate"/>
      </w:r>
      <w:r>
        <w:rPr>
          <w:noProof/>
        </w:rPr>
        <w:t>50</w:t>
      </w:r>
      <w:r>
        <w:rPr>
          <w:noProof/>
        </w:rPr>
        <w:fldChar w:fldCharType="end"/>
      </w:r>
    </w:p>
    <w:p w14:paraId="2DDB0375" w14:textId="0999E7D3" w:rsidR="008C7AA8" w:rsidRDefault="008C7AA8">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_Toc207815072 \h </w:instrText>
      </w:r>
      <w:r>
        <w:rPr>
          <w:noProof/>
        </w:rPr>
      </w:r>
      <w:r>
        <w:rPr>
          <w:noProof/>
        </w:rPr>
        <w:fldChar w:fldCharType="separate"/>
      </w:r>
      <w:r>
        <w:rPr>
          <w:noProof/>
        </w:rPr>
        <w:t>50</w:t>
      </w:r>
      <w:r>
        <w:rPr>
          <w:noProof/>
        </w:rPr>
        <w:fldChar w:fldCharType="end"/>
      </w:r>
    </w:p>
    <w:p w14:paraId="46206DCE" w14:textId="13EC8F4F" w:rsidR="008C7AA8" w:rsidRDefault="008C7AA8">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_Toc207815073 \h </w:instrText>
      </w:r>
      <w:r>
        <w:rPr>
          <w:noProof/>
        </w:rPr>
      </w:r>
      <w:r>
        <w:rPr>
          <w:noProof/>
        </w:rPr>
        <w:fldChar w:fldCharType="separate"/>
      </w:r>
      <w:r>
        <w:rPr>
          <w:noProof/>
        </w:rPr>
        <w:t>54</w:t>
      </w:r>
      <w:r>
        <w:rPr>
          <w:noProof/>
        </w:rPr>
        <w:fldChar w:fldCharType="end"/>
      </w:r>
    </w:p>
    <w:p w14:paraId="65214A8E" w14:textId="64733954" w:rsidR="008C7AA8" w:rsidRDefault="008C7AA8">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_Toc207815074 \h </w:instrText>
      </w:r>
      <w:r>
        <w:rPr>
          <w:noProof/>
        </w:rPr>
      </w:r>
      <w:r>
        <w:rPr>
          <w:noProof/>
        </w:rPr>
        <w:fldChar w:fldCharType="separate"/>
      </w:r>
      <w:r>
        <w:rPr>
          <w:noProof/>
        </w:rPr>
        <w:t>55</w:t>
      </w:r>
      <w:r>
        <w:rPr>
          <w:noProof/>
        </w:rPr>
        <w:fldChar w:fldCharType="end"/>
      </w:r>
    </w:p>
    <w:p w14:paraId="493617CE" w14:textId="67824257" w:rsidR="008C7AA8" w:rsidRDefault="008C7AA8">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_Toc207815075 \h </w:instrText>
      </w:r>
      <w:r>
        <w:rPr>
          <w:noProof/>
        </w:rPr>
      </w:r>
      <w:r>
        <w:rPr>
          <w:noProof/>
        </w:rPr>
        <w:fldChar w:fldCharType="separate"/>
      </w:r>
      <w:r>
        <w:rPr>
          <w:noProof/>
        </w:rPr>
        <w:t>55</w:t>
      </w:r>
      <w:r>
        <w:rPr>
          <w:noProof/>
        </w:rPr>
        <w:fldChar w:fldCharType="end"/>
      </w:r>
    </w:p>
    <w:p w14:paraId="3B3C1B18" w14:textId="4AFF726C" w:rsidR="008C7AA8" w:rsidRDefault="008C7AA8">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_Toc207815076 \h </w:instrText>
      </w:r>
      <w:r>
        <w:rPr>
          <w:noProof/>
        </w:rPr>
      </w:r>
      <w:r>
        <w:rPr>
          <w:noProof/>
        </w:rPr>
        <w:fldChar w:fldCharType="separate"/>
      </w:r>
      <w:r>
        <w:rPr>
          <w:noProof/>
        </w:rPr>
        <w:t>55</w:t>
      </w:r>
      <w:r>
        <w:rPr>
          <w:noProof/>
        </w:rPr>
        <w:fldChar w:fldCharType="end"/>
      </w:r>
    </w:p>
    <w:p w14:paraId="0BE838B8" w14:textId="0E58FBCA" w:rsidR="008C7AA8" w:rsidRDefault="008C7AA8">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_Toc207815077 \h </w:instrText>
      </w:r>
      <w:r>
        <w:rPr>
          <w:noProof/>
        </w:rPr>
      </w:r>
      <w:r>
        <w:rPr>
          <w:noProof/>
        </w:rPr>
        <w:fldChar w:fldCharType="separate"/>
      </w:r>
      <w:r>
        <w:rPr>
          <w:noProof/>
        </w:rPr>
        <w:t>55</w:t>
      </w:r>
      <w:r>
        <w:rPr>
          <w:noProof/>
        </w:rPr>
        <w:fldChar w:fldCharType="end"/>
      </w:r>
    </w:p>
    <w:p w14:paraId="66D4ABE1" w14:textId="2E41FD92" w:rsidR="008C7AA8" w:rsidRDefault="008C7AA8">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_Toc207815078 \h </w:instrText>
      </w:r>
      <w:r>
        <w:rPr>
          <w:noProof/>
        </w:rPr>
      </w:r>
      <w:r>
        <w:rPr>
          <w:noProof/>
        </w:rPr>
        <w:fldChar w:fldCharType="separate"/>
      </w:r>
      <w:r>
        <w:rPr>
          <w:noProof/>
        </w:rPr>
        <w:t>55</w:t>
      </w:r>
      <w:r>
        <w:rPr>
          <w:noProof/>
        </w:rPr>
        <w:fldChar w:fldCharType="end"/>
      </w:r>
    </w:p>
    <w:p w14:paraId="07D2CA0F" w14:textId="71884540" w:rsidR="008C7AA8" w:rsidRDefault="008C7AA8">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_Toc207815079 \h </w:instrText>
      </w:r>
      <w:r>
        <w:rPr>
          <w:noProof/>
        </w:rPr>
      </w:r>
      <w:r>
        <w:rPr>
          <w:noProof/>
        </w:rPr>
        <w:fldChar w:fldCharType="separate"/>
      </w:r>
      <w:r>
        <w:rPr>
          <w:noProof/>
        </w:rPr>
        <w:t>56</w:t>
      </w:r>
      <w:r>
        <w:rPr>
          <w:noProof/>
        </w:rPr>
        <w:fldChar w:fldCharType="end"/>
      </w:r>
    </w:p>
    <w:p w14:paraId="3C9E4378" w14:textId="1920C53B" w:rsidR="008C7AA8" w:rsidRDefault="008C7AA8">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_Toc207815080 \h </w:instrText>
      </w:r>
      <w:r>
        <w:rPr>
          <w:noProof/>
        </w:rPr>
      </w:r>
      <w:r>
        <w:rPr>
          <w:noProof/>
        </w:rPr>
        <w:fldChar w:fldCharType="separate"/>
      </w:r>
      <w:r>
        <w:rPr>
          <w:noProof/>
        </w:rPr>
        <w:t>56</w:t>
      </w:r>
      <w:r>
        <w:rPr>
          <w:noProof/>
        </w:rPr>
        <w:fldChar w:fldCharType="end"/>
      </w:r>
    </w:p>
    <w:p w14:paraId="1E8F17E8" w14:textId="3B974ED6" w:rsidR="008C7AA8" w:rsidRDefault="008C7AA8">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_Toc207815081 \h </w:instrText>
      </w:r>
      <w:r>
        <w:rPr>
          <w:noProof/>
        </w:rPr>
      </w:r>
      <w:r>
        <w:rPr>
          <w:noProof/>
        </w:rPr>
        <w:fldChar w:fldCharType="separate"/>
      </w:r>
      <w:r>
        <w:rPr>
          <w:noProof/>
        </w:rPr>
        <w:t>57</w:t>
      </w:r>
      <w:r>
        <w:rPr>
          <w:noProof/>
        </w:rPr>
        <w:fldChar w:fldCharType="end"/>
      </w:r>
    </w:p>
    <w:p w14:paraId="7294D36E" w14:textId="64F17936" w:rsidR="008C7AA8" w:rsidRDefault="008C7AA8">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_Toc207815082 \h </w:instrText>
      </w:r>
      <w:r>
        <w:rPr>
          <w:noProof/>
        </w:rPr>
      </w:r>
      <w:r>
        <w:rPr>
          <w:noProof/>
        </w:rPr>
        <w:fldChar w:fldCharType="separate"/>
      </w:r>
      <w:r>
        <w:rPr>
          <w:noProof/>
        </w:rPr>
        <w:t>57</w:t>
      </w:r>
      <w:r>
        <w:rPr>
          <w:noProof/>
        </w:rPr>
        <w:fldChar w:fldCharType="end"/>
      </w:r>
    </w:p>
    <w:p w14:paraId="52800CFC" w14:textId="23E71D69" w:rsidR="008C7AA8" w:rsidRDefault="008C7AA8">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_Toc207815083 \h </w:instrText>
      </w:r>
      <w:r>
        <w:rPr>
          <w:noProof/>
        </w:rPr>
      </w:r>
      <w:r>
        <w:rPr>
          <w:noProof/>
        </w:rPr>
        <w:fldChar w:fldCharType="separate"/>
      </w:r>
      <w:r>
        <w:rPr>
          <w:noProof/>
        </w:rPr>
        <w:t>57</w:t>
      </w:r>
      <w:r>
        <w:rPr>
          <w:noProof/>
        </w:rPr>
        <w:fldChar w:fldCharType="end"/>
      </w:r>
    </w:p>
    <w:p w14:paraId="157EFA4A" w14:textId="67AF0430" w:rsidR="008C7AA8" w:rsidRDefault="008C7AA8">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_Toc207815084 \h </w:instrText>
      </w:r>
      <w:r>
        <w:rPr>
          <w:noProof/>
        </w:rPr>
      </w:r>
      <w:r>
        <w:rPr>
          <w:noProof/>
        </w:rPr>
        <w:fldChar w:fldCharType="separate"/>
      </w:r>
      <w:r>
        <w:rPr>
          <w:noProof/>
        </w:rPr>
        <w:t>57</w:t>
      </w:r>
      <w:r>
        <w:rPr>
          <w:noProof/>
        </w:rPr>
        <w:fldChar w:fldCharType="end"/>
      </w:r>
    </w:p>
    <w:p w14:paraId="43549B16" w14:textId="2B0DBDCF" w:rsidR="008C7AA8" w:rsidRDefault="008C7AA8">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_Toc207815085 \h </w:instrText>
      </w:r>
      <w:r>
        <w:rPr>
          <w:noProof/>
        </w:rPr>
      </w:r>
      <w:r>
        <w:rPr>
          <w:noProof/>
        </w:rPr>
        <w:fldChar w:fldCharType="separate"/>
      </w:r>
      <w:r>
        <w:rPr>
          <w:noProof/>
        </w:rPr>
        <w:t>58</w:t>
      </w:r>
      <w:r>
        <w:rPr>
          <w:noProof/>
        </w:rPr>
        <w:fldChar w:fldCharType="end"/>
      </w:r>
    </w:p>
    <w:p w14:paraId="1FCE694B" w14:textId="259AB586" w:rsidR="008C7AA8" w:rsidRDefault="008C7AA8">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_Toc207815086 \h </w:instrText>
      </w:r>
      <w:r>
        <w:rPr>
          <w:noProof/>
        </w:rPr>
      </w:r>
      <w:r>
        <w:rPr>
          <w:noProof/>
        </w:rPr>
        <w:fldChar w:fldCharType="separate"/>
      </w:r>
      <w:r>
        <w:rPr>
          <w:noProof/>
        </w:rPr>
        <w:t>58</w:t>
      </w:r>
      <w:r>
        <w:rPr>
          <w:noProof/>
        </w:rPr>
        <w:fldChar w:fldCharType="end"/>
      </w:r>
    </w:p>
    <w:p w14:paraId="4CAA34F7" w14:textId="51C6CC32" w:rsidR="008C7AA8" w:rsidRDefault="008C7AA8">
      <w:pPr>
        <w:pStyle w:val="TOC4"/>
        <w:rPr>
          <w:rFonts w:asciiTheme="minorHAnsi" w:eastAsiaTheme="minorEastAsia" w:hAnsiTheme="minorHAnsi" w:cstheme="minorBidi"/>
          <w:noProof/>
          <w:sz w:val="22"/>
          <w:szCs w:val="22"/>
          <w:lang w:val="en-US"/>
        </w:rPr>
      </w:pPr>
      <w:r w:rsidRPr="008421F6">
        <w:rPr>
          <w:noProof/>
          <w:lang w:val="en-US"/>
        </w:rPr>
        <w:t>6.1.6.2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_Toc207815087 \h </w:instrText>
      </w:r>
      <w:r>
        <w:rPr>
          <w:noProof/>
        </w:rPr>
      </w:r>
      <w:r>
        <w:rPr>
          <w:noProof/>
        </w:rPr>
        <w:fldChar w:fldCharType="separate"/>
      </w:r>
      <w:r>
        <w:rPr>
          <w:noProof/>
        </w:rPr>
        <w:t>60</w:t>
      </w:r>
      <w:r>
        <w:rPr>
          <w:noProof/>
        </w:rPr>
        <w:fldChar w:fldCharType="end"/>
      </w:r>
    </w:p>
    <w:p w14:paraId="38BED5F3" w14:textId="634FD426" w:rsidR="008C7AA8" w:rsidRDefault="008C7AA8">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_Toc207815088 \h </w:instrText>
      </w:r>
      <w:r>
        <w:rPr>
          <w:noProof/>
        </w:rPr>
      </w:r>
      <w:r>
        <w:rPr>
          <w:noProof/>
        </w:rPr>
        <w:fldChar w:fldCharType="separate"/>
      </w:r>
      <w:r>
        <w:rPr>
          <w:noProof/>
        </w:rPr>
        <w:t>60</w:t>
      </w:r>
      <w:r>
        <w:rPr>
          <w:noProof/>
        </w:rPr>
        <w:fldChar w:fldCharType="end"/>
      </w:r>
    </w:p>
    <w:p w14:paraId="0C22AC8A" w14:textId="23FB8CCE" w:rsidR="008C7AA8" w:rsidRDefault="008C7AA8">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_Toc207815089 \h </w:instrText>
      </w:r>
      <w:r>
        <w:rPr>
          <w:noProof/>
        </w:rPr>
      </w:r>
      <w:r>
        <w:rPr>
          <w:noProof/>
        </w:rPr>
        <w:fldChar w:fldCharType="separate"/>
      </w:r>
      <w:r>
        <w:rPr>
          <w:noProof/>
        </w:rPr>
        <w:t>60</w:t>
      </w:r>
      <w:r>
        <w:rPr>
          <w:noProof/>
        </w:rPr>
        <w:fldChar w:fldCharType="end"/>
      </w:r>
    </w:p>
    <w:p w14:paraId="2941D4C5" w14:textId="716D1C86" w:rsidR="008C7AA8" w:rsidRDefault="008C7AA8">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_Toc207815090 \h </w:instrText>
      </w:r>
      <w:r>
        <w:rPr>
          <w:noProof/>
        </w:rPr>
      </w:r>
      <w:r>
        <w:rPr>
          <w:noProof/>
        </w:rPr>
        <w:fldChar w:fldCharType="separate"/>
      </w:r>
      <w:r>
        <w:rPr>
          <w:noProof/>
        </w:rPr>
        <w:t>61</w:t>
      </w:r>
      <w:r>
        <w:rPr>
          <w:noProof/>
        </w:rPr>
        <w:fldChar w:fldCharType="end"/>
      </w:r>
    </w:p>
    <w:p w14:paraId="5D8C4A9A" w14:textId="01B13148" w:rsidR="008C7AA8" w:rsidRDefault="008C7AA8">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_Toc207815091 \h </w:instrText>
      </w:r>
      <w:r>
        <w:rPr>
          <w:noProof/>
        </w:rPr>
      </w:r>
      <w:r>
        <w:rPr>
          <w:noProof/>
        </w:rPr>
        <w:fldChar w:fldCharType="separate"/>
      </w:r>
      <w:r>
        <w:rPr>
          <w:noProof/>
        </w:rPr>
        <w:t>61</w:t>
      </w:r>
      <w:r>
        <w:rPr>
          <w:noProof/>
        </w:rPr>
        <w:fldChar w:fldCharType="end"/>
      </w:r>
    </w:p>
    <w:p w14:paraId="6A16E942" w14:textId="2B2663EA" w:rsidR="008C7AA8" w:rsidRDefault="008C7AA8">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_Toc207815092 \h </w:instrText>
      </w:r>
      <w:r>
        <w:rPr>
          <w:noProof/>
        </w:rPr>
      </w:r>
      <w:r>
        <w:rPr>
          <w:noProof/>
        </w:rPr>
        <w:fldChar w:fldCharType="separate"/>
      </w:r>
      <w:r>
        <w:rPr>
          <w:noProof/>
        </w:rPr>
        <w:t>62</w:t>
      </w:r>
      <w:r>
        <w:rPr>
          <w:noProof/>
        </w:rPr>
        <w:fldChar w:fldCharType="end"/>
      </w:r>
    </w:p>
    <w:p w14:paraId="0BFF77B9" w14:textId="65FED708" w:rsidR="008C7AA8" w:rsidRDefault="008C7AA8">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_Toc207815093 \h </w:instrText>
      </w:r>
      <w:r>
        <w:rPr>
          <w:noProof/>
        </w:rPr>
      </w:r>
      <w:r>
        <w:rPr>
          <w:noProof/>
        </w:rPr>
        <w:fldChar w:fldCharType="separate"/>
      </w:r>
      <w:r>
        <w:rPr>
          <w:noProof/>
        </w:rPr>
        <w:t>62</w:t>
      </w:r>
      <w:r>
        <w:rPr>
          <w:noProof/>
        </w:rPr>
        <w:fldChar w:fldCharType="end"/>
      </w:r>
    </w:p>
    <w:p w14:paraId="62A0B984" w14:textId="4A1B9080" w:rsidR="008C7AA8" w:rsidRDefault="008C7AA8">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_Toc207815094 \h </w:instrText>
      </w:r>
      <w:r>
        <w:rPr>
          <w:noProof/>
        </w:rPr>
      </w:r>
      <w:r>
        <w:rPr>
          <w:noProof/>
        </w:rPr>
        <w:fldChar w:fldCharType="separate"/>
      </w:r>
      <w:r>
        <w:rPr>
          <w:noProof/>
        </w:rPr>
        <w:t>62</w:t>
      </w:r>
      <w:r>
        <w:rPr>
          <w:noProof/>
        </w:rPr>
        <w:fldChar w:fldCharType="end"/>
      </w:r>
    </w:p>
    <w:p w14:paraId="4AF9D777" w14:textId="184EE8DB" w:rsidR="008C7AA8" w:rsidRDefault="008C7AA8">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_Toc207815095 \h </w:instrText>
      </w:r>
      <w:r>
        <w:rPr>
          <w:noProof/>
        </w:rPr>
      </w:r>
      <w:r>
        <w:rPr>
          <w:noProof/>
        </w:rPr>
        <w:fldChar w:fldCharType="separate"/>
      </w:r>
      <w:r>
        <w:rPr>
          <w:noProof/>
        </w:rPr>
        <w:t>63</w:t>
      </w:r>
      <w:r>
        <w:rPr>
          <w:noProof/>
        </w:rPr>
        <w:fldChar w:fldCharType="end"/>
      </w:r>
    </w:p>
    <w:p w14:paraId="6DCBDA40" w14:textId="7398B040" w:rsidR="008C7AA8" w:rsidRDefault="008C7AA8">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_Toc207815096 \h </w:instrText>
      </w:r>
      <w:r>
        <w:rPr>
          <w:noProof/>
        </w:rPr>
      </w:r>
      <w:r>
        <w:rPr>
          <w:noProof/>
        </w:rPr>
        <w:fldChar w:fldCharType="separate"/>
      </w:r>
      <w:r>
        <w:rPr>
          <w:noProof/>
        </w:rPr>
        <w:t>64</w:t>
      </w:r>
      <w:r>
        <w:rPr>
          <w:noProof/>
        </w:rPr>
        <w:fldChar w:fldCharType="end"/>
      </w:r>
    </w:p>
    <w:p w14:paraId="4080CA47" w14:textId="624AF978" w:rsidR="008C7AA8" w:rsidRDefault="008C7AA8">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_Toc207815097 \h </w:instrText>
      </w:r>
      <w:r>
        <w:rPr>
          <w:noProof/>
        </w:rPr>
      </w:r>
      <w:r>
        <w:rPr>
          <w:noProof/>
        </w:rPr>
        <w:fldChar w:fldCharType="separate"/>
      </w:r>
      <w:r>
        <w:rPr>
          <w:noProof/>
        </w:rPr>
        <w:t>64</w:t>
      </w:r>
      <w:r>
        <w:rPr>
          <w:noProof/>
        </w:rPr>
        <w:fldChar w:fldCharType="end"/>
      </w:r>
    </w:p>
    <w:p w14:paraId="27DCD78B" w14:textId="6831FC92" w:rsidR="008C7AA8" w:rsidRDefault="008C7AA8">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_Toc207815098 \h </w:instrText>
      </w:r>
      <w:r>
        <w:rPr>
          <w:noProof/>
        </w:rPr>
      </w:r>
      <w:r>
        <w:rPr>
          <w:noProof/>
        </w:rPr>
        <w:fldChar w:fldCharType="separate"/>
      </w:r>
      <w:r>
        <w:rPr>
          <w:noProof/>
        </w:rPr>
        <w:t>65</w:t>
      </w:r>
      <w:r>
        <w:rPr>
          <w:noProof/>
        </w:rPr>
        <w:fldChar w:fldCharType="end"/>
      </w:r>
    </w:p>
    <w:p w14:paraId="5E45A97D" w14:textId="62861526" w:rsidR="008C7AA8" w:rsidRDefault="008C7AA8">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_Toc207815099 \h </w:instrText>
      </w:r>
      <w:r>
        <w:rPr>
          <w:noProof/>
        </w:rPr>
      </w:r>
      <w:r>
        <w:rPr>
          <w:noProof/>
        </w:rPr>
        <w:fldChar w:fldCharType="separate"/>
      </w:r>
      <w:r>
        <w:rPr>
          <w:noProof/>
        </w:rPr>
        <w:t>65</w:t>
      </w:r>
      <w:r>
        <w:rPr>
          <w:noProof/>
        </w:rPr>
        <w:fldChar w:fldCharType="end"/>
      </w:r>
    </w:p>
    <w:p w14:paraId="318410E1" w14:textId="50D35D6E" w:rsidR="008C7AA8" w:rsidRDefault="008C7AA8">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_Toc207815100 \h </w:instrText>
      </w:r>
      <w:r>
        <w:rPr>
          <w:noProof/>
        </w:rPr>
      </w:r>
      <w:r>
        <w:rPr>
          <w:noProof/>
        </w:rPr>
        <w:fldChar w:fldCharType="separate"/>
      </w:r>
      <w:r>
        <w:rPr>
          <w:noProof/>
        </w:rPr>
        <w:t>66</w:t>
      </w:r>
      <w:r>
        <w:rPr>
          <w:noProof/>
        </w:rPr>
        <w:fldChar w:fldCharType="end"/>
      </w:r>
    </w:p>
    <w:p w14:paraId="328853DE" w14:textId="0783E9C9" w:rsidR="008C7AA8" w:rsidRDefault="008C7AA8">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_Toc207815101 \h </w:instrText>
      </w:r>
      <w:r>
        <w:rPr>
          <w:noProof/>
        </w:rPr>
      </w:r>
      <w:r>
        <w:rPr>
          <w:noProof/>
        </w:rPr>
        <w:fldChar w:fldCharType="separate"/>
      </w:r>
      <w:r>
        <w:rPr>
          <w:noProof/>
        </w:rPr>
        <w:t>67</w:t>
      </w:r>
      <w:r>
        <w:rPr>
          <w:noProof/>
        </w:rPr>
        <w:fldChar w:fldCharType="end"/>
      </w:r>
    </w:p>
    <w:p w14:paraId="3306341B" w14:textId="2F47F651" w:rsidR="008C7AA8" w:rsidRDefault="008C7AA8">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_Toc207815102 \h </w:instrText>
      </w:r>
      <w:r>
        <w:rPr>
          <w:noProof/>
        </w:rPr>
      </w:r>
      <w:r>
        <w:rPr>
          <w:noProof/>
        </w:rPr>
        <w:fldChar w:fldCharType="separate"/>
      </w:r>
      <w:r>
        <w:rPr>
          <w:noProof/>
        </w:rPr>
        <w:t>67</w:t>
      </w:r>
      <w:r>
        <w:rPr>
          <w:noProof/>
        </w:rPr>
        <w:fldChar w:fldCharType="end"/>
      </w:r>
    </w:p>
    <w:p w14:paraId="1009BC17" w14:textId="750E48D9" w:rsidR="008C7AA8" w:rsidRDefault="008C7AA8">
      <w:pPr>
        <w:pStyle w:val="TOC4"/>
        <w:rPr>
          <w:rFonts w:asciiTheme="minorHAnsi" w:eastAsiaTheme="minorEastAsia" w:hAnsiTheme="minorHAnsi" w:cstheme="minorBidi"/>
          <w:noProof/>
          <w:sz w:val="22"/>
          <w:szCs w:val="22"/>
          <w:lang w:val="en-US"/>
        </w:rPr>
      </w:pPr>
      <w:r w:rsidRPr="008421F6">
        <w:rPr>
          <w:noProof/>
          <w:lang w:val="en-US"/>
        </w:rPr>
        <w:t>6.1.6.3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_Toc207815103 \h </w:instrText>
      </w:r>
      <w:r>
        <w:rPr>
          <w:noProof/>
        </w:rPr>
      </w:r>
      <w:r>
        <w:rPr>
          <w:noProof/>
        </w:rPr>
        <w:fldChar w:fldCharType="separate"/>
      </w:r>
      <w:r>
        <w:rPr>
          <w:noProof/>
        </w:rPr>
        <w:t>68</w:t>
      </w:r>
      <w:r>
        <w:rPr>
          <w:noProof/>
        </w:rPr>
        <w:fldChar w:fldCharType="end"/>
      </w:r>
    </w:p>
    <w:p w14:paraId="60816E62" w14:textId="5353877C" w:rsidR="008C7AA8" w:rsidRDefault="008C7AA8">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_Toc207815104 \h </w:instrText>
      </w:r>
      <w:r>
        <w:rPr>
          <w:noProof/>
        </w:rPr>
      </w:r>
      <w:r>
        <w:rPr>
          <w:noProof/>
        </w:rPr>
        <w:fldChar w:fldCharType="separate"/>
      </w:r>
      <w:r>
        <w:rPr>
          <w:noProof/>
        </w:rPr>
        <w:t>68</w:t>
      </w:r>
      <w:r>
        <w:rPr>
          <w:noProof/>
        </w:rPr>
        <w:fldChar w:fldCharType="end"/>
      </w:r>
    </w:p>
    <w:p w14:paraId="60749000" w14:textId="05CE1A87" w:rsidR="008C7AA8" w:rsidRDefault="008C7AA8">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_Toc207815105 \h </w:instrText>
      </w:r>
      <w:r>
        <w:rPr>
          <w:noProof/>
        </w:rPr>
      </w:r>
      <w:r>
        <w:rPr>
          <w:noProof/>
        </w:rPr>
        <w:fldChar w:fldCharType="separate"/>
      </w:r>
      <w:r>
        <w:rPr>
          <w:noProof/>
        </w:rPr>
        <w:t>68</w:t>
      </w:r>
      <w:r>
        <w:rPr>
          <w:noProof/>
        </w:rPr>
        <w:fldChar w:fldCharType="end"/>
      </w:r>
    </w:p>
    <w:p w14:paraId="72C52724" w14:textId="6956CC2A" w:rsidR="008C7AA8" w:rsidRDefault="008C7AA8">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_Toc207815106 \h </w:instrText>
      </w:r>
      <w:r>
        <w:rPr>
          <w:noProof/>
        </w:rPr>
      </w:r>
      <w:r>
        <w:rPr>
          <w:noProof/>
        </w:rPr>
        <w:fldChar w:fldCharType="separate"/>
      </w:r>
      <w:r>
        <w:rPr>
          <w:noProof/>
        </w:rPr>
        <w:t>68</w:t>
      </w:r>
      <w:r>
        <w:rPr>
          <w:noProof/>
        </w:rPr>
        <w:fldChar w:fldCharType="end"/>
      </w:r>
    </w:p>
    <w:p w14:paraId="107B7370" w14:textId="740B20BC" w:rsidR="008C7AA8" w:rsidRDefault="008C7AA8">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_Toc207815107 \h </w:instrText>
      </w:r>
      <w:r>
        <w:rPr>
          <w:noProof/>
        </w:rPr>
      </w:r>
      <w:r>
        <w:rPr>
          <w:noProof/>
        </w:rPr>
        <w:fldChar w:fldCharType="separate"/>
      </w:r>
      <w:r>
        <w:rPr>
          <w:noProof/>
        </w:rPr>
        <w:t>68</w:t>
      </w:r>
      <w:r>
        <w:rPr>
          <w:noProof/>
        </w:rPr>
        <w:fldChar w:fldCharType="end"/>
      </w:r>
    </w:p>
    <w:p w14:paraId="6B083DC4" w14:textId="61292B26" w:rsidR="008C7AA8" w:rsidRDefault="008C7AA8">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_Toc207815108 \h </w:instrText>
      </w:r>
      <w:r>
        <w:rPr>
          <w:noProof/>
        </w:rPr>
      </w:r>
      <w:r>
        <w:rPr>
          <w:noProof/>
        </w:rPr>
        <w:fldChar w:fldCharType="separate"/>
      </w:r>
      <w:r>
        <w:rPr>
          <w:noProof/>
        </w:rPr>
        <w:t>68</w:t>
      </w:r>
      <w:r>
        <w:rPr>
          <w:noProof/>
        </w:rPr>
        <w:fldChar w:fldCharType="end"/>
      </w:r>
    </w:p>
    <w:p w14:paraId="36367D3E" w14:textId="2D7562A8" w:rsidR="008C7AA8" w:rsidRDefault="008C7AA8">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_Toc207815109 \h </w:instrText>
      </w:r>
      <w:r>
        <w:rPr>
          <w:noProof/>
        </w:rPr>
      </w:r>
      <w:r>
        <w:rPr>
          <w:noProof/>
        </w:rPr>
        <w:fldChar w:fldCharType="separate"/>
      </w:r>
      <w:r>
        <w:rPr>
          <w:noProof/>
        </w:rPr>
        <w:t>69</w:t>
      </w:r>
      <w:r>
        <w:rPr>
          <w:noProof/>
        </w:rPr>
        <w:fldChar w:fldCharType="end"/>
      </w:r>
    </w:p>
    <w:p w14:paraId="636F82DF" w14:textId="7F7D21E5" w:rsidR="008C7AA8" w:rsidRDefault="008C7AA8">
      <w:pPr>
        <w:pStyle w:val="TOC4"/>
        <w:rPr>
          <w:rFonts w:asciiTheme="minorHAnsi" w:eastAsiaTheme="minorEastAsia" w:hAnsiTheme="minorHAnsi" w:cstheme="minorBidi"/>
          <w:noProof/>
          <w:sz w:val="22"/>
          <w:szCs w:val="22"/>
          <w:lang w:val="en-US"/>
        </w:rPr>
      </w:pPr>
      <w:r w:rsidRPr="008421F6">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_Toc207815110 \h </w:instrText>
      </w:r>
      <w:r>
        <w:rPr>
          <w:noProof/>
        </w:rPr>
      </w:r>
      <w:r>
        <w:rPr>
          <w:noProof/>
        </w:rPr>
        <w:fldChar w:fldCharType="separate"/>
      </w:r>
      <w:r>
        <w:rPr>
          <w:noProof/>
        </w:rPr>
        <w:t>69</w:t>
      </w:r>
      <w:r>
        <w:rPr>
          <w:noProof/>
        </w:rPr>
        <w:fldChar w:fldCharType="end"/>
      </w:r>
    </w:p>
    <w:p w14:paraId="47FC8C90" w14:textId="295284E3" w:rsidR="008C7AA8" w:rsidRDefault="008C7AA8">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_Toc207815111 \h </w:instrText>
      </w:r>
      <w:r>
        <w:rPr>
          <w:noProof/>
        </w:rPr>
      </w:r>
      <w:r>
        <w:rPr>
          <w:noProof/>
        </w:rPr>
        <w:fldChar w:fldCharType="separate"/>
      </w:r>
      <w:r>
        <w:rPr>
          <w:noProof/>
        </w:rPr>
        <w:t>69</w:t>
      </w:r>
      <w:r>
        <w:rPr>
          <w:noProof/>
        </w:rPr>
        <w:fldChar w:fldCharType="end"/>
      </w:r>
    </w:p>
    <w:p w14:paraId="3EA94B33" w14:textId="14CBA518" w:rsidR="008C7AA8" w:rsidRDefault="008C7AA8">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_Toc207815112 \h </w:instrText>
      </w:r>
      <w:r>
        <w:rPr>
          <w:noProof/>
        </w:rPr>
      </w:r>
      <w:r>
        <w:rPr>
          <w:noProof/>
        </w:rPr>
        <w:fldChar w:fldCharType="separate"/>
      </w:r>
      <w:r>
        <w:rPr>
          <w:noProof/>
        </w:rPr>
        <w:t>69</w:t>
      </w:r>
      <w:r>
        <w:rPr>
          <w:noProof/>
        </w:rPr>
        <w:fldChar w:fldCharType="end"/>
      </w:r>
    </w:p>
    <w:p w14:paraId="7FB6CA07" w14:textId="1078AD03" w:rsidR="008C7AA8" w:rsidRDefault="008C7AA8">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_Toc207815113 \h </w:instrText>
      </w:r>
      <w:r>
        <w:rPr>
          <w:noProof/>
        </w:rPr>
      </w:r>
      <w:r>
        <w:rPr>
          <w:noProof/>
        </w:rPr>
        <w:fldChar w:fldCharType="separate"/>
      </w:r>
      <w:r>
        <w:rPr>
          <w:noProof/>
        </w:rPr>
        <w:t>69</w:t>
      </w:r>
      <w:r>
        <w:rPr>
          <w:noProof/>
        </w:rPr>
        <w:fldChar w:fldCharType="end"/>
      </w:r>
    </w:p>
    <w:p w14:paraId="22715AF7" w14:textId="6CB4F70E" w:rsidR="008C7AA8" w:rsidRDefault="008C7AA8">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_Toc207815114 \h </w:instrText>
      </w:r>
      <w:r>
        <w:rPr>
          <w:noProof/>
        </w:rPr>
      </w:r>
      <w:r>
        <w:rPr>
          <w:noProof/>
        </w:rPr>
        <w:fldChar w:fldCharType="separate"/>
      </w:r>
      <w:r>
        <w:rPr>
          <w:noProof/>
        </w:rPr>
        <w:t>69</w:t>
      </w:r>
      <w:r>
        <w:rPr>
          <w:noProof/>
        </w:rPr>
        <w:fldChar w:fldCharType="end"/>
      </w:r>
    </w:p>
    <w:p w14:paraId="71BB8946" w14:textId="520F48A8" w:rsidR="008C7AA8" w:rsidRDefault="008C7AA8">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_Toc207815115 \h </w:instrText>
      </w:r>
      <w:r>
        <w:rPr>
          <w:noProof/>
        </w:rPr>
      </w:r>
      <w:r>
        <w:rPr>
          <w:noProof/>
        </w:rPr>
        <w:fldChar w:fldCharType="separate"/>
      </w:r>
      <w:r>
        <w:rPr>
          <w:noProof/>
        </w:rPr>
        <w:t>69</w:t>
      </w:r>
      <w:r>
        <w:rPr>
          <w:noProof/>
        </w:rPr>
        <w:fldChar w:fldCharType="end"/>
      </w:r>
    </w:p>
    <w:p w14:paraId="428E3093" w14:textId="5EB57282" w:rsidR="008C7AA8" w:rsidRDefault="008C7AA8">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_Toc207815116 \h </w:instrText>
      </w:r>
      <w:r>
        <w:rPr>
          <w:noProof/>
        </w:rPr>
      </w:r>
      <w:r>
        <w:rPr>
          <w:noProof/>
        </w:rPr>
        <w:fldChar w:fldCharType="separate"/>
      </w:r>
      <w:r>
        <w:rPr>
          <w:noProof/>
        </w:rPr>
        <w:t>69</w:t>
      </w:r>
      <w:r>
        <w:rPr>
          <w:noProof/>
        </w:rPr>
        <w:fldChar w:fldCharType="end"/>
      </w:r>
    </w:p>
    <w:p w14:paraId="63EA51D7" w14:textId="099C1510" w:rsidR="008C7AA8" w:rsidRDefault="008C7AA8">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_Toc207815117 \h </w:instrText>
      </w:r>
      <w:r>
        <w:rPr>
          <w:noProof/>
        </w:rPr>
      </w:r>
      <w:r>
        <w:rPr>
          <w:noProof/>
        </w:rPr>
        <w:fldChar w:fldCharType="separate"/>
      </w:r>
      <w:r>
        <w:rPr>
          <w:noProof/>
        </w:rPr>
        <w:t>70</w:t>
      </w:r>
      <w:r>
        <w:rPr>
          <w:noProof/>
        </w:rPr>
        <w:fldChar w:fldCharType="end"/>
      </w:r>
    </w:p>
    <w:p w14:paraId="2F528829" w14:textId="2D0D1707" w:rsidR="008C7AA8" w:rsidRDefault="008C7AA8">
      <w:pPr>
        <w:pStyle w:val="TOC3"/>
        <w:rPr>
          <w:rFonts w:asciiTheme="minorHAnsi" w:eastAsiaTheme="minorEastAsia" w:hAnsiTheme="minorHAnsi" w:cstheme="minorBidi"/>
          <w:noProof/>
          <w:sz w:val="22"/>
          <w:szCs w:val="22"/>
          <w:lang w:val="en-US"/>
        </w:rPr>
      </w:pPr>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_Toc207815118 \h </w:instrText>
      </w:r>
      <w:r>
        <w:rPr>
          <w:noProof/>
        </w:rPr>
      </w:r>
      <w:r>
        <w:rPr>
          <w:noProof/>
        </w:rPr>
        <w:fldChar w:fldCharType="separate"/>
      </w:r>
      <w:r>
        <w:rPr>
          <w:noProof/>
        </w:rPr>
        <w:t>70</w:t>
      </w:r>
      <w:r>
        <w:rPr>
          <w:noProof/>
        </w:rPr>
        <w:fldChar w:fldCharType="end"/>
      </w:r>
    </w:p>
    <w:p w14:paraId="0C3E6BAF" w14:textId="61DC8BFF" w:rsidR="008C7AA8" w:rsidRDefault="008C7AA8">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8421F6">
        <w:rPr>
          <w:noProof/>
          <w:lang w:val="en-US"/>
        </w:rPr>
        <w:t>SDD_DataStorage</w:t>
      </w:r>
      <w:r>
        <w:rPr>
          <w:noProof/>
        </w:rPr>
        <w:t xml:space="preserve"> Service API</w:t>
      </w:r>
      <w:r>
        <w:rPr>
          <w:noProof/>
        </w:rPr>
        <w:tab/>
      </w:r>
      <w:r>
        <w:rPr>
          <w:noProof/>
        </w:rPr>
        <w:fldChar w:fldCharType="begin"/>
      </w:r>
      <w:r>
        <w:rPr>
          <w:noProof/>
        </w:rPr>
        <w:instrText xml:space="preserve"> PAGEREF _Toc207815119 \h </w:instrText>
      </w:r>
      <w:r>
        <w:rPr>
          <w:noProof/>
        </w:rPr>
      </w:r>
      <w:r>
        <w:rPr>
          <w:noProof/>
        </w:rPr>
        <w:fldChar w:fldCharType="separate"/>
      </w:r>
      <w:r>
        <w:rPr>
          <w:noProof/>
        </w:rPr>
        <w:t>71</w:t>
      </w:r>
      <w:r>
        <w:rPr>
          <w:noProof/>
        </w:rPr>
        <w:fldChar w:fldCharType="end"/>
      </w:r>
    </w:p>
    <w:p w14:paraId="51B5C36F" w14:textId="1E4E0C91"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_Toc207815120 \h </w:instrText>
      </w:r>
      <w:r>
        <w:rPr>
          <w:noProof/>
        </w:rPr>
      </w:r>
      <w:r>
        <w:rPr>
          <w:noProof/>
        </w:rPr>
        <w:fldChar w:fldCharType="separate"/>
      </w:r>
      <w:r>
        <w:rPr>
          <w:noProof/>
        </w:rPr>
        <w:t>71</w:t>
      </w:r>
      <w:r>
        <w:rPr>
          <w:noProof/>
        </w:rPr>
        <w:fldChar w:fldCharType="end"/>
      </w:r>
    </w:p>
    <w:p w14:paraId="45174F44" w14:textId="53E819B3"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_Toc207815121 \h </w:instrText>
      </w:r>
      <w:r>
        <w:rPr>
          <w:noProof/>
        </w:rPr>
      </w:r>
      <w:r>
        <w:rPr>
          <w:noProof/>
        </w:rPr>
        <w:fldChar w:fldCharType="separate"/>
      </w:r>
      <w:r>
        <w:rPr>
          <w:noProof/>
        </w:rPr>
        <w:t>71</w:t>
      </w:r>
      <w:r>
        <w:rPr>
          <w:noProof/>
        </w:rPr>
        <w:fldChar w:fldCharType="end"/>
      </w:r>
    </w:p>
    <w:p w14:paraId="2A48CAA8" w14:textId="1F4004F6"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_Toc207815122 \h </w:instrText>
      </w:r>
      <w:r>
        <w:rPr>
          <w:noProof/>
        </w:rPr>
      </w:r>
      <w:r>
        <w:rPr>
          <w:noProof/>
        </w:rPr>
        <w:fldChar w:fldCharType="separate"/>
      </w:r>
      <w:r>
        <w:rPr>
          <w:noProof/>
        </w:rPr>
        <w:t>71</w:t>
      </w:r>
      <w:r>
        <w:rPr>
          <w:noProof/>
        </w:rPr>
        <w:fldChar w:fldCharType="end"/>
      </w:r>
    </w:p>
    <w:p w14:paraId="45935889" w14:textId="3B244367"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_Toc207815123 \h </w:instrText>
      </w:r>
      <w:r>
        <w:rPr>
          <w:noProof/>
        </w:rPr>
      </w:r>
      <w:r>
        <w:rPr>
          <w:noProof/>
        </w:rPr>
        <w:fldChar w:fldCharType="separate"/>
      </w:r>
      <w:r>
        <w:rPr>
          <w:noProof/>
        </w:rPr>
        <w:t>71</w:t>
      </w:r>
      <w:r>
        <w:rPr>
          <w:noProof/>
        </w:rPr>
        <w:fldChar w:fldCharType="end"/>
      </w:r>
    </w:p>
    <w:p w14:paraId="40B860E0" w14:textId="2E00A9DB"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_Toc207815124 \h </w:instrText>
      </w:r>
      <w:r>
        <w:rPr>
          <w:noProof/>
        </w:rPr>
      </w:r>
      <w:r>
        <w:rPr>
          <w:noProof/>
        </w:rPr>
        <w:fldChar w:fldCharType="separate"/>
      </w:r>
      <w:r>
        <w:rPr>
          <w:noProof/>
        </w:rPr>
        <w:t>73</w:t>
      </w:r>
      <w:r>
        <w:rPr>
          <w:noProof/>
        </w:rPr>
        <w:fldChar w:fldCharType="end"/>
      </w:r>
    </w:p>
    <w:p w14:paraId="7C695ACC" w14:textId="4596512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_Toc207815125 \h </w:instrText>
      </w:r>
      <w:r>
        <w:rPr>
          <w:noProof/>
        </w:rPr>
      </w:r>
      <w:r>
        <w:rPr>
          <w:noProof/>
        </w:rPr>
        <w:fldChar w:fldCharType="separate"/>
      </w:r>
      <w:r>
        <w:rPr>
          <w:noProof/>
        </w:rPr>
        <w:t>73</w:t>
      </w:r>
      <w:r>
        <w:rPr>
          <w:noProof/>
        </w:rPr>
        <w:fldChar w:fldCharType="end"/>
      </w:r>
    </w:p>
    <w:p w14:paraId="70CD33C0" w14:textId="49EF491C"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_Toc207815126 \h </w:instrText>
      </w:r>
      <w:r>
        <w:rPr>
          <w:noProof/>
        </w:rPr>
      </w:r>
      <w:r>
        <w:rPr>
          <w:noProof/>
        </w:rPr>
        <w:fldChar w:fldCharType="separate"/>
      </w:r>
      <w:r>
        <w:rPr>
          <w:noProof/>
        </w:rPr>
        <w:t>73</w:t>
      </w:r>
      <w:r>
        <w:rPr>
          <w:noProof/>
        </w:rPr>
        <w:fldChar w:fldCharType="end"/>
      </w:r>
    </w:p>
    <w:p w14:paraId="0B473F78" w14:textId="544FC354"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_Toc207815127 \h </w:instrText>
      </w:r>
      <w:r>
        <w:rPr>
          <w:noProof/>
        </w:rPr>
      </w:r>
      <w:r>
        <w:rPr>
          <w:noProof/>
        </w:rPr>
        <w:fldChar w:fldCharType="separate"/>
      </w:r>
      <w:r>
        <w:rPr>
          <w:noProof/>
        </w:rPr>
        <w:t>73</w:t>
      </w:r>
      <w:r>
        <w:rPr>
          <w:noProof/>
        </w:rPr>
        <w:fldChar w:fldCharType="end"/>
      </w:r>
    </w:p>
    <w:p w14:paraId="475A95AA" w14:textId="4A45412E"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_Toc207815128 \h </w:instrText>
      </w:r>
      <w:r>
        <w:rPr>
          <w:noProof/>
        </w:rPr>
      </w:r>
      <w:r>
        <w:rPr>
          <w:noProof/>
        </w:rPr>
        <w:fldChar w:fldCharType="separate"/>
      </w:r>
      <w:r>
        <w:rPr>
          <w:noProof/>
        </w:rPr>
        <w:t>75</w:t>
      </w:r>
      <w:r>
        <w:rPr>
          <w:noProof/>
        </w:rPr>
        <w:fldChar w:fldCharType="end"/>
      </w:r>
    </w:p>
    <w:p w14:paraId="792C8800" w14:textId="0C24ACD5"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_Toc207815129 \h </w:instrText>
      </w:r>
      <w:r>
        <w:rPr>
          <w:noProof/>
        </w:rPr>
      </w:r>
      <w:r>
        <w:rPr>
          <w:noProof/>
        </w:rPr>
        <w:fldChar w:fldCharType="separate"/>
      </w:r>
      <w:r>
        <w:rPr>
          <w:noProof/>
        </w:rPr>
        <w:t>75</w:t>
      </w:r>
      <w:r>
        <w:rPr>
          <w:noProof/>
        </w:rPr>
        <w:fldChar w:fldCharType="end"/>
      </w:r>
    </w:p>
    <w:p w14:paraId="3C6A61C2" w14:textId="76CFB71A"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_Toc207815130 \h </w:instrText>
      </w:r>
      <w:r>
        <w:rPr>
          <w:noProof/>
        </w:rPr>
      </w:r>
      <w:r>
        <w:rPr>
          <w:noProof/>
        </w:rPr>
        <w:fldChar w:fldCharType="separate"/>
      </w:r>
      <w:r>
        <w:rPr>
          <w:noProof/>
        </w:rPr>
        <w:t>75</w:t>
      </w:r>
      <w:r>
        <w:rPr>
          <w:noProof/>
        </w:rPr>
        <w:fldChar w:fldCharType="end"/>
      </w:r>
    </w:p>
    <w:p w14:paraId="58352FC2" w14:textId="4F9149BF"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_Toc207815131 \h </w:instrText>
      </w:r>
      <w:r>
        <w:rPr>
          <w:noProof/>
        </w:rPr>
      </w:r>
      <w:r>
        <w:rPr>
          <w:noProof/>
        </w:rPr>
        <w:fldChar w:fldCharType="separate"/>
      </w:r>
      <w:r>
        <w:rPr>
          <w:noProof/>
        </w:rPr>
        <w:t>75</w:t>
      </w:r>
      <w:r>
        <w:rPr>
          <w:noProof/>
        </w:rPr>
        <w:fldChar w:fldCharType="end"/>
      </w:r>
    </w:p>
    <w:p w14:paraId="0B760EFB" w14:textId="2D19E565"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_Toc207815132 \h </w:instrText>
      </w:r>
      <w:r>
        <w:rPr>
          <w:noProof/>
        </w:rPr>
      </w:r>
      <w:r>
        <w:rPr>
          <w:noProof/>
        </w:rPr>
        <w:fldChar w:fldCharType="separate"/>
      </w:r>
      <w:r>
        <w:rPr>
          <w:noProof/>
        </w:rPr>
        <w:t>75</w:t>
      </w:r>
      <w:r>
        <w:rPr>
          <w:noProof/>
        </w:rPr>
        <w:fldChar w:fldCharType="end"/>
      </w:r>
    </w:p>
    <w:p w14:paraId="4B295D11" w14:textId="3D56D672"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_Toc207815133 \h </w:instrText>
      </w:r>
      <w:r>
        <w:rPr>
          <w:noProof/>
        </w:rPr>
      </w:r>
      <w:r>
        <w:rPr>
          <w:noProof/>
        </w:rPr>
        <w:fldChar w:fldCharType="separate"/>
      </w:r>
      <w:r>
        <w:rPr>
          <w:noProof/>
        </w:rPr>
        <w:t>79</w:t>
      </w:r>
      <w:r>
        <w:rPr>
          <w:noProof/>
        </w:rPr>
        <w:fldChar w:fldCharType="end"/>
      </w:r>
    </w:p>
    <w:p w14:paraId="0CE443A0" w14:textId="6A72ADD8"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8421F6">
        <w:rPr>
          <w:noProof/>
        </w:rPr>
        <w:t>Data Storage Delivery Subscriptions</w:t>
      </w:r>
      <w:r>
        <w:rPr>
          <w:noProof/>
        </w:rPr>
        <w:tab/>
      </w:r>
      <w:r>
        <w:rPr>
          <w:noProof/>
        </w:rPr>
        <w:fldChar w:fldCharType="begin"/>
      </w:r>
      <w:r>
        <w:rPr>
          <w:noProof/>
        </w:rPr>
        <w:instrText xml:space="preserve"> PAGEREF _Toc207815134 \h </w:instrText>
      </w:r>
      <w:r>
        <w:rPr>
          <w:noProof/>
        </w:rPr>
      </w:r>
      <w:r>
        <w:rPr>
          <w:noProof/>
        </w:rPr>
        <w:fldChar w:fldCharType="separate"/>
      </w:r>
      <w:r>
        <w:rPr>
          <w:noProof/>
        </w:rPr>
        <w:t>80</w:t>
      </w:r>
      <w:r>
        <w:rPr>
          <w:noProof/>
        </w:rPr>
        <w:fldChar w:fldCharType="end"/>
      </w:r>
    </w:p>
    <w:p w14:paraId="2C02FA90" w14:textId="1DEDAD8D"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_Toc207815135 \h </w:instrText>
      </w:r>
      <w:r>
        <w:rPr>
          <w:noProof/>
        </w:rPr>
      </w:r>
      <w:r>
        <w:rPr>
          <w:noProof/>
        </w:rPr>
        <w:fldChar w:fldCharType="separate"/>
      </w:r>
      <w:r>
        <w:rPr>
          <w:noProof/>
        </w:rPr>
        <w:t>80</w:t>
      </w:r>
      <w:r>
        <w:rPr>
          <w:noProof/>
        </w:rPr>
        <w:fldChar w:fldCharType="end"/>
      </w:r>
    </w:p>
    <w:p w14:paraId="09532AF3" w14:textId="11BC4196"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_Toc207815136 \h </w:instrText>
      </w:r>
      <w:r>
        <w:rPr>
          <w:noProof/>
        </w:rPr>
      </w:r>
      <w:r>
        <w:rPr>
          <w:noProof/>
        </w:rPr>
        <w:fldChar w:fldCharType="separate"/>
      </w:r>
      <w:r>
        <w:rPr>
          <w:noProof/>
        </w:rPr>
        <w:t>80</w:t>
      </w:r>
      <w:r>
        <w:rPr>
          <w:noProof/>
        </w:rPr>
        <w:fldChar w:fldCharType="end"/>
      </w:r>
    </w:p>
    <w:p w14:paraId="56A36E70" w14:textId="69663165"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_Toc207815137 \h </w:instrText>
      </w:r>
      <w:r>
        <w:rPr>
          <w:noProof/>
        </w:rPr>
      </w:r>
      <w:r>
        <w:rPr>
          <w:noProof/>
        </w:rPr>
        <w:fldChar w:fldCharType="separate"/>
      </w:r>
      <w:r>
        <w:rPr>
          <w:noProof/>
        </w:rPr>
        <w:t>80</w:t>
      </w:r>
      <w:r>
        <w:rPr>
          <w:noProof/>
        </w:rPr>
        <w:fldChar w:fldCharType="end"/>
      </w:r>
    </w:p>
    <w:p w14:paraId="56D0A770" w14:textId="56310A2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_Toc207815138 \h </w:instrText>
      </w:r>
      <w:r>
        <w:rPr>
          <w:noProof/>
        </w:rPr>
      </w:r>
      <w:r>
        <w:rPr>
          <w:noProof/>
        </w:rPr>
        <w:fldChar w:fldCharType="separate"/>
      </w:r>
      <w:r>
        <w:rPr>
          <w:noProof/>
        </w:rPr>
        <w:t>81</w:t>
      </w:r>
      <w:r>
        <w:rPr>
          <w:noProof/>
        </w:rPr>
        <w:fldChar w:fldCharType="end"/>
      </w:r>
    </w:p>
    <w:p w14:paraId="1DB44AFB" w14:textId="2E78868B"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8421F6">
        <w:rPr>
          <w:noProof/>
        </w:rPr>
        <w:t>Data Storage Delivery Subscription</w:t>
      </w:r>
      <w:r>
        <w:rPr>
          <w:noProof/>
        </w:rPr>
        <w:tab/>
      </w:r>
      <w:r>
        <w:rPr>
          <w:noProof/>
        </w:rPr>
        <w:fldChar w:fldCharType="begin"/>
      </w:r>
      <w:r>
        <w:rPr>
          <w:noProof/>
        </w:rPr>
        <w:instrText xml:space="preserve"> PAGEREF _Toc207815139 \h </w:instrText>
      </w:r>
      <w:r>
        <w:rPr>
          <w:noProof/>
        </w:rPr>
      </w:r>
      <w:r>
        <w:rPr>
          <w:noProof/>
        </w:rPr>
        <w:fldChar w:fldCharType="separate"/>
      </w:r>
      <w:r>
        <w:rPr>
          <w:noProof/>
        </w:rPr>
        <w:t>81</w:t>
      </w:r>
      <w:r>
        <w:rPr>
          <w:noProof/>
        </w:rPr>
        <w:fldChar w:fldCharType="end"/>
      </w:r>
    </w:p>
    <w:p w14:paraId="28AD4A1D" w14:textId="0D99587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_Toc207815140 \h </w:instrText>
      </w:r>
      <w:r>
        <w:rPr>
          <w:noProof/>
        </w:rPr>
      </w:r>
      <w:r>
        <w:rPr>
          <w:noProof/>
        </w:rPr>
        <w:fldChar w:fldCharType="separate"/>
      </w:r>
      <w:r>
        <w:rPr>
          <w:noProof/>
        </w:rPr>
        <w:t>81</w:t>
      </w:r>
      <w:r>
        <w:rPr>
          <w:noProof/>
        </w:rPr>
        <w:fldChar w:fldCharType="end"/>
      </w:r>
    </w:p>
    <w:p w14:paraId="1B010697" w14:textId="43A00509"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_Toc207815141 \h </w:instrText>
      </w:r>
      <w:r>
        <w:rPr>
          <w:noProof/>
        </w:rPr>
      </w:r>
      <w:r>
        <w:rPr>
          <w:noProof/>
        </w:rPr>
        <w:fldChar w:fldCharType="separate"/>
      </w:r>
      <w:r>
        <w:rPr>
          <w:noProof/>
        </w:rPr>
        <w:t>81</w:t>
      </w:r>
      <w:r>
        <w:rPr>
          <w:noProof/>
        </w:rPr>
        <w:fldChar w:fldCharType="end"/>
      </w:r>
    </w:p>
    <w:p w14:paraId="11669059" w14:textId="0F4E63D3"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_Toc207815142 \h </w:instrText>
      </w:r>
      <w:r>
        <w:rPr>
          <w:noProof/>
        </w:rPr>
      </w:r>
      <w:r>
        <w:rPr>
          <w:noProof/>
        </w:rPr>
        <w:fldChar w:fldCharType="separate"/>
      </w:r>
      <w:r>
        <w:rPr>
          <w:noProof/>
        </w:rPr>
        <w:t>81</w:t>
      </w:r>
      <w:r>
        <w:rPr>
          <w:noProof/>
        </w:rPr>
        <w:fldChar w:fldCharType="end"/>
      </w:r>
    </w:p>
    <w:p w14:paraId="26BC505E" w14:textId="1B9D6836"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_Toc207815143 \h </w:instrText>
      </w:r>
      <w:r>
        <w:rPr>
          <w:noProof/>
        </w:rPr>
      </w:r>
      <w:r>
        <w:rPr>
          <w:noProof/>
        </w:rPr>
        <w:fldChar w:fldCharType="separate"/>
      </w:r>
      <w:r>
        <w:rPr>
          <w:noProof/>
        </w:rPr>
        <w:t>85</w:t>
      </w:r>
      <w:r>
        <w:rPr>
          <w:noProof/>
        </w:rPr>
        <w:fldChar w:fldCharType="end"/>
      </w:r>
    </w:p>
    <w:p w14:paraId="2163FC2B" w14:textId="4C3E782B"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_Toc207815144 \h </w:instrText>
      </w:r>
      <w:r>
        <w:rPr>
          <w:noProof/>
        </w:rPr>
      </w:r>
      <w:r>
        <w:rPr>
          <w:noProof/>
        </w:rPr>
        <w:fldChar w:fldCharType="separate"/>
      </w:r>
      <w:r>
        <w:rPr>
          <w:noProof/>
        </w:rPr>
        <w:t>85</w:t>
      </w:r>
      <w:r>
        <w:rPr>
          <w:noProof/>
        </w:rPr>
        <w:fldChar w:fldCharType="end"/>
      </w:r>
    </w:p>
    <w:p w14:paraId="13CDC52E" w14:textId="736266F0"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_Toc207815145 \h </w:instrText>
      </w:r>
      <w:r>
        <w:rPr>
          <w:noProof/>
        </w:rPr>
      </w:r>
      <w:r>
        <w:rPr>
          <w:noProof/>
        </w:rPr>
        <w:fldChar w:fldCharType="separate"/>
      </w:r>
      <w:r>
        <w:rPr>
          <w:noProof/>
        </w:rPr>
        <w:t>85</w:t>
      </w:r>
      <w:r>
        <w:rPr>
          <w:noProof/>
        </w:rPr>
        <w:fldChar w:fldCharType="end"/>
      </w:r>
    </w:p>
    <w:p w14:paraId="58123B18" w14:textId="671AE116"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_Toc207815146 \h </w:instrText>
      </w:r>
      <w:r>
        <w:rPr>
          <w:noProof/>
        </w:rPr>
      </w:r>
      <w:r>
        <w:rPr>
          <w:noProof/>
        </w:rPr>
        <w:fldChar w:fldCharType="separate"/>
      </w:r>
      <w:r>
        <w:rPr>
          <w:noProof/>
        </w:rPr>
        <w:t>86</w:t>
      </w:r>
      <w:r>
        <w:rPr>
          <w:noProof/>
        </w:rPr>
        <w:fldChar w:fldCharType="end"/>
      </w:r>
    </w:p>
    <w:p w14:paraId="4E71E933" w14:textId="6283B194"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_Toc207815147 \h </w:instrText>
      </w:r>
      <w:r>
        <w:rPr>
          <w:noProof/>
        </w:rPr>
      </w:r>
      <w:r>
        <w:rPr>
          <w:noProof/>
        </w:rPr>
        <w:fldChar w:fldCharType="separate"/>
      </w:r>
      <w:r>
        <w:rPr>
          <w:noProof/>
        </w:rPr>
        <w:t>86</w:t>
      </w:r>
      <w:r>
        <w:rPr>
          <w:noProof/>
        </w:rPr>
        <w:fldChar w:fldCharType="end"/>
      </w:r>
    </w:p>
    <w:p w14:paraId="030C2F6F" w14:textId="579CD54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_Toc207815148 \h </w:instrText>
      </w:r>
      <w:r>
        <w:rPr>
          <w:noProof/>
        </w:rPr>
      </w:r>
      <w:r>
        <w:rPr>
          <w:noProof/>
        </w:rPr>
        <w:fldChar w:fldCharType="separate"/>
      </w:r>
      <w:r>
        <w:rPr>
          <w:noProof/>
        </w:rPr>
        <w:t>86</w:t>
      </w:r>
      <w:r>
        <w:rPr>
          <w:noProof/>
        </w:rPr>
        <w:fldChar w:fldCharType="end"/>
      </w:r>
    </w:p>
    <w:p w14:paraId="05846A01" w14:textId="0FB10D6B"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_Toc207815149 \h </w:instrText>
      </w:r>
      <w:r>
        <w:rPr>
          <w:noProof/>
        </w:rPr>
      </w:r>
      <w:r>
        <w:rPr>
          <w:noProof/>
        </w:rPr>
        <w:fldChar w:fldCharType="separate"/>
      </w:r>
      <w:r>
        <w:rPr>
          <w:noProof/>
        </w:rPr>
        <w:t>87</w:t>
      </w:r>
      <w:r>
        <w:rPr>
          <w:noProof/>
        </w:rPr>
        <w:fldChar w:fldCharType="end"/>
      </w:r>
    </w:p>
    <w:p w14:paraId="43E35014" w14:textId="1340E72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_Toc207815150 \h </w:instrText>
      </w:r>
      <w:r>
        <w:rPr>
          <w:noProof/>
        </w:rPr>
      </w:r>
      <w:r>
        <w:rPr>
          <w:noProof/>
        </w:rPr>
        <w:fldChar w:fldCharType="separate"/>
      </w:r>
      <w:r>
        <w:rPr>
          <w:noProof/>
        </w:rPr>
        <w:t>87</w:t>
      </w:r>
      <w:r>
        <w:rPr>
          <w:noProof/>
        </w:rPr>
        <w:fldChar w:fldCharType="end"/>
      </w:r>
    </w:p>
    <w:p w14:paraId="0283E414" w14:textId="3DCA7602"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_Toc207815151 \h </w:instrText>
      </w:r>
      <w:r>
        <w:rPr>
          <w:noProof/>
        </w:rPr>
      </w:r>
      <w:r>
        <w:rPr>
          <w:noProof/>
        </w:rPr>
        <w:fldChar w:fldCharType="separate"/>
      </w:r>
      <w:r>
        <w:rPr>
          <w:noProof/>
        </w:rPr>
        <w:t>87</w:t>
      </w:r>
      <w:r>
        <w:rPr>
          <w:noProof/>
        </w:rPr>
        <w:fldChar w:fldCharType="end"/>
      </w:r>
    </w:p>
    <w:p w14:paraId="18D18F23" w14:textId="4DDA8829"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_Toc207815152 \h </w:instrText>
      </w:r>
      <w:r>
        <w:rPr>
          <w:noProof/>
        </w:rPr>
      </w:r>
      <w:r>
        <w:rPr>
          <w:noProof/>
        </w:rPr>
        <w:fldChar w:fldCharType="separate"/>
      </w:r>
      <w:r>
        <w:rPr>
          <w:noProof/>
        </w:rPr>
        <w:t>88</w:t>
      </w:r>
      <w:r>
        <w:rPr>
          <w:noProof/>
        </w:rPr>
        <w:fldChar w:fldCharType="end"/>
      </w:r>
    </w:p>
    <w:p w14:paraId="3A6CEA37" w14:textId="4D759F9E"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_Toc207815153 \h </w:instrText>
      </w:r>
      <w:r>
        <w:rPr>
          <w:noProof/>
        </w:rPr>
      </w:r>
      <w:r>
        <w:rPr>
          <w:noProof/>
        </w:rPr>
        <w:fldChar w:fldCharType="separate"/>
      </w:r>
      <w:r>
        <w:rPr>
          <w:noProof/>
        </w:rPr>
        <w:t>88</w:t>
      </w:r>
      <w:r>
        <w:rPr>
          <w:noProof/>
        </w:rPr>
        <w:fldChar w:fldCharType="end"/>
      </w:r>
    </w:p>
    <w:p w14:paraId="7F6208CF" w14:textId="13BB646D"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8421F6">
        <w:rPr>
          <w:noProof/>
          <w:lang w:val="en-US"/>
        </w:rPr>
        <w:t xml:space="preserve">Data </w:t>
      </w:r>
      <w:r>
        <w:rPr>
          <w:noProof/>
          <w:lang w:eastAsia="zh-CN"/>
        </w:rPr>
        <w:t>Management and/or Status Information</w:t>
      </w:r>
      <w:r w:rsidRPr="008421F6">
        <w:rPr>
          <w:rFonts w:cs="Arial"/>
          <w:noProof/>
        </w:rPr>
        <w:t xml:space="preserve"> Notification</w:t>
      </w:r>
      <w:r>
        <w:rPr>
          <w:noProof/>
        </w:rPr>
        <w:tab/>
      </w:r>
      <w:r>
        <w:rPr>
          <w:noProof/>
        </w:rPr>
        <w:fldChar w:fldCharType="begin"/>
      </w:r>
      <w:r>
        <w:rPr>
          <w:noProof/>
        </w:rPr>
        <w:instrText xml:space="preserve"> PAGEREF _Toc207815154 \h </w:instrText>
      </w:r>
      <w:r>
        <w:rPr>
          <w:noProof/>
        </w:rPr>
      </w:r>
      <w:r>
        <w:rPr>
          <w:noProof/>
        </w:rPr>
        <w:fldChar w:fldCharType="separate"/>
      </w:r>
      <w:r>
        <w:rPr>
          <w:noProof/>
        </w:rPr>
        <w:t>89</w:t>
      </w:r>
      <w:r>
        <w:rPr>
          <w:noProof/>
        </w:rPr>
        <w:fldChar w:fldCharType="end"/>
      </w:r>
    </w:p>
    <w:p w14:paraId="6EF8DC51" w14:textId="443AEA0A"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_Toc207815155 \h </w:instrText>
      </w:r>
      <w:r>
        <w:rPr>
          <w:noProof/>
        </w:rPr>
      </w:r>
      <w:r>
        <w:rPr>
          <w:noProof/>
        </w:rPr>
        <w:fldChar w:fldCharType="separate"/>
      </w:r>
      <w:r>
        <w:rPr>
          <w:noProof/>
        </w:rPr>
        <w:t>89</w:t>
      </w:r>
      <w:r>
        <w:rPr>
          <w:noProof/>
        </w:rPr>
        <w:fldChar w:fldCharType="end"/>
      </w:r>
    </w:p>
    <w:p w14:paraId="5C28F7A6" w14:textId="64FD8A00"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_Toc207815156 \h </w:instrText>
      </w:r>
      <w:r>
        <w:rPr>
          <w:noProof/>
        </w:rPr>
      </w:r>
      <w:r>
        <w:rPr>
          <w:noProof/>
        </w:rPr>
        <w:fldChar w:fldCharType="separate"/>
      </w:r>
      <w:r>
        <w:rPr>
          <w:noProof/>
        </w:rPr>
        <w:t>89</w:t>
      </w:r>
      <w:r>
        <w:rPr>
          <w:noProof/>
        </w:rPr>
        <w:fldChar w:fldCharType="end"/>
      </w:r>
    </w:p>
    <w:p w14:paraId="2AB18E9F" w14:textId="4019DD57"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_Toc207815157 \h </w:instrText>
      </w:r>
      <w:r>
        <w:rPr>
          <w:noProof/>
        </w:rPr>
      </w:r>
      <w:r>
        <w:rPr>
          <w:noProof/>
        </w:rPr>
        <w:fldChar w:fldCharType="separate"/>
      </w:r>
      <w:r>
        <w:rPr>
          <w:noProof/>
        </w:rPr>
        <w:t>89</w:t>
      </w:r>
      <w:r>
        <w:rPr>
          <w:noProof/>
        </w:rPr>
        <w:fldChar w:fldCharType="end"/>
      </w:r>
    </w:p>
    <w:p w14:paraId="78B93224" w14:textId="584E6F0C"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8421F6">
        <w:rPr>
          <w:noProof/>
        </w:rPr>
        <w:t>Data Storage Delivery</w:t>
      </w:r>
      <w:r>
        <w:rPr>
          <w:noProof/>
        </w:rPr>
        <w:t xml:space="preserve"> Notification</w:t>
      </w:r>
      <w:r>
        <w:rPr>
          <w:noProof/>
        </w:rPr>
        <w:tab/>
      </w:r>
      <w:r>
        <w:rPr>
          <w:noProof/>
        </w:rPr>
        <w:fldChar w:fldCharType="begin"/>
      </w:r>
      <w:r>
        <w:rPr>
          <w:noProof/>
        </w:rPr>
        <w:instrText xml:space="preserve"> PAGEREF _Toc207815158 \h </w:instrText>
      </w:r>
      <w:r>
        <w:rPr>
          <w:noProof/>
        </w:rPr>
      </w:r>
      <w:r>
        <w:rPr>
          <w:noProof/>
        </w:rPr>
        <w:fldChar w:fldCharType="separate"/>
      </w:r>
      <w:r>
        <w:rPr>
          <w:noProof/>
        </w:rPr>
        <w:t>90</w:t>
      </w:r>
      <w:r>
        <w:rPr>
          <w:noProof/>
        </w:rPr>
        <w:fldChar w:fldCharType="end"/>
      </w:r>
    </w:p>
    <w:p w14:paraId="73C57ABF" w14:textId="246E6D3A"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_Toc207815159 \h </w:instrText>
      </w:r>
      <w:r>
        <w:rPr>
          <w:noProof/>
        </w:rPr>
      </w:r>
      <w:r>
        <w:rPr>
          <w:noProof/>
        </w:rPr>
        <w:fldChar w:fldCharType="separate"/>
      </w:r>
      <w:r>
        <w:rPr>
          <w:noProof/>
        </w:rPr>
        <w:t>90</w:t>
      </w:r>
      <w:r>
        <w:rPr>
          <w:noProof/>
        </w:rPr>
        <w:fldChar w:fldCharType="end"/>
      </w:r>
    </w:p>
    <w:p w14:paraId="7A02F256" w14:textId="1C204055"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_Toc207815160 \h </w:instrText>
      </w:r>
      <w:r>
        <w:rPr>
          <w:noProof/>
        </w:rPr>
      </w:r>
      <w:r>
        <w:rPr>
          <w:noProof/>
        </w:rPr>
        <w:fldChar w:fldCharType="separate"/>
      </w:r>
      <w:r>
        <w:rPr>
          <w:noProof/>
        </w:rPr>
        <w:t>90</w:t>
      </w:r>
      <w:r>
        <w:rPr>
          <w:noProof/>
        </w:rPr>
        <w:fldChar w:fldCharType="end"/>
      </w:r>
    </w:p>
    <w:p w14:paraId="5E17BE4F" w14:textId="3CD74CDD"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_Toc207815161 \h </w:instrText>
      </w:r>
      <w:r>
        <w:rPr>
          <w:noProof/>
        </w:rPr>
      </w:r>
      <w:r>
        <w:rPr>
          <w:noProof/>
        </w:rPr>
        <w:fldChar w:fldCharType="separate"/>
      </w:r>
      <w:r>
        <w:rPr>
          <w:noProof/>
        </w:rPr>
        <w:t>90</w:t>
      </w:r>
      <w:r>
        <w:rPr>
          <w:noProof/>
        </w:rPr>
        <w:fldChar w:fldCharType="end"/>
      </w:r>
    </w:p>
    <w:p w14:paraId="4FECBA49" w14:textId="3F174C9C"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_Toc207815162 \h </w:instrText>
      </w:r>
      <w:r>
        <w:rPr>
          <w:noProof/>
        </w:rPr>
      </w:r>
      <w:r>
        <w:rPr>
          <w:noProof/>
        </w:rPr>
        <w:fldChar w:fldCharType="separate"/>
      </w:r>
      <w:r>
        <w:rPr>
          <w:noProof/>
        </w:rPr>
        <w:t>91</w:t>
      </w:r>
      <w:r>
        <w:rPr>
          <w:noProof/>
        </w:rPr>
        <w:fldChar w:fldCharType="end"/>
      </w:r>
    </w:p>
    <w:p w14:paraId="47B35757" w14:textId="2E0AB0E1"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_Toc207815163 \h </w:instrText>
      </w:r>
      <w:r>
        <w:rPr>
          <w:noProof/>
        </w:rPr>
      </w:r>
      <w:r>
        <w:rPr>
          <w:noProof/>
        </w:rPr>
        <w:fldChar w:fldCharType="separate"/>
      </w:r>
      <w:r>
        <w:rPr>
          <w:noProof/>
        </w:rPr>
        <w:t>91</w:t>
      </w:r>
      <w:r>
        <w:rPr>
          <w:noProof/>
        </w:rPr>
        <w:fldChar w:fldCharType="end"/>
      </w:r>
    </w:p>
    <w:p w14:paraId="462A6FC2" w14:textId="3A8760C3" w:rsidR="008C7AA8" w:rsidRDefault="008C7AA8">
      <w:pPr>
        <w:pStyle w:val="TOC4"/>
        <w:rPr>
          <w:rFonts w:asciiTheme="minorHAnsi" w:eastAsiaTheme="minorEastAsia" w:hAnsiTheme="minorHAnsi" w:cstheme="minorBidi"/>
          <w:noProof/>
          <w:sz w:val="22"/>
          <w:szCs w:val="22"/>
          <w:lang w:val="en-US"/>
        </w:rPr>
      </w:pPr>
      <w:r>
        <w:rPr>
          <w:noProof/>
          <w:lang w:eastAsia="zh-CN"/>
        </w:rPr>
        <w:t>6.2</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_Toc207815164 \h </w:instrText>
      </w:r>
      <w:r>
        <w:rPr>
          <w:noProof/>
        </w:rPr>
      </w:r>
      <w:r>
        <w:rPr>
          <w:noProof/>
        </w:rPr>
        <w:fldChar w:fldCharType="separate"/>
      </w:r>
      <w:r>
        <w:rPr>
          <w:noProof/>
        </w:rPr>
        <w:t>93</w:t>
      </w:r>
      <w:r>
        <w:rPr>
          <w:noProof/>
        </w:rPr>
        <w:fldChar w:fldCharType="end"/>
      </w:r>
    </w:p>
    <w:p w14:paraId="650E466F" w14:textId="26B30566"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_Toc207815165 \h </w:instrText>
      </w:r>
      <w:r>
        <w:rPr>
          <w:noProof/>
        </w:rPr>
      </w:r>
      <w:r>
        <w:rPr>
          <w:noProof/>
        </w:rPr>
        <w:fldChar w:fldCharType="separate"/>
      </w:r>
      <w:r>
        <w:rPr>
          <w:noProof/>
        </w:rPr>
        <w:t>93</w:t>
      </w:r>
      <w:r>
        <w:rPr>
          <w:noProof/>
        </w:rPr>
        <w:fldChar w:fldCharType="end"/>
      </w:r>
    </w:p>
    <w:p w14:paraId="6FB0EBCF" w14:textId="2EF60698"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_Toc207815166 \h </w:instrText>
      </w:r>
      <w:r>
        <w:rPr>
          <w:noProof/>
        </w:rPr>
      </w:r>
      <w:r>
        <w:rPr>
          <w:noProof/>
        </w:rPr>
        <w:fldChar w:fldCharType="separate"/>
      </w:r>
      <w:r>
        <w:rPr>
          <w:noProof/>
        </w:rPr>
        <w:t>93</w:t>
      </w:r>
      <w:r>
        <w:rPr>
          <w:noProof/>
        </w:rPr>
        <w:fldChar w:fldCharType="end"/>
      </w:r>
    </w:p>
    <w:p w14:paraId="71535C15" w14:textId="7DAF6F34"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_Toc207815167 \h </w:instrText>
      </w:r>
      <w:r>
        <w:rPr>
          <w:noProof/>
        </w:rPr>
      </w:r>
      <w:r>
        <w:rPr>
          <w:noProof/>
        </w:rPr>
        <w:fldChar w:fldCharType="separate"/>
      </w:r>
      <w:r>
        <w:rPr>
          <w:noProof/>
        </w:rPr>
        <w:t>93</w:t>
      </w:r>
      <w:r>
        <w:rPr>
          <w:noProof/>
        </w:rPr>
        <w:fldChar w:fldCharType="end"/>
      </w:r>
    </w:p>
    <w:p w14:paraId="26008372" w14:textId="5C9E877B"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_Toc207815168 \h </w:instrText>
      </w:r>
      <w:r>
        <w:rPr>
          <w:noProof/>
        </w:rPr>
      </w:r>
      <w:r>
        <w:rPr>
          <w:noProof/>
        </w:rPr>
        <w:fldChar w:fldCharType="separate"/>
      </w:r>
      <w:r>
        <w:rPr>
          <w:noProof/>
        </w:rPr>
        <w:t>93</w:t>
      </w:r>
      <w:r>
        <w:rPr>
          <w:noProof/>
        </w:rPr>
        <w:fldChar w:fldCharType="end"/>
      </w:r>
    </w:p>
    <w:p w14:paraId="7CBF82F4" w14:textId="3E06E2DE"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_Toc207815169 \h </w:instrText>
      </w:r>
      <w:r>
        <w:rPr>
          <w:noProof/>
        </w:rPr>
      </w:r>
      <w:r>
        <w:rPr>
          <w:noProof/>
        </w:rPr>
        <w:fldChar w:fldCharType="separate"/>
      </w:r>
      <w:r>
        <w:rPr>
          <w:noProof/>
        </w:rPr>
        <w:t>94</w:t>
      </w:r>
      <w:r>
        <w:rPr>
          <w:noProof/>
        </w:rPr>
        <w:fldChar w:fldCharType="end"/>
      </w:r>
    </w:p>
    <w:p w14:paraId="5A0FC2F9" w14:textId="50A035DF"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_Toc207815170 \h </w:instrText>
      </w:r>
      <w:r>
        <w:rPr>
          <w:noProof/>
        </w:rPr>
      </w:r>
      <w:r>
        <w:rPr>
          <w:noProof/>
        </w:rPr>
        <w:fldChar w:fldCharType="separate"/>
      </w:r>
      <w:r>
        <w:rPr>
          <w:noProof/>
        </w:rPr>
        <w:t>94</w:t>
      </w:r>
      <w:r>
        <w:rPr>
          <w:noProof/>
        </w:rPr>
        <w:fldChar w:fldCharType="end"/>
      </w:r>
    </w:p>
    <w:p w14:paraId="29B7BFDF" w14:textId="69C8274B"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.6.2.7</w:t>
      </w:r>
      <w:r w:rsidRPr="008C7AA8">
        <w:rPr>
          <w:rFonts w:asciiTheme="minorHAnsi" w:eastAsiaTheme="minorEastAsia" w:hAnsiTheme="minorHAnsi" w:cstheme="minorBidi"/>
          <w:noProof/>
          <w:sz w:val="22"/>
          <w:szCs w:val="22"/>
          <w:lang w:val="fr-FR"/>
        </w:rPr>
        <w:tab/>
      </w:r>
      <w:r w:rsidRPr="008C7AA8">
        <w:rPr>
          <w:noProof/>
          <w:lang w:val="fr-FR"/>
        </w:rPr>
        <w:t>Type: DataMngtSubsc</w:t>
      </w:r>
      <w:r w:rsidRPr="008C7AA8">
        <w:rPr>
          <w:noProof/>
          <w:lang w:val="fr-FR"/>
        </w:rPr>
        <w:tab/>
      </w:r>
      <w:r>
        <w:rPr>
          <w:noProof/>
        </w:rPr>
        <w:fldChar w:fldCharType="begin"/>
      </w:r>
      <w:r w:rsidRPr="008C7AA8">
        <w:rPr>
          <w:noProof/>
          <w:lang w:val="fr-FR"/>
        </w:rPr>
        <w:instrText xml:space="preserve"> PAGEREF _Toc207815171 \h </w:instrText>
      </w:r>
      <w:r>
        <w:rPr>
          <w:noProof/>
        </w:rPr>
      </w:r>
      <w:r>
        <w:rPr>
          <w:noProof/>
        </w:rPr>
        <w:fldChar w:fldCharType="separate"/>
      </w:r>
      <w:r w:rsidRPr="008C7AA8">
        <w:rPr>
          <w:noProof/>
          <w:lang w:val="fr-FR"/>
        </w:rPr>
        <w:t>94</w:t>
      </w:r>
      <w:r>
        <w:rPr>
          <w:noProof/>
        </w:rPr>
        <w:fldChar w:fldCharType="end"/>
      </w:r>
    </w:p>
    <w:p w14:paraId="094899B1" w14:textId="636F043E"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.6.2.8</w:t>
      </w:r>
      <w:r w:rsidRPr="008C7AA8">
        <w:rPr>
          <w:rFonts w:asciiTheme="minorHAnsi" w:eastAsiaTheme="minorEastAsia" w:hAnsiTheme="minorHAnsi" w:cstheme="minorBidi"/>
          <w:noProof/>
          <w:sz w:val="22"/>
          <w:szCs w:val="22"/>
          <w:lang w:val="fr-FR"/>
        </w:rPr>
        <w:tab/>
      </w:r>
      <w:r w:rsidRPr="008C7AA8">
        <w:rPr>
          <w:noProof/>
          <w:lang w:val="fr-FR"/>
        </w:rPr>
        <w:t>Type: DataMngtNotif</w:t>
      </w:r>
      <w:r w:rsidRPr="008C7AA8">
        <w:rPr>
          <w:noProof/>
          <w:lang w:val="fr-FR"/>
        </w:rPr>
        <w:tab/>
      </w:r>
      <w:r>
        <w:rPr>
          <w:noProof/>
        </w:rPr>
        <w:fldChar w:fldCharType="begin"/>
      </w:r>
      <w:r w:rsidRPr="008C7AA8">
        <w:rPr>
          <w:noProof/>
          <w:lang w:val="fr-FR"/>
        </w:rPr>
        <w:instrText xml:space="preserve"> PAGEREF _Toc207815172 \h </w:instrText>
      </w:r>
      <w:r>
        <w:rPr>
          <w:noProof/>
        </w:rPr>
      </w:r>
      <w:r>
        <w:rPr>
          <w:noProof/>
        </w:rPr>
        <w:fldChar w:fldCharType="separate"/>
      </w:r>
      <w:r w:rsidRPr="008C7AA8">
        <w:rPr>
          <w:noProof/>
          <w:lang w:val="fr-FR"/>
        </w:rPr>
        <w:t>95</w:t>
      </w:r>
      <w:r>
        <w:rPr>
          <w:noProof/>
        </w:rPr>
        <w:fldChar w:fldCharType="end"/>
      </w:r>
    </w:p>
    <w:p w14:paraId="413CE04F" w14:textId="55A5D236"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.6.2.9</w:t>
      </w:r>
      <w:r w:rsidRPr="008C7AA8">
        <w:rPr>
          <w:rFonts w:asciiTheme="minorHAnsi" w:eastAsiaTheme="minorEastAsia" w:hAnsiTheme="minorHAnsi" w:cstheme="minorBidi"/>
          <w:noProof/>
          <w:sz w:val="22"/>
          <w:szCs w:val="22"/>
          <w:lang w:val="fr-FR"/>
        </w:rPr>
        <w:tab/>
      </w:r>
      <w:r w:rsidRPr="008C7AA8">
        <w:rPr>
          <w:noProof/>
          <w:lang w:val="fr-FR"/>
        </w:rPr>
        <w:t>Type: DataAccessStats</w:t>
      </w:r>
      <w:r w:rsidRPr="008C7AA8">
        <w:rPr>
          <w:noProof/>
          <w:lang w:val="fr-FR"/>
        </w:rPr>
        <w:tab/>
      </w:r>
      <w:r>
        <w:rPr>
          <w:noProof/>
        </w:rPr>
        <w:fldChar w:fldCharType="begin"/>
      </w:r>
      <w:r w:rsidRPr="008C7AA8">
        <w:rPr>
          <w:noProof/>
          <w:lang w:val="fr-FR"/>
        </w:rPr>
        <w:instrText xml:space="preserve"> PAGEREF _Toc207815173 \h </w:instrText>
      </w:r>
      <w:r>
        <w:rPr>
          <w:noProof/>
        </w:rPr>
      </w:r>
      <w:r>
        <w:rPr>
          <w:noProof/>
        </w:rPr>
        <w:fldChar w:fldCharType="separate"/>
      </w:r>
      <w:r w:rsidRPr="008C7AA8">
        <w:rPr>
          <w:noProof/>
          <w:lang w:val="fr-FR"/>
        </w:rPr>
        <w:t>95</w:t>
      </w:r>
      <w:r>
        <w:rPr>
          <w:noProof/>
        </w:rPr>
        <w:fldChar w:fldCharType="end"/>
      </w:r>
    </w:p>
    <w:p w14:paraId="57761BB4" w14:textId="5333A040"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.6.2.10</w:t>
      </w:r>
      <w:r w:rsidRPr="008C7AA8">
        <w:rPr>
          <w:rFonts w:asciiTheme="minorHAnsi" w:eastAsiaTheme="minorEastAsia" w:hAnsiTheme="minorHAnsi" w:cstheme="minorBidi"/>
          <w:noProof/>
          <w:sz w:val="22"/>
          <w:szCs w:val="22"/>
          <w:lang w:val="fr-FR"/>
        </w:rPr>
        <w:tab/>
      </w:r>
      <w:r w:rsidRPr="008C7AA8">
        <w:rPr>
          <w:noProof/>
          <w:lang w:val="fr-FR"/>
        </w:rPr>
        <w:t>Type: DataMngtStats</w:t>
      </w:r>
      <w:r w:rsidRPr="008C7AA8">
        <w:rPr>
          <w:noProof/>
          <w:lang w:val="fr-FR"/>
        </w:rPr>
        <w:tab/>
      </w:r>
      <w:r>
        <w:rPr>
          <w:noProof/>
        </w:rPr>
        <w:fldChar w:fldCharType="begin"/>
      </w:r>
      <w:r w:rsidRPr="008C7AA8">
        <w:rPr>
          <w:noProof/>
          <w:lang w:val="fr-FR"/>
        </w:rPr>
        <w:instrText xml:space="preserve"> PAGEREF _Toc207815174 \h </w:instrText>
      </w:r>
      <w:r>
        <w:rPr>
          <w:noProof/>
        </w:rPr>
      </w:r>
      <w:r>
        <w:rPr>
          <w:noProof/>
        </w:rPr>
        <w:fldChar w:fldCharType="separate"/>
      </w:r>
      <w:r w:rsidRPr="008C7AA8">
        <w:rPr>
          <w:noProof/>
          <w:lang w:val="fr-FR"/>
        </w:rPr>
        <w:t>96</w:t>
      </w:r>
      <w:r>
        <w:rPr>
          <w:noProof/>
        </w:rPr>
        <w:fldChar w:fldCharType="end"/>
      </w:r>
    </w:p>
    <w:p w14:paraId="69119C88" w14:textId="3AA82F76"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.6.2.11</w:t>
      </w:r>
      <w:r w:rsidRPr="008C7AA8">
        <w:rPr>
          <w:rFonts w:asciiTheme="minorHAnsi" w:eastAsiaTheme="minorEastAsia" w:hAnsiTheme="minorHAnsi" w:cstheme="minorBidi"/>
          <w:noProof/>
          <w:sz w:val="22"/>
          <w:szCs w:val="22"/>
          <w:lang w:val="fr-FR"/>
        </w:rPr>
        <w:tab/>
      </w:r>
      <w:r w:rsidRPr="008C7AA8">
        <w:rPr>
          <w:noProof/>
          <w:lang w:val="fr-FR"/>
        </w:rPr>
        <w:t>Type: DataDelSubsc</w:t>
      </w:r>
      <w:r w:rsidRPr="008C7AA8">
        <w:rPr>
          <w:noProof/>
          <w:lang w:val="fr-FR"/>
        </w:rPr>
        <w:tab/>
      </w:r>
      <w:r>
        <w:rPr>
          <w:noProof/>
        </w:rPr>
        <w:fldChar w:fldCharType="begin"/>
      </w:r>
      <w:r w:rsidRPr="008C7AA8">
        <w:rPr>
          <w:noProof/>
          <w:lang w:val="fr-FR"/>
        </w:rPr>
        <w:instrText xml:space="preserve"> PAGEREF _Toc207815175 \h </w:instrText>
      </w:r>
      <w:r>
        <w:rPr>
          <w:noProof/>
        </w:rPr>
      </w:r>
      <w:r>
        <w:rPr>
          <w:noProof/>
        </w:rPr>
        <w:fldChar w:fldCharType="separate"/>
      </w:r>
      <w:r w:rsidRPr="008C7AA8">
        <w:rPr>
          <w:noProof/>
          <w:lang w:val="fr-FR"/>
        </w:rPr>
        <w:t>96</w:t>
      </w:r>
      <w:r>
        <w:rPr>
          <w:noProof/>
        </w:rPr>
        <w:fldChar w:fldCharType="end"/>
      </w:r>
    </w:p>
    <w:p w14:paraId="63AF0CEF" w14:textId="43B3C898"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.6.2.12</w:t>
      </w:r>
      <w:r w:rsidRPr="008C7AA8">
        <w:rPr>
          <w:rFonts w:asciiTheme="minorHAnsi" w:eastAsiaTheme="minorEastAsia" w:hAnsiTheme="minorHAnsi" w:cstheme="minorBidi"/>
          <w:noProof/>
          <w:sz w:val="22"/>
          <w:szCs w:val="22"/>
          <w:lang w:val="fr-FR"/>
        </w:rPr>
        <w:tab/>
      </w:r>
      <w:r w:rsidRPr="008C7AA8">
        <w:rPr>
          <w:noProof/>
          <w:lang w:val="fr-FR"/>
        </w:rPr>
        <w:t>Type: DataDelSubscPatch</w:t>
      </w:r>
      <w:r w:rsidRPr="008C7AA8">
        <w:rPr>
          <w:noProof/>
          <w:lang w:val="fr-FR"/>
        </w:rPr>
        <w:tab/>
      </w:r>
      <w:r>
        <w:rPr>
          <w:noProof/>
        </w:rPr>
        <w:fldChar w:fldCharType="begin"/>
      </w:r>
      <w:r w:rsidRPr="008C7AA8">
        <w:rPr>
          <w:noProof/>
          <w:lang w:val="fr-FR"/>
        </w:rPr>
        <w:instrText xml:space="preserve"> PAGEREF _Toc207815176 \h </w:instrText>
      </w:r>
      <w:r>
        <w:rPr>
          <w:noProof/>
        </w:rPr>
      </w:r>
      <w:r>
        <w:rPr>
          <w:noProof/>
        </w:rPr>
        <w:fldChar w:fldCharType="separate"/>
      </w:r>
      <w:r w:rsidRPr="008C7AA8">
        <w:rPr>
          <w:noProof/>
          <w:lang w:val="fr-FR"/>
        </w:rPr>
        <w:t>96</w:t>
      </w:r>
      <w:r>
        <w:rPr>
          <w:noProof/>
        </w:rPr>
        <w:fldChar w:fldCharType="end"/>
      </w:r>
    </w:p>
    <w:p w14:paraId="4D900C82" w14:textId="3B7967A9"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.6.2.13</w:t>
      </w:r>
      <w:r w:rsidRPr="008C7AA8">
        <w:rPr>
          <w:rFonts w:asciiTheme="minorHAnsi" w:eastAsiaTheme="minorEastAsia" w:hAnsiTheme="minorHAnsi" w:cstheme="minorBidi"/>
          <w:noProof/>
          <w:sz w:val="22"/>
          <w:szCs w:val="22"/>
          <w:lang w:val="fr-FR"/>
        </w:rPr>
        <w:tab/>
      </w:r>
      <w:r w:rsidRPr="008C7AA8">
        <w:rPr>
          <w:noProof/>
          <w:lang w:val="fr-FR"/>
        </w:rPr>
        <w:t>Type: DataDelNotif</w:t>
      </w:r>
      <w:r w:rsidRPr="008C7AA8">
        <w:rPr>
          <w:noProof/>
          <w:lang w:val="fr-FR"/>
        </w:rPr>
        <w:tab/>
      </w:r>
      <w:r>
        <w:rPr>
          <w:noProof/>
        </w:rPr>
        <w:fldChar w:fldCharType="begin"/>
      </w:r>
      <w:r w:rsidRPr="008C7AA8">
        <w:rPr>
          <w:noProof/>
          <w:lang w:val="fr-FR"/>
        </w:rPr>
        <w:instrText xml:space="preserve"> PAGEREF _Toc207815177 \h </w:instrText>
      </w:r>
      <w:r>
        <w:rPr>
          <w:noProof/>
        </w:rPr>
      </w:r>
      <w:r>
        <w:rPr>
          <w:noProof/>
        </w:rPr>
        <w:fldChar w:fldCharType="separate"/>
      </w:r>
      <w:r w:rsidRPr="008C7AA8">
        <w:rPr>
          <w:noProof/>
          <w:lang w:val="fr-FR"/>
        </w:rPr>
        <w:t>97</w:t>
      </w:r>
      <w:r>
        <w:rPr>
          <w:noProof/>
        </w:rPr>
        <w:fldChar w:fldCharType="end"/>
      </w:r>
    </w:p>
    <w:p w14:paraId="2A3CAF58" w14:textId="5291C9ED"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.6.2.14</w:t>
      </w:r>
      <w:r w:rsidRPr="008C7AA8">
        <w:rPr>
          <w:rFonts w:asciiTheme="minorHAnsi" w:eastAsiaTheme="minorEastAsia" w:hAnsiTheme="minorHAnsi" w:cstheme="minorBidi"/>
          <w:noProof/>
          <w:sz w:val="22"/>
          <w:szCs w:val="22"/>
          <w:lang w:val="fr-FR"/>
        </w:rPr>
        <w:tab/>
      </w:r>
      <w:r w:rsidRPr="008C7AA8">
        <w:rPr>
          <w:noProof/>
          <w:lang w:val="fr-FR"/>
        </w:rPr>
        <w:t>Type: DataDelReq</w:t>
      </w:r>
      <w:r w:rsidRPr="008C7AA8">
        <w:rPr>
          <w:noProof/>
          <w:lang w:val="fr-FR"/>
        </w:rPr>
        <w:tab/>
      </w:r>
      <w:r>
        <w:rPr>
          <w:noProof/>
        </w:rPr>
        <w:fldChar w:fldCharType="begin"/>
      </w:r>
      <w:r w:rsidRPr="008C7AA8">
        <w:rPr>
          <w:noProof/>
          <w:lang w:val="fr-FR"/>
        </w:rPr>
        <w:instrText xml:space="preserve"> PAGEREF _Toc207815178 \h </w:instrText>
      </w:r>
      <w:r>
        <w:rPr>
          <w:noProof/>
        </w:rPr>
      </w:r>
      <w:r>
        <w:rPr>
          <w:noProof/>
        </w:rPr>
        <w:fldChar w:fldCharType="separate"/>
      </w:r>
      <w:r w:rsidRPr="008C7AA8">
        <w:rPr>
          <w:noProof/>
          <w:lang w:val="fr-FR"/>
        </w:rPr>
        <w:t>97</w:t>
      </w:r>
      <w:r>
        <w:rPr>
          <w:noProof/>
        </w:rPr>
        <w:fldChar w:fldCharType="end"/>
      </w:r>
    </w:p>
    <w:p w14:paraId="751F8DD2" w14:textId="09C3B80B"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.6.2.15</w:t>
      </w:r>
      <w:r w:rsidRPr="008C7AA8">
        <w:rPr>
          <w:rFonts w:asciiTheme="minorHAnsi" w:eastAsiaTheme="minorEastAsia" w:hAnsiTheme="minorHAnsi" w:cstheme="minorBidi"/>
          <w:noProof/>
          <w:sz w:val="22"/>
          <w:szCs w:val="22"/>
          <w:lang w:val="fr-FR"/>
        </w:rPr>
        <w:tab/>
      </w:r>
      <w:r w:rsidRPr="008C7AA8">
        <w:rPr>
          <w:noProof/>
          <w:lang w:val="fr-FR"/>
        </w:rPr>
        <w:t>Type: DelConnEstabReq</w:t>
      </w:r>
      <w:r w:rsidRPr="008C7AA8">
        <w:rPr>
          <w:noProof/>
          <w:lang w:val="fr-FR"/>
        </w:rPr>
        <w:tab/>
      </w:r>
      <w:r>
        <w:rPr>
          <w:noProof/>
        </w:rPr>
        <w:fldChar w:fldCharType="begin"/>
      </w:r>
      <w:r w:rsidRPr="008C7AA8">
        <w:rPr>
          <w:noProof/>
          <w:lang w:val="fr-FR"/>
        </w:rPr>
        <w:instrText xml:space="preserve"> PAGEREF _Toc207815179 \h </w:instrText>
      </w:r>
      <w:r>
        <w:rPr>
          <w:noProof/>
        </w:rPr>
      </w:r>
      <w:r>
        <w:rPr>
          <w:noProof/>
        </w:rPr>
        <w:fldChar w:fldCharType="separate"/>
      </w:r>
      <w:r w:rsidRPr="008C7AA8">
        <w:rPr>
          <w:noProof/>
          <w:lang w:val="fr-FR"/>
        </w:rPr>
        <w:t>97</w:t>
      </w:r>
      <w:r>
        <w:rPr>
          <w:noProof/>
        </w:rPr>
        <w:fldChar w:fldCharType="end"/>
      </w:r>
    </w:p>
    <w:p w14:paraId="56909CBC" w14:textId="2A0A8C70"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lastRenderedPageBreak/>
        <w:t>6.2</w:t>
      </w:r>
      <w:r w:rsidRPr="008C7AA8">
        <w:rPr>
          <w:noProof/>
          <w:lang w:val="fr-FR"/>
        </w:rPr>
        <w:t>.6.2.16</w:t>
      </w:r>
      <w:r w:rsidRPr="008C7AA8">
        <w:rPr>
          <w:rFonts w:asciiTheme="minorHAnsi" w:eastAsiaTheme="minorEastAsia" w:hAnsiTheme="minorHAnsi" w:cstheme="minorBidi"/>
          <w:noProof/>
          <w:sz w:val="22"/>
          <w:szCs w:val="22"/>
          <w:lang w:val="fr-FR"/>
        </w:rPr>
        <w:tab/>
      </w:r>
      <w:r w:rsidRPr="008C7AA8">
        <w:rPr>
          <w:noProof/>
          <w:lang w:val="fr-FR"/>
        </w:rPr>
        <w:t>Type: DelConnEstabResp</w:t>
      </w:r>
      <w:r w:rsidRPr="008C7AA8">
        <w:rPr>
          <w:noProof/>
          <w:lang w:val="fr-FR"/>
        </w:rPr>
        <w:tab/>
      </w:r>
      <w:r>
        <w:rPr>
          <w:noProof/>
        </w:rPr>
        <w:fldChar w:fldCharType="begin"/>
      </w:r>
      <w:r w:rsidRPr="008C7AA8">
        <w:rPr>
          <w:noProof/>
          <w:lang w:val="fr-FR"/>
        </w:rPr>
        <w:instrText xml:space="preserve"> PAGEREF _Toc207815180 \h </w:instrText>
      </w:r>
      <w:r>
        <w:rPr>
          <w:noProof/>
        </w:rPr>
      </w:r>
      <w:r>
        <w:rPr>
          <w:noProof/>
        </w:rPr>
        <w:fldChar w:fldCharType="separate"/>
      </w:r>
      <w:r w:rsidRPr="008C7AA8">
        <w:rPr>
          <w:noProof/>
          <w:lang w:val="fr-FR"/>
        </w:rPr>
        <w:t>98</w:t>
      </w:r>
      <w:r>
        <w:rPr>
          <w:noProof/>
        </w:rPr>
        <w:fldChar w:fldCharType="end"/>
      </w:r>
    </w:p>
    <w:p w14:paraId="04D9C46C" w14:textId="0A7837B2" w:rsidR="008C7AA8" w:rsidRPr="008C7AA8" w:rsidRDefault="008C7AA8">
      <w:pPr>
        <w:pStyle w:val="TOC4"/>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.6.3</w:t>
      </w:r>
      <w:r w:rsidRPr="008C7AA8">
        <w:rPr>
          <w:rFonts w:asciiTheme="minorHAnsi" w:eastAsiaTheme="minorEastAsia" w:hAnsiTheme="minorHAnsi" w:cstheme="minorBidi"/>
          <w:noProof/>
          <w:sz w:val="22"/>
          <w:szCs w:val="22"/>
          <w:lang w:val="fr-FR"/>
        </w:rPr>
        <w:tab/>
      </w:r>
      <w:r w:rsidRPr="008C7AA8">
        <w:rPr>
          <w:noProof/>
          <w:lang w:val="fr-FR"/>
        </w:rPr>
        <w:t>Simple data types and enumerations</w:t>
      </w:r>
      <w:r w:rsidRPr="008C7AA8">
        <w:rPr>
          <w:noProof/>
          <w:lang w:val="fr-FR"/>
        </w:rPr>
        <w:tab/>
      </w:r>
      <w:r>
        <w:rPr>
          <w:noProof/>
        </w:rPr>
        <w:fldChar w:fldCharType="begin"/>
      </w:r>
      <w:r w:rsidRPr="008C7AA8">
        <w:rPr>
          <w:noProof/>
          <w:lang w:val="fr-FR"/>
        </w:rPr>
        <w:instrText xml:space="preserve"> PAGEREF _Toc207815181 \h </w:instrText>
      </w:r>
      <w:r>
        <w:rPr>
          <w:noProof/>
        </w:rPr>
      </w:r>
      <w:r>
        <w:rPr>
          <w:noProof/>
        </w:rPr>
        <w:fldChar w:fldCharType="separate"/>
      </w:r>
      <w:r w:rsidRPr="008C7AA8">
        <w:rPr>
          <w:noProof/>
          <w:lang w:val="fr-FR"/>
        </w:rPr>
        <w:t>98</w:t>
      </w:r>
      <w:r>
        <w:rPr>
          <w:noProof/>
        </w:rPr>
        <w:fldChar w:fldCharType="end"/>
      </w:r>
    </w:p>
    <w:p w14:paraId="31511AD5" w14:textId="1B1EE92F" w:rsidR="008C7AA8" w:rsidRPr="008C7AA8" w:rsidRDefault="008C7AA8">
      <w:pPr>
        <w:pStyle w:val="TOC5"/>
        <w:rPr>
          <w:rFonts w:asciiTheme="minorHAnsi" w:eastAsiaTheme="minorEastAsia" w:hAnsiTheme="minorHAnsi" w:cstheme="minorBidi"/>
          <w:noProof/>
          <w:sz w:val="22"/>
          <w:szCs w:val="22"/>
          <w:lang w:val="fr-FR"/>
        </w:rPr>
      </w:pPr>
      <w:r w:rsidRPr="008C7AA8">
        <w:rPr>
          <w:noProof/>
          <w:lang w:val="fr-FR" w:eastAsia="zh-CN"/>
        </w:rPr>
        <w:t>6.2</w:t>
      </w:r>
      <w:r w:rsidRPr="008C7AA8">
        <w:rPr>
          <w:noProof/>
          <w:lang w:val="fr-FR"/>
        </w:rPr>
        <w:t>.6.3.1</w:t>
      </w:r>
      <w:r w:rsidRPr="008C7AA8">
        <w:rPr>
          <w:rFonts w:asciiTheme="minorHAnsi" w:eastAsiaTheme="minorEastAsia" w:hAnsiTheme="minorHAnsi" w:cstheme="minorBidi"/>
          <w:noProof/>
          <w:sz w:val="22"/>
          <w:szCs w:val="22"/>
          <w:lang w:val="fr-FR"/>
        </w:rPr>
        <w:tab/>
      </w:r>
      <w:r w:rsidRPr="008C7AA8">
        <w:rPr>
          <w:noProof/>
          <w:lang w:val="fr-FR"/>
        </w:rPr>
        <w:t>Introduction</w:t>
      </w:r>
      <w:r w:rsidRPr="008C7AA8">
        <w:rPr>
          <w:noProof/>
          <w:lang w:val="fr-FR"/>
        </w:rPr>
        <w:tab/>
      </w:r>
      <w:r>
        <w:rPr>
          <w:noProof/>
        </w:rPr>
        <w:fldChar w:fldCharType="begin"/>
      </w:r>
      <w:r w:rsidRPr="008C7AA8">
        <w:rPr>
          <w:noProof/>
          <w:lang w:val="fr-FR"/>
        </w:rPr>
        <w:instrText xml:space="preserve"> PAGEREF _Toc207815182 \h </w:instrText>
      </w:r>
      <w:r>
        <w:rPr>
          <w:noProof/>
        </w:rPr>
      </w:r>
      <w:r>
        <w:rPr>
          <w:noProof/>
        </w:rPr>
        <w:fldChar w:fldCharType="separate"/>
      </w:r>
      <w:r w:rsidRPr="008C7AA8">
        <w:rPr>
          <w:noProof/>
          <w:lang w:val="fr-FR"/>
        </w:rPr>
        <w:t>98</w:t>
      </w:r>
      <w:r>
        <w:rPr>
          <w:noProof/>
        </w:rPr>
        <w:fldChar w:fldCharType="end"/>
      </w:r>
    </w:p>
    <w:p w14:paraId="0F7F2EAE" w14:textId="1CF75FC9"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_Toc207815183 \h </w:instrText>
      </w:r>
      <w:r>
        <w:rPr>
          <w:noProof/>
        </w:rPr>
      </w:r>
      <w:r>
        <w:rPr>
          <w:noProof/>
        </w:rPr>
        <w:fldChar w:fldCharType="separate"/>
      </w:r>
      <w:r>
        <w:rPr>
          <w:noProof/>
        </w:rPr>
        <w:t>98</w:t>
      </w:r>
      <w:r>
        <w:rPr>
          <w:noProof/>
        </w:rPr>
        <w:fldChar w:fldCharType="end"/>
      </w:r>
    </w:p>
    <w:p w14:paraId="1D2E7FC3" w14:textId="0124CC7D"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_Toc207815184 \h </w:instrText>
      </w:r>
      <w:r>
        <w:rPr>
          <w:noProof/>
        </w:rPr>
      </w:r>
      <w:r>
        <w:rPr>
          <w:noProof/>
        </w:rPr>
        <w:fldChar w:fldCharType="separate"/>
      </w:r>
      <w:r>
        <w:rPr>
          <w:noProof/>
        </w:rPr>
        <w:t>98</w:t>
      </w:r>
      <w:r>
        <w:rPr>
          <w:noProof/>
        </w:rPr>
        <w:fldChar w:fldCharType="end"/>
      </w:r>
    </w:p>
    <w:p w14:paraId="1BE8184F" w14:textId="6FC8220C"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_Toc207815185 \h </w:instrText>
      </w:r>
      <w:r>
        <w:rPr>
          <w:noProof/>
        </w:rPr>
      </w:r>
      <w:r>
        <w:rPr>
          <w:noProof/>
        </w:rPr>
        <w:fldChar w:fldCharType="separate"/>
      </w:r>
      <w:r>
        <w:rPr>
          <w:noProof/>
        </w:rPr>
        <w:t>98</w:t>
      </w:r>
      <w:r>
        <w:rPr>
          <w:noProof/>
        </w:rPr>
        <w:fldChar w:fldCharType="end"/>
      </w:r>
    </w:p>
    <w:p w14:paraId="31F95894" w14:textId="51A4BC84"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_Toc207815186 \h </w:instrText>
      </w:r>
      <w:r>
        <w:rPr>
          <w:noProof/>
        </w:rPr>
      </w:r>
      <w:r>
        <w:rPr>
          <w:noProof/>
        </w:rPr>
        <w:fldChar w:fldCharType="separate"/>
      </w:r>
      <w:r>
        <w:rPr>
          <w:noProof/>
        </w:rPr>
        <w:t>99</w:t>
      </w:r>
      <w:r>
        <w:rPr>
          <w:noProof/>
        </w:rPr>
        <w:fldChar w:fldCharType="end"/>
      </w:r>
    </w:p>
    <w:p w14:paraId="45C8035A" w14:textId="31A045EC" w:rsidR="008C7AA8" w:rsidRDefault="008C7AA8">
      <w:pPr>
        <w:pStyle w:val="TOC4"/>
        <w:rPr>
          <w:rFonts w:asciiTheme="minorHAnsi" w:eastAsiaTheme="minorEastAsia" w:hAnsiTheme="minorHAnsi" w:cstheme="minorBidi"/>
          <w:noProof/>
          <w:sz w:val="22"/>
          <w:szCs w:val="22"/>
          <w:lang w:val="en-US"/>
        </w:rPr>
      </w:pPr>
      <w:r>
        <w:rPr>
          <w:noProof/>
          <w:lang w:eastAsia="zh-CN"/>
        </w:rPr>
        <w:t>6.2</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_Toc207815187 \h </w:instrText>
      </w:r>
      <w:r>
        <w:rPr>
          <w:noProof/>
        </w:rPr>
      </w:r>
      <w:r>
        <w:rPr>
          <w:noProof/>
        </w:rPr>
        <w:fldChar w:fldCharType="separate"/>
      </w:r>
      <w:r>
        <w:rPr>
          <w:noProof/>
        </w:rPr>
        <w:t>99</w:t>
      </w:r>
      <w:r>
        <w:rPr>
          <w:noProof/>
        </w:rPr>
        <w:fldChar w:fldCharType="end"/>
      </w:r>
    </w:p>
    <w:p w14:paraId="25356884" w14:textId="3CA419E7" w:rsidR="008C7AA8" w:rsidRDefault="008C7AA8">
      <w:pPr>
        <w:pStyle w:val="TOC5"/>
        <w:rPr>
          <w:rFonts w:asciiTheme="minorHAnsi" w:eastAsiaTheme="minorEastAsia" w:hAnsiTheme="minorHAnsi" w:cstheme="minorBidi"/>
          <w:noProof/>
          <w:sz w:val="22"/>
          <w:szCs w:val="22"/>
          <w:lang w:val="en-US"/>
        </w:rPr>
      </w:pPr>
      <w:r>
        <w:rPr>
          <w:noProof/>
          <w:lang w:eastAsia="zh-CN"/>
        </w:rPr>
        <w:t>6.2</w:t>
      </w:r>
      <w:r w:rsidRPr="008421F6">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_Toc207815188 \h </w:instrText>
      </w:r>
      <w:r>
        <w:rPr>
          <w:noProof/>
        </w:rPr>
      </w:r>
      <w:r>
        <w:rPr>
          <w:noProof/>
        </w:rPr>
        <w:fldChar w:fldCharType="separate"/>
      </w:r>
      <w:r>
        <w:rPr>
          <w:noProof/>
        </w:rPr>
        <w:t>99</w:t>
      </w:r>
      <w:r>
        <w:rPr>
          <w:noProof/>
        </w:rPr>
        <w:fldChar w:fldCharType="end"/>
      </w:r>
    </w:p>
    <w:p w14:paraId="0CF75B1C" w14:textId="277A32CB"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_Toc207815189 \h </w:instrText>
      </w:r>
      <w:r>
        <w:rPr>
          <w:noProof/>
        </w:rPr>
      </w:r>
      <w:r>
        <w:rPr>
          <w:noProof/>
        </w:rPr>
        <w:fldChar w:fldCharType="separate"/>
      </w:r>
      <w:r>
        <w:rPr>
          <w:noProof/>
        </w:rPr>
        <w:t>99</w:t>
      </w:r>
      <w:r>
        <w:rPr>
          <w:noProof/>
        </w:rPr>
        <w:fldChar w:fldCharType="end"/>
      </w:r>
    </w:p>
    <w:p w14:paraId="086EFBC5" w14:textId="0687A1E4" w:rsidR="008C7AA8" w:rsidRDefault="008C7AA8">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_Toc207815190 \h </w:instrText>
      </w:r>
      <w:r>
        <w:rPr>
          <w:noProof/>
        </w:rPr>
      </w:r>
      <w:r>
        <w:rPr>
          <w:noProof/>
        </w:rPr>
        <w:fldChar w:fldCharType="separate"/>
      </w:r>
      <w:r>
        <w:rPr>
          <w:noProof/>
        </w:rPr>
        <w:t>99</w:t>
      </w:r>
      <w:r>
        <w:rPr>
          <w:noProof/>
        </w:rPr>
        <w:fldChar w:fldCharType="end"/>
      </w:r>
    </w:p>
    <w:p w14:paraId="24BD69B1" w14:textId="6B29B153"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_Toc207815191 \h </w:instrText>
      </w:r>
      <w:r>
        <w:rPr>
          <w:noProof/>
        </w:rPr>
      </w:r>
      <w:r>
        <w:rPr>
          <w:noProof/>
        </w:rPr>
        <w:fldChar w:fldCharType="separate"/>
      </w:r>
      <w:r>
        <w:rPr>
          <w:noProof/>
        </w:rPr>
        <w:t>99</w:t>
      </w:r>
      <w:r>
        <w:rPr>
          <w:noProof/>
        </w:rPr>
        <w:fldChar w:fldCharType="end"/>
      </w:r>
    </w:p>
    <w:p w14:paraId="118C7CD3" w14:textId="0563F228"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_Toc207815192 \h </w:instrText>
      </w:r>
      <w:r>
        <w:rPr>
          <w:noProof/>
        </w:rPr>
      </w:r>
      <w:r>
        <w:rPr>
          <w:noProof/>
        </w:rPr>
        <w:fldChar w:fldCharType="separate"/>
      </w:r>
      <w:r>
        <w:rPr>
          <w:noProof/>
        </w:rPr>
        <w:t>99</w:t>
      </w:r>
      <w:r>
        <w:rPr>
          <w:noProof/>
        </w:rPr>
        <w:fldChar w:fldCharType="end"/>
      </w:r>
    </w:p>
    <w:p w14:paraId="559D761B" w14:textId="70555141"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_Toc207815193 \h </w:instrText>
      </w:r>
      <w:r>
        <w:rPr>
          <w:noProof/>
        </w:rPr>
      </w:r>
      <w:r>
        <w:rPr>
          <w:noProof/>
        </w:rPr>
        <w:fldChar w:fldCharType="separate"/>
      </w:r>
      <w:r>
        <w:rPr>
          <w:noProof/>
        </w:rPr>
        <w:t>99</w:t>
      </w:r>
      <w:r>
        <w:rPr>
          <w:noProof/>
        </w:rPr>
        <w:fldChar w:fldCharType="end"/>
      </w:r>
    </w:p>
    <w:p w14:paraId="14C8C047" w14:textId="2B8F5AF9" w:rsidR="008C7AA8" w:rsidRDefault="008C7AA8">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_Toc207815194 \h </w:instrText>
      </w:r>
      <w:r>
        <w:rPr>
          <w:noProof/>
        </w:rPr>
      </w:r>
      <w:r>
        <w:rPr>
          <w:noProof/>
        </w:rPr>
        <w:fldChar w:fldCharType="separate"/>
      </w:r>
      <w:r>
        <w:rPr>
          <w:noProof/>
        </w:rPr>
        <w:t>100</w:t>
      </w:r>
      <w:r>
        <w:rPr>
          <w:noProof/>
        </w:rPr>
        <w:fldChar w:fldCharType="end"/>
      </w:r>
    </w:p>
    <w:p w14:paraId="74852ECB" w14:textId="67C2E65B"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_Toc207815195 \h </w:instrText>
      </w:r>
      <w:r>
        <w:rPr>
          <w:noProof/>
        </w:rPr>
      </w:r>
      <w:r>
        <w:rPr>
          <w:noProof/>
        </w:rPr>
        <w:fldChar w:fldCharType="separate"/>
      </w:r>
      <w:r>
        <w:rPr>
          <w:noProof/>
        </w:rPr>
        <w:t>100</w:t>
      </w:r>
      <w:r>
        <w:rPr>
          <w:noProof/>
        </w:rPr>
        <w:fldChar w:fldCharType="end"/>
      </w:r>
    </w:p>
    <w:p w14:paraId="34611B22" w14:textId="11A1F17F" w:rsidR="008C7AA8" w:rsidRDefault="008C7AA8">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_Toc207815196 \h </w:instrText>
      </w:r>
      <w:r>
        <w:rPr>
          <w:noProof/>
        </w:rPr>
      </w:r>
      <w:r>
        <w:rPr>
          <w:noProof/>
        </w:rPr>
        <w:fldChar w:fldCharType="separate"/>
      </w:r>
      <w:r>
        <w:rPr>
          <w:noProof/>
        </w:rPr>
        <w:t>100</w:t>
      </w:r>
      <w:r>
        <w:rPr>
          <w:noProof/>
        </w:rPr>
        <w:fldChar w:fldCharType="end"/>
      </w:r>
    </w:p>
    <w:p w14:paraId="0C5AA4B9" w14:textId="6C64642D" w:rsidR="008C7AA8" w:rsidRDefault="008C7AA8">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8421F6">
        <w:rPr>
          <w:noProof/>
          <w:lang w:val="en-US"/>
        </w:rPr>
        <w:t>SDD_DDContext</w:t>
      </w:r>
      <w:r>
        <w:rPr>
          <w:noProof/>
        </w:rPr>
        <w:t xml:space="preserve"> Service API</w:t>
      </w:r>
      <w:r>
        <w:rPr>
          <w:noProof/>
        </w:rPr>
        <w:tab/>
      </w:r>
      <w:r>
        <w:rPr>
          <w:noProof/>
        </w:rPr>
        <w:fldChar w:fldCharType="begin"/>
      </w:r>
      <w:r>
        <w:rPr>
          <w:noProof/>
        </w:rPr>
        <w:instrText xml:space="preserve"> PAGEREF _Toc207815197 \h </w:instrText>
      </w:r>
      <w:r>
        <w:rPr>
          <w:noProof/>
        </w:rPr>
      </w:r>
      <w:r>
        <w:rPr>
          <w:noProof/>
        </w:rPr>
        <w:fldChar w:fldCharType="separate"/>
      </w:r>
      <w:r>
        <w:rPr>
          <w:noProof/>
        </w:rPr>
        <w:t>101</w:t>
      </w:r>
      <w:r>
        <w:rPr>
          <w:noProof/>
        </w:rPr>
        <w:fldChar w:fldCharType="end"/>
      </w:r>
    </w:p>
    <w:p w14:paraId="0C6DF79F" w14:textId="5BA1A86C" w:rsidR="008C7AA8" w:rsidRDefault="008C7AA8">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_Toc207815198 \h </w:instrText>
      </w:r>
      <w:r>
        <w:rPr>
          <w:noProof/>
        </w:rPr>
      </w:r>
      <w:r>
        <w:rPr>
          <w:noProof/>
        </w:rPr>
        <w:fldChar w:fldCharType="separate"/>
      </w:r>
      <w:r>
        <w:rPr>
          <w:noProof/>
        </w:rPr>
        <w:t>101</w:t>
      </w:r>
      <w:r>
        <w:rPr>
          <w:noProof/>
        </w:rPr>
        <w:fldChar w:fldCharType="end"/>
      </w:r>
    </w:p>
    <w:p w14:paraId="71C13AE4" w14:textId="390F3153" w:rsidR="008C7AA8" w:rsidRDefault="008C7AA8">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_Toc207815199 \h </w:instrText>
      </w:r>
      <w:r>
        <w:rPr>
          <w:noProof/>
        </w:rPr>
      </w:r>
      <w:r>
        <w:rPr>
          <w:noProof/>
        </w:rPr>
        <w:fldChar w:fldCharType="separate"/>
      </w:r>
      <w:r>
        <w:rPr>
          <w:noProof/>
        </w:rPr>
        <w:t>101</w:t>
      </w:r>
      <w:r>
        <w:rPr>
          <w:noProof/>
        </w:rPr>
        <w:fldChar w:fldCharType="end"/>
      </w:r>
    </w:p>
    <w:p w14:paraId="1CFD3C82" w14:textId="65830EE7" w:rsidR="008C7AA8" w:rsidRDefault="008C7AA8">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_Toc207815200 \h </w:instrText>
      </w:r>
      <w:r>
        <w:rPr>
          <w:noProof/>
        </w:rPr>
      </w:r>
      <w:r>
        <w:rPr>
          <w:noProof/>
        </w:rPr>
        <w:fldChar w:fldCharType="separate"/>
      </w:r>
      <w:r>
        <w:rPr>
          <w:noProof/>
        </w:rPr>
        <w:t>101</w:t>
      </w:r>
      <w:r>
        <w:rPr>
          <w:noProof/>
        </w:rPr>
        <w:fldChar w:fldCharType="end"/>
      </w:r>
    </w:p>
    <w:p w14:paraId="3A070E7C" w14:textId="0C2AF85B" w:rsidR="008C7AA8" w:rsidRDefault="008C7AA8">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_Toc207815201 \h </w:instrText>
      </w:r>
      <w:r>
        <w:rPr>
          <w:noProof/>
        </w:rPr>
      </w:r>
      <w:r>
        <w:rPr>
          <w:noProof/>
        </w:rPr>
        <w:fldChar w:fldCharType="separate"/>
      </w:r>
      <w:r>
        <w:rPr>
          <w:noProof/>
        </w:rPr>
        <w:t>101</w:t>
      </w:r>
      <w:r>
        <w:rPr>
          <w:noProof/>
        </w:rPr>
        <w:fldChar w:fldCharType="end"/>
      </w:r>
    </w:p>
    <w:p w14:paraId="3BC37AEC" w14:textId="126A9BF4" w:rsidR="008C7AA8" w:rsidRDefault="008C7AA8">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_Toc207815202 \h </w:instrText>
      </w:r>
      <w:r>
        <w:rPr>
          <w:noProof/>
        </w:rPr>
      </w:r>
      <w:r>
        <w:rPr>
          <w:noProof/>
        </w:rPr>
        <w:fldChar w:fldCharType="separate"/>
      </w:r>
      <w:r>
        <w:rPr>
          <w:noProof/>
        </w:rPr>
        <w:t>102</w:t>
      </w:r>
      <w:r>
        <w:rPr>
          <w:noProof/>
        </w:rPr>
        <w:fldChar w:fldCharType="end"/>
      </w:r>
    </w:p>
    <w:p w14:paraId="554F7B56" w14:textId="4B262AE4" w:rsidR="008C7AA8" w:rsidRDefault="008C7AA8">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_Toc207815203 \h </w:instrText>
      </w:r>
      <w:r>
        <w:rPr>
          <w:noProof/>
        </w:rPr>
      </w:r>
      <w:r>
        <w:rPr>
          <w:noProof/>
        </w:rPr>
        <w:fldChar w:fldCharType="separate"/>
      </w:r>
      <w:r>
        <w:rPr>
          <w:noProof/>
        </w:rPr>
        <w:t>102</w:t>
      </w:r>
      <w:r>
        <w:rPr>
          <w:noProof/>
        </w:rPr>
        <w:fldChar w:fldCharType="end"/>
      </w:r>
    </w:p>
    <w:p w14:paraId="653B76A5" w14:textId="63FD665B" w:rsidR="008C7AA8" w:rsidRDefault="008C7AA8">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_Toc207815204 \h </w:instrText>
      </w:r>
      <w:r>
        <w:rPr>
          <w:noProof/>
        </w:rPr>
      </w:r>
      <w:r>
        <w:rPr>
          <w:noProof/>
        </w:rPr>
        <w:fldChar w:fldCharType="separate"/>
      </w:r>
      <w:r>
        <w:rPr>
          <w:noProof/>
        </w:rPr>
        <w:t>102</w:t>
      </w:r>
      <w:r>
        <w:rPr>
          <w:noProof/>
        </w:rPr>
        <w:fldChar w:fldCharType="end"/>
      </w:r>
    </w:p>
    <w:p w14:paraId="35438111" w14:textId="62004D6A" w:rsidR="008C7AA8" w:rsidRDefault="008C7AA8">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_Toc207815205 \h </w:instrText>
      </w:r>
      <w:r>
        <w:rPr>
          <w:noProof/>
        </w:rPr>
      </w:r>
      <w:r>
        <w:rPr>
          <w:noProof/>
        </w:rPr>
        <w:fldChar w:fldCharType="separate"/>
      </w:r>
      <w:r>
        <w:rPr>
          <w:noProof/>
        </w:rPr>
        <w:t>102</w:t>
      </w:r>
      <w:r>
        <w:rPr>
          <w:noProof/>
        </w:rPr>
        <w:fldChar w:fldCharType="end"/>
      </w:r>
    </w:p>
    <w:p w14:paraId="79BB3CF1" w14:textId="75B1DB66" w:rsidR="008C7AA8" w:rsidRDefault="008C7AA8">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_Toc207815206 \h </w:instrText>
      </w:r>
      <w:r>
        <w:rPr>
          <w:noProof/>
        </w:rPr>
      </w:r>
      <w:r>
        <w:rPr>
          <w:noProof/>
        </w:rPr>
        <w:fldChar w:fldCharType="separate"/>
      </w:r>
      <w:r>
        <w:rPr>
          <w:noProof/>
        </w:rPr>
        <w:t>105</w:t>
      </w:r>
      <w:r>
        <w:rPr>
          <w:noProof/>
        </w:rPr>
        <w:fldChar w:fldCharType="end"/>
      </w:r>
    </w:p>
    <w:p w14:paraId="1F1DEC9A" w14:textId="0F1456B7" w:rsidR="008C7AA8" w:rsidRDefault="008C7AA8">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_Toc207815207 \h </w:instrText>
      </w:r>
      <w:r>
        <w:rPr>
          <w:noProof/>
        </w:rPr>
      </w:r>
      <w:r>
        <w:rPr>
          <w:noProof/>
        </w:rPr>
        <w:fldChar w:fldCharType="separate"/>
      </w:r>
      <w:r>
        <w:rPr>
          <w:noProof/>
        </w:rPr>
        <w:t>105</w:t>
      </w:r>
      <w:r>
        <w:rPr>
          <w:noProof/>
        </w:rPr>
        <w:fldChar w:fldCharType="end"/>
      </w:r>
    </w:p>
    <w:p w14:paraId="5A0A9DF2" w14:textId="71B2A2FB" w:rsidR="008C7AA8" w:rsidRDefault="008C7AA8">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_Toc207815208 \h </w:instrText>
      </w:r>
      <w:r>
        <w:rPr>
          <w:noProof/>
        </w:rPr>
      </w:r>
      <w:r>
        <w:rPr>
          <w:noProof/>
        </w:rPr>
        <w:fldChar w:fldCharType="separate"/>
      </w:r>
      <w:r>
        <w:rPr>
          <w:noProof/>
        </w:rPr>
        <w:t>105</w:t>
      </w:r>
      <w:r>
        <w:rPr>
          <w:noProof/>
        </w:rPr>
        <w:fldChar w:fldCharType="end"/>
      </w:r>
    </w:p>
    <w:p w14:paraId="645A2A1F" w14:textId="481F8421" w:rsidR="008C7AA8" w:rsidRDefault="008C7AA8">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_Toc207815209 \h </w:instrText>
      </w:r>
      <w:r>
        <w:rPr>
          <w:noProof/>
        </w:rPr>
      </w:r>
      <w:r>
        <w:rPr>
          <w:noProof/>
        </w:rPr>
        <w:fldChar w:fldCharType="separate"/>
      </w:r>
      <w:r>
        <w:rPr>
          <w:noProof/>
        </w:rPr>
        <w:t>105</w:t>
      </w:r>
      <w:r>
        <w:rPr>
          <w:noProof/>
        </w:rPr>
        <w:fldChar w:fldCharType="end"/>
      </w:r>
    </w:p>
    <w:p w14:paraId="720EE5F6" w14:textId="6632874F" w:rsidR="008C7AA8" w:rsidRDefault="008C7AA8">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_Toc207815210 \h </w:instrText>
      </w:r>
      <w:r>
        <w:rPr>
          <w:noProof/>
        </w:rPr>
      </w:r>
      <w:r>
        <w:rPr>
          <w:noProof/>
        </w:rPr>
        <w:fldChar w:fldCharType="separate"/>
      </w:r>
      <w:r>
        <w:rPr>
          <w:noProof/>
        </w:rPr>
        <w:t>105</w:t>
      </w:r>
      <w:r>
        <w:rPr>
          <w:noProof/>
        </w:rPr>
        <w:fldChar w:fldCharType="end"/>
      </w:r>
    </w:p>
    <w:p w14:paraId="4099147D" w14:textId="33ADFD4C" w:rsidR="008C7AA8" w:rsidRDefault="008C7AA8">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_Toc207815211 \h </w:instrText>
      </w:r>
      <w:r>
        <w:rPr>
          <w:noProof/>
        </w:rPr>
      </w:r>
      <w:r>
        <w:rPr>
          <w:noProof/>
        </w:rPr>
        <w:fldChar w:fldCharType="separate"/>
      </w:r>
      <w:r>
        <w:rPr>
          <w:noProof/>
        </w:rPr>
        <w:t>105</w:t>
      </w:r>
      <w:r>
        <w:rPr>
          <w:noProof/>
        </w:rPr>
        <w:fldChar w:fldCharType="end"/>
      </w:r>
    </w:p>
    <w:p w14:paraId="4BB3DEA5" w14:textId="435B826E" w:rsidR="008C7AA8" w:rsidRDefault="008C7AA8">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_Toc207815212 \h </w:instrText>
      </w:r>
      <w:r>
        <w:rPr>
          <w:noProof/>
        </w:rPr>
      </w:r>
      <w:r>
        <w:rPr>
          <w:noProof/>
        </w:rPr>
        <w:fldChar w:fldCharType="separate"/>
      </w:r>
      <w:r>
        <w:rPr>
          <w:noProof/>
        </w:rPr>
        <w:t>106</w:t>
      </w:r>
      <w:r>
        <w:rPr>
          <w:noProof/>
        </w:rPr>
        <w:fldChar w:fldCharType="end"/>
      </w:r>
    </w:p>
    <w:p w14:paraId="4E71349C" w14:textId="0A10D01F" w:rsidR="008C7AA8" w:rsidRDefault="008C7AA8">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_Toc207815213 \h </w:instrText>
      </w:r>
      <w:r>
        <w:rPr>
          <w:noProof/>
        </w:rPr>
      </w:r>
      <w:r>
        <w:rPr>
          <w:noProof/>
        </w:rPr>
        <w:fldChar w:fldCharType="separate"/>
      </w:r>
      <w:r>
        <w:rPr>
          <w:noProof/>
        </w:rPr>
        <w:t>106</w:t>
      </w:r>
      <w:r>
        <w:rPr>
          <w:noProof/>
        </w:rPr>
        <w:fldChar w:fldCharType="end"/>
      </w:r>
    </w:p>
    <w:p w14:paraId="67FC2840" w14:textId="2922F8A3" w:rsidR="008C7AA8" w:rsidRDefault="008C7AA8">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8421F6">
        <w:rPr>
          <w:noProof/>
          <w:lang w:val="en-US"/>
        </w:rPr>
        <w:t xml:space="preserve">ACR Event </w:t>
      </w:r>
      <w:r w:rsidRPr="008421F6">
        <w:rPr>
          <w:rFonts w:cs="Arial"/>
          <w:noProof/>
        </w:rPr>
        <w:t>Notification</w:t>
      </w:r>
      <w:r>
        <w:rPr>
          <w:noProof/>
        </w:rPr>
        <w:tab/>
      </w:r>
      <w:r>
        <w:rPr>
          <w:noProof/>
        </w:rPr>
        <w:fldChar w:fldCharType="begin"/>
      </w:r>
      <w:r>
        <w:rPr>
          <w:noProof/>
        </w:rPr>
        <w:instrText xml:space="preserve"> PAGEREF _Toc207815214 \h </w:instrText>
      </w:r>
      <w:r>
        <w:rPr>
          <w:noProof/>
        </w:rPr>
      </w:r>
      <w:r>
        <w:rPr>
          <w:noProof/>
        </w:rPr>
        <w:fldChar w:fldCharType="separate"/>
      </w:r>
      <w:r>
        <w:rPr>
          <w:noProof/>
        </w:rPr>
        <w:t>107</w:t>
      </w:r>
      <w:r>
        <w:rPr>
          <w:noProof/>
        </w:rPr>
        <w:fldChar w:fldCharType="end"/>
      </w:r>
    </w:p>
    <w:p w14:paraId="4FA10873" w14:textId="1CCF979A" w:rsidR="008C7AA8" w:rsidRDefault="008C7AA8">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_Toc207815215 \h </w:instrText>
      </w:r>
      <w:r>
        <w:rPr>
          <w:noProof/>
        </w:rPr>
      </w:r>
      <w:r>
        <w:rPr>
          <w:noProof/>
        </w:rPr>
        <w:fldChar w:fldCharType="separate"/>
      </w:r>
      <w:r>
        <w:rPr>
          <w:noProof/>
        </w:rPr>
        <w:t>107</w:t>
      </w:r>
      <w:r>
        <w:rPr>
          <w:noProof/>
        </w:rPr>
        <w:fldChar w:fldCharType="end"/>
      </w:r>
    </w:p>
    <w:p w14:paraId="6FCDFE83" w14:textId="4521F861" w:rsidR="008C7AA8" w:rsidRDefault="008C7AA8">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_Toc207815216 \h </w:instrText>
      </w:r>
      <w:r>
        <w:rPr>
          <w:noProof/>
        </w:rPr>
      </w:r>
      <w:r>
        <w:rPr>
          <w:noProof/>
        </w:rPr>
        <w:fldChar w:fldCharType="separate"/>
      </w:r>
      <w:r>
        <w:rPr>
          <w:noProof/>
        </w:rPr>
        <w:t>107</w:t>
      </w:r>
      <w:r>
        <w:rPr>
          <w:noProof/>
        </w:rPr>
        <w:fldChar w:fldCharType="end"/>
      </w:r>
    </w:p>
    <w:p w14:paraId="4CA9E685" w14:textId="3340DA0A" w:rsidR="008C7AA8" w:rsidRDefault="008C7AA8">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_Toc207815217 \h </w:instrText>
      </w:r>
      <w:r>
        <w:rPr>
          <w:noProof/>
        </w:rPr>
      </w:r>
      <w:r>
        <w:rPr>
          <w:noProof/>
        </w:rPr>
        <w:fldChar w:fldCharType="separate"/>
      </w:r>
      <w:r>
        <w:rPr>
          <w:noProof/>
        </w:rPr>
        <w:t>107</w:t>
      </w:r>
      <w:r>
        <w:rPr>
          <w:noProof/>
        </w:rPr>
        <w:fldChar w:fldCharType="end"/>
      </w:r>
    </w:p>
    <w:p w14:paraId="2CFD4AC5" w14:textId="3F375729" w:rsidR="008C7AA8" w:rsidRDefault="008C7AA8">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_Toc207815218 \h </w:instrText>
      </w:r>
      <w:r>
        <w:rPr>
          <w:noProof/>
        </w:rPr>
      </w:r>
      <w:r>
        <w:rPr>
          <w:noProof/>
        </w:rPr>
        <w:fldChar w:fldCharType="separate"/>
      </w:r>
      <w:r>
        <w:rPr>
          <w:noProof/>
        </w:rPr>
        <w:t>108</w:t>
      </w:r>
      <w:r>
        <w:rPr>
          <w:noProof/>
        </w:rPr>
        <w:fldChar w:fldCharType="end"/>
      </w:r>
    </w:p>
    <w:p w14:paraId="0C2A21DD" w14:textId="00D5D0EF" w:rsidR="008C7AA8" w:rsidRDefault="008C7AA8">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_Toc207815219 \h </w:instrText>
      </w:r>
      <w:r>
        <w:rPr>
          <w:noProof/>
        </w:rPr>
      </w:r>
      <w:r>
        <w:rPr>
          <w:noProof/>
        </w:rPr>
        <w:fldChar w:fldCharType="separate"/>
      </w:r>
      <w:r>
        <w:rPr>
          <w:noProof/>
        </w:rPr>
        <w:t>108</w:t>
      </w:r>
      <w:r>
        <w:rPr>
          <w:noProof/>
        </w:rPr>
        <w:fldChar w:fldCharType="end"/>
      </w:r>
    </w:p>
    <w:p w14:paraId="4761DAE6" w14:textId="41FC85F7" w:rsidR="008C7AA8" w:rsidRDefault="008C7AA8">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_Toc207815220 \h </w:instrText>
      </w:r>
      <w:r>
        <w:rPr>
          <w:noProof/>
        </w:rPr>
      </w:r>
      <w:r>
        <w:rPr>
          <w:noProof/>
        </w:rPr>
        <w:fldChar w:fldCharType="separate"/>
      </w:r>
      <w:r>
        <w:rPr>
          <w:noProof/>
        </w:rPr>
        <w:t>109</w:t>
      </w:r>
      <w:r>
        <w:rPr>
          <w:noProof/>
        </w:rPr>
        <w:fldChar w:fldCharType="end"/>
      </w:r>
    </w:p>
    <w:p w14:paraId="10178B90" w14:textId="6D4CB7D4" w:rsidR="008C7AA8" w:rsidRDefault="008C7AA8">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_Toc207815221 \h </w:instrText>
      </w:r>
      <w:r>
        <w:rPr>
          <w:noProof/>
        </w:rPr>
      </w:r>
      <w:r>
        <w:rPr>
          <w:noProof/>
        </w:rPr>
        <w:fldChar w:fldCharType="separate"/>
      </w:r>
      <w:r>
        <w:rPr>
          <w:noProof/>
        </w:rPr>
        <w:t>109</w:t>
      </w:r>
      <w:r>
        <w:rPr>
          <w:noProof/>
        </w:rPr>
        <w:fldChar w:fldCharType="end"/>
      </w:r>
    </w:p>
    <w:p w14:paraId="7251DD44" w14:textId="7EE0ED4B" w:rsidR="008C7AA8" w:rsidRDefault="008C7AA8">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_Toc207815222 \h </w:instrText>
      </w:r>
      <w:r>
        <w:rPr>
          <w:noProof/>
        </w:rPr>
      </w:r>
      <w:r>
        <w:rPr>
          <w:noProof/>
        </w:rPr>
        <w:fldChar w:fldCharType="separate"/>
      </w:r>
      <w:r>
        <w:rPr>
          <w:noProof/>
        </w:rPr>
        <w:t>109</w:t>
      </w:r>
      <w:r>
        <w:rPr>
          <w:noProof/>
        </w:rPr>
        <w:fldChar w:fldCharType="end"/>
      </w:r>
    </w:p>
    <w:p w14:paraId="49A25E42" w14:textId="7E7B5DF7" w:rsidR="008C7AA8" w:rsidRDefault="008C7AA8">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_Toc207815223 \h </w:instrText>
      </w:r>
      <w:r>
        <w:rPr>
          <w:noProof/>
        </w:rPr>
      </w:r>
      <w:r>
        <w:rPr>
          <w:noProof/>
        </w:rPr>
        <w:fldChar w:fldCharType="separate"/>
      </w:r>
      <w:r>
        <w:rPr>
          <w:noProof/>
        </w:rPr>
        <w:t>109</w:t>
      </w:r>
      <w:r>
        <w:rPr>
          <w:noProof/>
        </w:rPr>
        <w:fldChar w:fldCharType="end"/>
      </w:r>
    </w:p>
    <w:p w14:paraId="7506DAD2" w14:textId="21BF4C0E" w:rsidR="008C7AA8" w:rsidRDefault="008C7AA8">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_Toc207815224 \h </w:instrText>
      </w:r>
      <w:r>
        <w:rPr>
          <w:noProof/>
        </w:rPr>
      </w:r>
      <w:r>
        <w:rPr>
          <w:noProof/>
        </w:rPr>
        <w:fldChar w:fldCharType="separate"/>
      </w:r>
      <w:r>
        <w:rPr>
          <w:noProof/>
        </w:rPr>
        <w:t>109</w:t>
      </w:r>
      <w:r>
        <w:rPr>
          <w:noProof/>
        </w:rPr>
        <w:fldChar w:fldCharType="end"/>
      </w:r>
    </w:p>
    <w:p w14:paraId="2305AA1E" w14:textId="5BD67832" w:rsidR="008C7AA8" w:rsidRDefault="008C7AA8">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_Toc207815225 \h </w:instrText>
      </w:r>
      <w:r>
        <w:rPr>
          <w:noProof/>
        </w:rPr>
      </w:r>
      <w:r>
        <w:rPr>
          <w:noProof/>
        </w:rPr>
        <w:fldChar w:fldCharType="separate"/>
      </w:r>
      <w:r>
        <w:rPr>
          <w:noProof/>
        </w:rPr>
        <w:t>110</w:t>
      </w:r>
      <w:r>
        <w:rPr>
          <w:noProof/>
        </w:rPr>
        <w:fldChar w:fldCharType="end"/>
      </w:r>
    </w:p>
    <w:p w14:paraId="2B5C163E" w14:textId="043E98DF" w:rsidR="008C7AA8" w:rsidRDefault="008C7AA8">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_Toc207815226 \h </w:instrText>
      </w:r>
      <w:r>
        <w:rPr>
          <w:noProof/>
        </w:rPr>
      </w:r>
      <w:r>
        <w:rPr>
          <w:noProof/>
        </w:rPr>
        <w:fldChar w:fldCharType="separate"/>
      </w:r>
      <w:r>
        <w:rPr>
          <w:noProof/>
        </w:rPr>
        <w:t>110</w:t>
      </w:r>
      <w:r>
        <w:rPr>
          <w:noProof/>
        </w:rPr>
        <w:fldChar w:fldCharType="end"/>
      </w:r>
    </w:p>
    <w:p w14:paraId="06CE1E18" w14:textId="0FCC03EE" w:rsidR="008C7AA8" w:rsidRDefault="008C7AA8">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_Toc207815227 \h </w:instrText>
      </w:r>
      <w:r>
        <w:rPr>
          <w:noProof/>
        </w:rPr>
      </w:r>
      <w:r>
        <w:rPr>
          <w:noProof/>
        </w:rPr>
        <w:fldChar w:fldCharType="separate"/>
      </w:r>
      <w:r>
        <w:rPr>
          <w:noProof/>
        </w:rPr>
        <w:t>111</w:t>
      </w:r>
      <w:r>
        <w:rPr>
          <w:noProof/>
        </w:rPr>
        <w:fldChar w:fldCharType="end"/>
      </w:r>
    </w:p>
    <w:p w14:paraId="2C6542D5" w14:textId="7F7C2CAD" w:rsidR="008C7AA8" w:rsidRDefault="008C7AA8">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_Toc207815228 \h </w:instrText>
      </w:r>
      <w:r>
        <w:rPr>
          <w:noProof/>
        </w:rPr>
      </w:r>
      <w:r>
        <w:rPr>
          <w:noProof/>
        </w:rPr>
        <w:fldChar w:fldCharType="separate"/>
      </w:r>
      <w:r>
        <w:rPr>
          <w:noProof/>
        </w:rPr>
        <w:t>111</w:t>
      </w:r>
      <w:r>
        <w:rPr>
          <w:noProof/>
        </w:rPr>
        <w:fldChar w:fldCharType="end"/>
      </w:r>
    </w:p>
    <w:p w14:paraId="43C19D20" w14:textId="3E4E70B2" w:rsidR="008C7AA8" w:rsidRDefault="008C7AA8">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_Toc207815229 \h </w:instrText>
      </w:r>
      <w:r>
        <w:rPr>
          <w:noProof/>
        </w:rPr>
      </w:r>
      <w:r>
        <w:rPr>
          <w:noProof/>
        </w:rPr>
        <w:fldChar w:fldCharType="separate"/>
      </w:r>
      <w:r>
        <w:rPr>
          <w:noProof/>
        </w:rPr>
        <w:t>111</w:t>
      </w:r>
      <w:r>
        <w:rPr>
          <w:noProof/>
        </w:rPr>
        <w:fldChar w:fldCharType="end"/>
      </w:r>
    </w:p>
    <w:p w14:paraId="75B5B3DB" w14:textId="024C76E3" w:rsidR="008C7AA8" w:rsidRDefault="008C7AA8">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_Toc207815230 \h </w:instrText>
      </w:r>
      <w:r>
        <w:rPr>
          <w:noProof/>
        </w:rPr>
      </w:r>
      <w:r>
        <w:rPr>
          <w:noProof/>
        </w:rPr>
        <w:fldChar w:fldCharType="separate"/>
      </w:r>
      <w:r>
        <w:rPr>
          <w:noProof/>
        </w:rPr>
        <w:t>111</w:t>
      </w:r>
      <w:r>
        <w:rPr>
          <w:noProof/>
        </w:rPr>
        <w:fldChar w:fldCharType="end"/>
      </w:r>
    </w:p>
    <w:p w14:paraId="56C1D397" w14:textId="4A9DCEA3" w:rsidR="008C7AA8" w:rsidRDefault="008C7AA8">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_Toc207815231 \h </w:instrText>
      </w:r>
      <w:r>
        <w:rPr>
          <w:noProof/>
        </w:rPr>
      </w:r>
      <w:r>
        <w:rPr>
          <w:noProof/>
        </w:rPr>
        <w:fldChar w:fldCharType="separate"/>
      </w:r>
      <w:r>
        <w:rPr>
          <w:noProof/>
        </w:rPr>
        <w:t>112</w:t>
      </w:r>
      <w:r>
        <w:rPr>
          <w:noProof/>
        </w:rPr>
        <w:fldChar w:fldCharType="end"/>
      </w:r>
    </w:p>
    <w:p w14:paraId="64DF2B95" w14:textId="72A972CC" w:rsidR="008C7AA8" w:rsidRDefault="008C7AA8">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_Toc207815232 \h </w:instrText>
      </w:r>
      <w:r>
        <w:rPr>
          <w:noProof/>
        </w:rPr>
      </w:r>
      <w:r>
        <w:rPr>
          <w:noProof/>
        </w:rPr>
        <w:fldChar w:fldCharType="separate"/>
      </w:r>
      <w:r>
        <w:rPr>
          <w:noProof/>
        </w:rPr>
        <w:t>112</w:t>
      </w:r>
      <w:r>
        <w:rPr>
          <w:noProof/>
        </w:rPr>
        <w:fldChar w:fldCharType="end"/>
      </w:r>
    </w:p>
    <w:p w14:paraId="6097EA43" w14:textId="0536E21D" w:rsidR="008C7AA8" w:rsidRDefault="008C7AA8">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_Toc207815233 \h </w:instrText>
      </w:r>
      <w:r>
        <w:rPr>
          <w:noProof/>
        </w:rPr>
      </w:r>
      <w:r>
        <w:rPr>
          <w:noProof/>
        </w:rPr>
        <w:fldChar w:fldCharType="separate"/>
      </w:r>
      <w:r>
        <w:rPr>
          <w:noProof/>
        </w:rPr>
        <w:t>112</w:t>
      </w:r>
      <w:r>
        <w:rPr>
          <w:noProof/>
        </w:rPr>
        <w:fldChar w:fldCharType="end"/>
      </w:r>
    </w:p>
    <w:p w14:paraId="3F030533" w14:textId="08178C01" w:rsidR="008C7AA8" w:rsidRDefault="008C7AA8">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_Toc207815234 \h </w:instrText>
      </w:r>
      <w:r>
        <w:rPr>
          <w:noProof/>
        </w:rPr>
      </w:r>
      <w:r>
        <w:rPr>
          <w:noProof/>
        </w:rPr>
        <w:fldChar w:fldCharType="separate"/>
      </w:r>
      <w:r>
        <w:rPr>
          <w:noProof/>
        </w:rPr>
        <w:t>112</w:t>
      </w:r>
      <w:r>
        <w:rPr>
          <w:noProof/>
        </w:rPr>
        <w:fldChar w:fldCharType="end"/>
      </w:r>
    </w:p>
    <w:p w14:paraId="71EB4ED7" w14:textId="0C85F78D" w:rsidR="008C7AA8" w:rsidRDefault="008C7AA8">
      <w:pPr>
        <w:pStyle w:val="TOC4"/>
        <w:rPr>
          <w:rFonts w:asciiTheme="minorHAnsi" w:eastAsiaTheme="minorEastAsia" w:hAnsiTheme="minorHAnsi" w:cstheme="minorBidi"/>
          <w:noProof/>
          <w:sz w:val="22"/>
          <w:szCs w:val="22"/>
          <w:lang w:val="en-US"/>
        </w:rPr>
      </w:pPr>
      <w:r>
        <w:rPr>
          <w:noProof/>
        </w:rPr>
        <w:t>6.3</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_Toc207815235 \h </w:instrText>
      </w:r>
      <w:r>
        <w:rPr>
          <w:noProof/>
        </w:rPr>
      </w:r>
      <w:r>
        <w:rPr>
          <w:noProof/>
        </w:rPr>
        <w:fldChar w:fldCharType="separate"/>
      </w:r>
      <w:r>
        <w:rPr>
          <w:noProof/>
        </w:rPr>
        <w:t>112</w:t>
      </w:r>
      <w:r>
        <w:rPr>
          <w:noProof/>
        </w:rPr>
        <w:fldChar w:fldCharType="end"/>
      </w:r>
    </w:p>
    <w:p w14:paraId="6B3C7BB9" w14:textId="0BC133AB" w:rsidR="008C7AA8" w:rsidRDefault="008C7AA8">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_Toc207815236 \h </w:instrText>
      </w:r>
      <w:r>
        <w:rPr>
          <w:noProof/>
        </w:rPr>
      </w:r>
      <w:r>
        <w:rPr>
          <w:noProof/>
        </w:rPr>
        <w:fldChar w:fldCharType="separate"/>
      </w:r>
      <w:r>
        <w:rPr>
          <w:noProof/>
        </w:rPr>
        <w:t>112</w:t>
      </w:r>
      <w:r>
        <w:rPr>
          <w:noProof/>
        </w:rPr>
        <w:fldChar w:fldCharType="end"/>
      </w:r>
    </w:p>
    <w:p w14:paraId="0A635E86" w14:textId="12BAB765" w:rsidR="008C7AA8" w:rsidRDefault="008C7AA8">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_Toc207815237 \h </w:instrText>
      </w:r>
      <w:r>
        <w:rPr>
          <w:noProof/>
        </w:rPr>
      </w:r>
      <w:r>
        <w:rPr>
          <w:noProof/>
        </w:rPr>
        <w:fldChar w:fldCharType="separate"/>
      </w:r>
      <w:r>
        <w:rPr>
          <w:noProof/>
        </w:rPr>
        <w:t>112</w:t>
      </w:r>
      <w:r>
        <w:rPr>
          <w:noProof/>
        </w:rPr>
        <w:fldChar w:fldCharType="end"/>
      </w:r>
    </w:p>
    <w:p w14:paraId="212DE6F7" w14:textId="6DA79897" w:rsidR="008C7AA8" w:rsidRDefault="008C7AA8">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_Toc207815238 \h </w:instrText>
      </w:r>
      <w:r>
        <w:rPr>
          <w:noProof/>
        </w:rPr>
      </w:r>
      <w:r>
        <w:rPr>
          <w:noProof/>
        </w:rPr>
        <w:fldChar w:fldCharType="separate"/>
      </w:r>
      <w:r>
        <w:rPr>
          <w:noProof/>
        </w:rPr>
        <w:t>112</w:t>
      </w:r>
      <w:r>
        <w:rPr>
          <w:noProof/>
        </w:rPr>
        <w:fldChar w:fldCharType="end"/>
      </w:r>
    </w:p>
    <w:p w14:paraId="7902529D" w14:textId="2399C123" w:rsidR="008C7AA8" w:rsidRDefault="008C7AA8">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_Toc207815239 \h </w:instrText>
      </w:r>
      <w:r>
        <w:rPr>
          <w:noProof/>
        </w:rPr>
      </w:r>
      <w:r>
        <w:rPr>
          <w:noProof/>
        </w:rPr>
        <w:fldChar w:fldCharType="separate"/>
      </w:r>
      <w:r>
        <w:rPr>
          <w:noProof/>
        </w:rPr>
        <w:t>112</w:t>
      </w:r>
      <w:r>
        <w:rPr>
          <w:noProof/>
        </w:rPr>
        <w:fldChar w:fldCharType="end"/>
      </w:r>
    </w:p>
    <w:p w14:paraId="69285CC6" w14:textId="4A460DB9" w:rsidR="008C7AA8" w:rsidRDefault="008C7AA8">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_Toc207815240 \h </w:instrText>
      </w:r>
      <w:r>
        <w:rPr>
          <w:noProof/>
        </w:rPr>
      </w:r>
      <w:r>
        <w:rPr>
          <w:noProof/>
        </w:rPr>
        <w:fldChar w:fldCharType="separate"/>
      </w:r>
      <w:r>
        <w:rPr>
          <w:noProof/>
        </w:rPr>
        <w:t>112</w:t>
      </w:r>
      <w:r>
        <w:rPr>
          <w:noProof/>
        </w:rPr>
        <w:fldChar w:fldCharType="end"/>
      </w:r>
    </w:p>
    <w:p w14:paraId="4C7C0EFE" w14:textId="381E0136" w:rsidR="008C7AA8" w:rsidRDefault="008C7AA8">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_Toc207815241 \h </w:instrText>
      </w:r>
      <w:r>
        <w:rPr>
          <w:noProof/>
        </w:rPr>
      </w:r>
      <w:r>
        <w:rPr>
          <w:noProof/>
        </w:rPr>
        <w:fldChar w:fldCharType="separate"/>
      </w:r>
      <w:r>
        <w:rPr>
          <w:noProof/>
        </w:rPr>
        <w:t>113</w:t>
      </w:r>
      <w:r>
        <w:rPr>
          <w:noProof/>
        </w:rPr>
        <w:fldChar w:fldCharType="end"/>
      </w:r>
    </w:p>
    <w:p w14:paraId="4E57F1CD" w14:textId="559CF8BA" w:rsidR="008C7AA8" w:rsidRDefault="008C7AA8">
      <w:pPr>
        <w:pStyle w:val="TOC3"/>
        <w:rPr>
          <w:rFonts w:asciiTheme="minorHAnsi" w:eastAsiaTheme="minorEastAsia" w:hAnsiTheme="minorHAnsi" w:cstheme="minorBidi"/>
          <w:noProof/>
          <w:sz w:val="22"/>
          <w:szCs w:val="22"/>
          <w:lang w:val="en-US"/>
        </w:rPr>
      </w:pPr>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_Toc207815242 \h </w:instrText>
      </w:r>
      <w:r>
        <w:rPr>
          <w:noProof/>
        </w:rPr>
      </w:r>
      <w:r>
        <w:rPr>
          <w:noProof/>
        </w:rPr>
        <w:fldChar w:fldCharType="separate"/>
      </w:r>
      <w:r>
        <w:rPr>
          <w:noProof/>
        </w:rPr>
        <w:t>113</w:t>
      </w:r>
      <w:r>
        <w:rPr>
          <w:noProof/>
        </w:rPr>
        <w:fldChar w:fldCharType="end"/>
      </w:r>
    </w:p>
    <w:p w14:paraId="1EE422E9" w14:textId="1C3E68ED" w:rsidR="008C7AA8" w:rsidRDefault="008C7AA8">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_Toc207815243 \h </w:instrText>
      </w:r>
      <w:r>
        <w:rPr>
          <w:noProof/>
        </w:rPr>
      </w:r>
      <w:r>
        <w:rPr>
          <w:noProof/>
        </w:rPr>
        <w:fldChar w:fldCharType="separate"/>
      </w:r>
      <w:r>
        <w:rPr>
          <w:noProof/>
        </w:rPr>
        <w:t>113</w:t>
      </w:r>
      <w:r>
        <w:rPr>
          <w:noProof/>
        </w:rPr>
        <w:fldChar w:fldCharType="end"/>
      </w:r>
    </w:p>
    <w:p w14:paraId="311C0B87" w14:textId="79BBFD06" w:rsidR="008C7AA8" w:rsidRDefault="008C7AA8">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_Toc207815244 \h </w:instrText>
      </w:r>
      <w:r>
        <w:rPr>
          <w:noProof/>
        </w:rPr>
      </w:r>
      <w:r>
        <w:rPr>
          <w:noProof/>
        </w:rPr>
        <w:fldChar w:fldCharType="separate"/>
      </w:r>
      <w:r>
        <w:rPr>
          <w:noProof/>
        </w:rPr>
        <w:t>114</w:t>
      </w:r>
      <w:r>
        <w:rPr>
          <w:noProof/>
        </w:rPr>
        <w:fldChar w:fldCharType="end"/>
      </w:r>
    </w:p>
    <w:p w14:paraId="1BF30D71" w14:textId="20D99E88" w:rsidR="008C7AA8" w:rsidRDefault="008C7AA8">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_Toc207815245 \h </w:instrText>
      </w:r>
      <w:r>
        <w:rPr>
          <w:noProof/>
        </w:rPr>
      </w:r>
      <w:r>
        <w:rPr>
          <w:noProof/>
        </w:rPr>
        <w:fldChar w:fldCharType="separate"/>
      </w:r>
      <w:r>
        <w:rPr>
          <w:noProof/>
        </w:rPr>
        <w:t>114</w:t>
      </w:r>
      <w:r>
        <w:rPr>
          <w:noProof/>
        </w:rPr>
        <w:fldChar w:fldCharType="end"/>
      </w:r>
    </w:p>
    <w:p w14:paraId="565761E5" w14:textId="0472AF07" w:rsidR="008C7AA8" w:rsidRDefault="008C7AA8">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_Toc207815246 \h </w:instrText>
      </w:r>
      <w:r>
        <w:rPr>
          <w:noProof/>
        </w:rPr>
      </w:r>
      <w:r>
        <w:rPr>
          <w:noProof/>
        </w:rPr>
        <w:fldChar w:fldCharType="separate"/>
      </w:r>
      <w:r>
        <w:rPr>
          <w:noProof/>
        </w:rPr>
        <w:t>114</w:t>
      </w:r>
      <w:r>
        <w:rPr>
          <w:noProof/>
        </w:rPr>
        <w:fldChar w:fldCharType="end"/>
      </w:r>
    </w:p>
    <w:p w14:paraId="715370B8" w14:textId="73BE2F2E" w:rsidR="008C7AA8" w:rsidRDefault="008C7AA8">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_Toc207815247 \h </w:instrText>
      </w:r>
      <w:r>
        <w:rPr>
          <w:noProof/>
        </w:rPr>
      </w:r>
      <w:r>
        <w:rPr>
          <w:noProof/>
        </w:rPr>
        <w:fldChar w:fldCharType="separate"/>
      </w:r>
      <w:r>
        <w:rPr>
          <w:noProof/>
        </w:rPr>
        <w:t>114</w:t>
      </w:r>
      <w:r>
        <w:rPr>
          <w:noProof/>
        </w:rPr>
        <w:fldChar w:fldCharType="end"/>
      </w:r>
    </w:p>
    <w:p w14:paraId="29183D94" w14:textId="41D2145E" w:rsidR="008C7AA8" w:rsidRDefault="008C7AA8">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_Toc207815248 \h </w:instrText>
      </w:r>
      <w:r>
        <w:rPr>
          <w:noProof/>
        </w:rPr>
      </w:r>
      <w:r>
        <w:rPr>
          <w:noProof/>
        </w:rPr>
        <w:fldChar w:fldCharType="separate"/>
      </w:r>
      <w:r>
        <w:rPr>
          <w:noProof/>
        </w:rPr>
        <w:t>114</w:t>
      </w:r>
      <w:r>
        <w:rPr>
          <w:noProof/>
        </w:rPr>
        <w:fldChar w:fldCharType="end"/>
      </w:r>
    </w:p>
    <w:p w14:paraId="21FF1EA0" w14:textId="3F0DDD06" w:rsidR="008C7AA8" w:rsidRDefault="008C7AA8">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_Toc207815249 \h </w:instrText>
      </w:r>
      <w:r>
        <w:rPr>
          <w:noProof/>
        </w:rPr>
      </w:r>
      <w:r>
        <w:rPr>
          <w:noProof/>
        </w:rPr>
        <w:fldChar w:fldCharType="separate"/>
      </w:r>
      <w:r>
        <w:rPr>
          <w:noProof/>
        </w:rPr>
        <w:t>115</w:t>
      </w:r>
      <w:r>
        <w:rPr>
          <w:noProof/>
        </w:rPr>
        <w:fldChar w:fldCharType="end"/>
      </w:r>
    </w:p>
    <w:p w14:paraId="53469B05" w14:textId="409CF93F" w:rsidR="008C7AA8" w:rsidRDefault="008C7AA8">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_Toc207815250 \h </w:instrText>
      </w:r>
      <w:r>
        <w:rPr>
          <w:noProof/>
        </w:rPr>
      </w:r>
      <w:r>
        <w:rPr>
          <w:noProof/>
        </w:rPr>
        <w:fldChar w:fldCharType="separate"/>
      </w:r>
      <w:r>
        <w:rPr>
          <w:noProof/>
        </w:rPr>
        <w:t>115</w:t>
      </w:r>
      <w:r>
        <w:rPr>
          <w:noProof/>
        </w:rPr>
        <w:fldChar w:fldCharType="end"/>
      </w:r>
    </w:p>
    <w:p w14:paraId="56B5DFD0" w14:textId="24B81B22" w:rsidR="008C7AA8" w:rsidRDefault="008C7AA8">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_Toc207815251 \h </w:instrText>
      </w:r>
      <w:r>
        <w:rPr>
          <w:noProof/>
        </w:rPr>
      </w:r>
      <w:r>
        <w:rPr>
          <w:noProof/>
        </w:rPr>
        <w:fldChar w:fldCharType="separate"/>
      </w:r>
      <w:r>
        <w:rPr>
          <w:noProof/>
        </w:rPr>
        <w:t>115</w:t>
      </w:r>
      <w:r>
        <w:rPr>
          <w:noProof/>
        </w:rPr>
        <w:fldChar w:fldCharType="end"/>
      </w:r>
    </w:p>
    <w:p w14:paraId="1A5815F7" w14:textId="6092CC60" w:rsidR="008C7AA8" w:rsidRDefault="008C7AA8">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_Toc207815252 \h </w:instrText>
      </w:r>
      <w:r>
        <w:rPr>
          <w:noProof/>
        </w:rPr>
      </w:r>
      <w:r>
        <w:rPr>
          <w:noProof/>
        </w:rPr>
        <w:fldChar w:fldCharType="separate"/>
      </w:r>
      <w:r>
        <w:rPr>
          <w:noProof/>
        </w:rPr>
        <w:t>115</w:t>
      </w:r>
      <w:r>
        <w:rPr>
          <w:noProof/>
        </w:rPr>
        <w:fldChar w:fldCharType="end"/>
      </w:r>
    </w:p>
    <w:p w14:paraId="404F71AF" w14:textId="325109E5" w:rsidR="008C7AA8" w:rsidRDefault="008C7AA8">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_Toc207815253 \h </w:instrText>
      </w:r>
      <w:r>
        <w:rPr>
          <w:noProof/>
        </w:rPr>
      </w:r>
      <w:r>
        <w:rPr>
          <w:noProof/>
        </w:rPr>
        <w:fldChar w:fldCharType="separate"/>
      </w:r>
      <w:r>
        <w:rPr>
          <w:noProof/>
        </w:rPr>
        <w:t>116</w:t>
      </w:r>
      <w:r>
        <w:rPr>
          <w:noProof/>
        </w:rPr>
        <w:fldChar w:fldCharType="end"/>
      </w:r>
    </w:p>
    <w:p w14:paraId="42C90EF5" w14:textId="403CE0B3" w:rsidR="008C7AA8" w:rsidRDefault="008C7AA8">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_Toc207815254 \h </w:instrText>
      </w:r>
      <w:r>
        <w:rPr>
          <w:noProof/>
        </w:rPr>
      </w:r>
      <w:r>
        <w:rPr>
          <w:noProof/>
        </w:rPr>
        <w:fldChar w:fldCharType="separate"/>
      </w:r>
      <w:r>
        <w:rPr>
          <w:noProof/>
        </w:rPr>
        <w:t>116</w:t>
      </w:r>
      <w:r>
        <w:rPr>
          <w:noProof/>
        </w:rPr>
        <w:fldChar w:fldCharType="end"/>
      </w:r>
    </w:p>
    <w:p w14:paraId="364F9250" w14:textId="5DBA8404" w:rsidR="008C7AA8" w:rsidRDefault="008C7AA8">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_Toc207815255 \h </w:instrText>
      </w:r>
      <w:r>
        <w:rPr>
          <w:noProof/>
        </w:rPr>
      </w:r>
      <w:r>
        <w:rPr>
          <w:noProof/>
        </w:rPr>
        <w:fldChar w:fldCharType="separate"/>
      </w:r>
      <w:r>
        <w:rPr>
          <w:noProof/>
        </w:rPr>
        <w:t>116</w:t>
      </w:r>
      <w:r>
        <w:rPr>
          <w:noProof/>
        </w:rPr>
        <w:fldChar w:fldCharType="end"/>
      </w:r>
    </w:p>
    <w:p w14:paraId="25ACE194" w14:textId="0843A9D1" w:rsidR="008C7AA8" w:rsidRDefault="008C7AA8">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_Toc207815256 \h </w:instrText>
      </w:r>
      <w:r>
        <w:rPr>
          <w:noProof/>
        </w:rPr>
      </w:r>
      <w:r>
        <w:rPr>
          <w:noProof/>
        </w:rPr>
        <w:fldChar w:fldCharType="separate"/>
      </w:r>
      <w:r>
        <w:rPr>
          <w:noProof/>
        </w:rPr>
        <w:t>116</w:t>
      </w:r>
      <w:r>
        <w:rPr>
          <w:noProof/>
        </w:rPr>
        <w:fldChar w:fldCharType="end"/>
      </w:r>
    </w:p>
    <w:p w14:paraId="7456AE6C" w14:textId="344571ED" w:rsidR="008C7AA8" w:rsidRDefault="008C7AA8">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_Toc207815257 \h </w:instrText>
      </w:r>
      <w:r>
        <w:rPr>
          <w:noProof/>
        </w:rPr>
      </w:r>
      <w:r>
        <w:rPr>
          <w:noProof/>
        </w:rPr>
        <w:fldChar w:fldCharType="separate"/>
      </w:r>
      <w:r>
        <w:rPr>
          <w:noProof/>
        </w:rPr>
        <w:t>117</w:t>
      </w:r>
      <w:r>
        <w:rPr>
          <w:noProof/>
        </w:rPr>
        <w:fldChar w:fldCharType="end"/>
      </w:r>
    </w:p>
    <w:p w14:paraId="3C6E6643" w14:textId="4C52B232" w:rsidR="008C7AA8" w:rsidRDefault="008C7AA8">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_Toc207815258 \h </w:instrText>
      </w:r>
      <w:r>
        <w:rPr>
          <w:noProof/>
        </w:rPr>
      </w:r>
      <w:r>
        <w:rPr>
          <w:noProof/>
        </w:rPr>
        <w:fldChar w:fldCharType="separate"/>
      </w:r>
      <w:r>
        <w:rPr>
          <w:noProof/>
        </w:rPr>
        <w:t>121</w:t>
      </w:r>
      <w:r>
        <w:rPr>
          <w:noProof/>
        </w:rPr>
        <w:fldChar w:fldCharType="end"/>
      </w:r>
    </w:p>
    <w:p w14:paraId="7255EA15" w14:textId="0E8B4A11" w:rsidR="008C7AA8" w:rsidRDefault="008C7AA8">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_Toc207815259 \h </w:instrText>
      </w:r>
      <w:r>
        <w:rPr>
          <w:noProof/>
        </w:rPr>
      </w:r>
      <w:r>
        <w:rPr>
          <w:noProof/>
        </w:rPr>
        <w:fldChar w:fldCharType="separate"/>
      </w:r>
      <w:r>
        <w:rPr>
          <w:noProof/>
        </w:rPr>
        <w:t>121</w:t>
      </w:r>
      <w:r>
        <w:rPr>
          <w:noProof/>
        </w:rPr>
        <w:fldChar w:fldCharType="end"/>
      </w:r>
    </w:p>
    <w:p w14:paraId="65022E59" w14:textId="3DD911FA" w:rsidR="008C7AA8" w:rsidRDefault="008C7AA8">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_Toc207815260 \h </w:instrText>
      </w:r>
      <w:r>
        <w:rPr>
          <w:noProof/>
        </w:rPr>
      </w:r>
      <w:r>
        <w:rPr>
          <w:noProof/>
        </w:rPr>
        <w:fldChar w:fldCharType="separate"/>
      </w:r>
      <w:r>
        <w:rPr>
          <w:noProof/>
        </w:rPr>
        <w:t>121</w:t>
      </w:r>
      <w:r>
        <w:rPr>
          <w:noProof/>
        </w:rPr>
        <w:fldChar w:fldCharType="end"/>
      </w:r>
    </w:p>
    <w:p w14:paraId="1FB8FCF4" w14:textId="2C4BAC71" w:rsidR="008C7AA8" w:rsidRDefault="008C7AA8">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_Toc207815261 \h </w:instrText>
      </w:r>
      <w:r>
        <w:rPr>
          <w:noProof/>
        </w:rPr>
      </w:r>
      <w:r>
        <w:rPr>
          <w:noProof/>
        </w:rPr>
        <w:fldChar w:fldCharType="separate"/>
      </w:r>
      <w:r>
        <w:rPr>
          <w:noProof/>
        </w:rPr>
        <w:t>121</w:t>
      </w:r>
      <w:r>
        <w:rPr>
          <w:noProof/>
        </w:rPr>
        <w:fldChar w:fldCharType="end"/>
      </w:r>
    </w:p>
    <w:p w14:paraId="16CCD058" w14:textId="2221B91A" w:rsidR="008C7AA8" w:rsidRDefault="008C7AA8">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_Toc207815262 \h </w:instrText>
      </w:r>
      <w:r>
        <w:rPr>
          <w:noProof/>
        </w:rPr>
      </w:r>
      <w:r>
        <w:rPr>
          <w:noProof/>
        </w:rPr>
        <w:fldChar w:fldCharType="separate"/>
      </w:r>
      <w:r>
        <w:rPr>
          <w:noProof/>
        </w:rPr>
        <w:t>122</w:t>
      </w:r>
      <w:r>
        <w:rPr>
          <w:noProof/>
        </w:rPr>
        <w:fldChar w:fldCharType="end"/>
      </w:r>
    </w:p>
    <w:p w14:paraId="4A61802F" w14:textId="1413783D" w:rsidR="008C7AA8" w:rsidRDefault="008C7AA8">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_Toc207815263 \h </w:instrText>
      </w:r>
      <w:r>
        <w:rPr>
          <w:noProof/>
        </w:rPr>
      </w:r>
      <w:r>
        <w:rPr>
          <w:noProof/>
        </w:rPr>
        <w:fldChar w:fldCharType="separate"/>
      </w:r>
      <w:r>
        <w:rPr>
          <w:noProof/>
        </w:rPr>
        <w:t>123</w:t>
      </w:r>
      <w:r>
        <w:rPr>
          <w:noProof/>
        </w:rPr>
        <w:fldChar w:fldCharType="end"/>
      </w:r>
    </w:p>
    <w:p w14:paraId="197F581A" w14:textId="4BA84F78" w:rsidR="008C7AA8" w:rsidRDefault="008C7AA8">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_Toc207815264 \h </w:instrText>
      </w:r>
      <w:r>
        <w:rPr>
          <w:noProof/>
        </w:rPr>
      </w:r>
      <w:r>
        <w:rPr>
          <w:noProof/>
        </w:rPr>
        <w:fldChar w:fldCharType="separate"/>
      </w:r>
      <w:r>
        <w:rPr>
          <w:noProof/>
        </w:rPr>
        <w:t>123</w:t>
      </w:r>
      <w:r>
        <w:rPr>
          <w:noProof/>
        </w:rPr>
        <w:fldChar w:fldCharType="end"/>
      </w:r>
    </w:p>
    <w:p w14:paraId="4563ACCB" w14:textId="05A49109" w:rsidR="008C7AA8" w:rsidRDefault="008C7AA8">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_Toc207815265 \h </w:instrText>
      </w:r>
      <w:r>
        <w:rPr>
          <w:noProof/>
        </w:rPr>
      </w:r>
      <w:r>
        <w:rPr>
          <w:noProof/>
        </w:rPr>
        <w:fldChar w:fldCharType="separate"/>
      </w:r>
      <w:r>
        <w:rPr>
          <w:noProof/>
        </w:rPr>
        <w:t>123</w:t>
      </w:r>
      <w:r>
        <w:rPr>
          <w:noProof/>
        </w:rPr>
        <w:fldChar w:fldCharType="end"/>
      </w:r>
    </w:p>
    <w:p w14:paraId="1BE8CF4D" w14:textId="3FD83BCB" w:rsidR="008C7AA8" w:rsidRDefault="008C7AA8">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_Toc207815266 \h </w:instrText>
      </w:r>
      <w:r>
        <w:rPr>
          <w:noProof/>
        </w:rPr>
      </w:r>
      <w:r>
        <w:rPr>
          <w:noProof/>
        </w:rPr>
        <w:fldChar w:fldCharType="separate"/>
      </w:r>
      <w:r>
        <w:rPr>
          <w:noProof/>
        </w:rPr>
        <w:t>123</w:t>
      </w:r>
      <w:r>
        <w:rPr>
          <w:noProof/>
        </w:rPr>
        <w:fldChar w:fldCharType="end"/>
      </w:r>
    </w:p>
    <w:p w14:paraId="4D65717F" w14:textId="58A5205B" w:rsidR="008C7AA8" w:rsidRDefault="008C7AA8">
      <w:pPr>
        <w:pStyle w:val="TOC4"/>
        <w:rPr>
          <w:rFonts w:asciiTheme="minorHAnsi" w:eastAsiaTheme="minorEastAsia" w:hAnsiTheme="minorHAnsi" w:cstheme="minorBidi"/>
          <w:noProof/>
          <w:sz w:val="22"/>
          <w:szCs w:val="22"/>
          <w:lang w:val="en-US"/>
        </w:rPr>
      </w:pPr>
      <w:r>
        <w:rPr>
          <w:noProof/>
        </w:rPr>
        <w:t>6.4</w:t>
      </w:r>
      <w:r w:rsidRPr="008421F6">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8421F6">
        <w:rPr>
          <w:noProof/>
          <w:lang w:val="en-US"/>
        </w:rPr>
        <w:t>Notification</w:t>
      </w:r>
      <w:r>
        <w:rPr>
          <w:noProof/>
        </w:rPr>
        <w:tab/>
      </w:r>
      <w:r>
        <w:rPr>
          <w:noProof/>
        </w:rPr>
        <w:fldChar w:fldCharType="begin"/>
      </w:r>
      <w:r>
        <w:rPr>
          <w:noProof/>
        </w:rPr>
        <w:instrText xml:space="preserve"> PAGEREF _Toc207815267 \h </w:instrText>
      </w:r>
      <w:r>
        <w:rPr>
          <w:noProof/>
        </w:rPr>
      </w:r>
      <w:r>
        <w:rPr>
          <w:noProof/>
        </w:rPr>
        <w:fldChar w:fldCharType="separate"/>
      </w:r>
      <w:r>
        <w:rPr>
          <w:noProof/>
        </w:rPr>
        <w:t>124</w:t>
      </w:r>
      <w:r>
        <w:rPr>
          <w:noProof/>
        </w:rPr>
        <w:fldChar w:fldCharType="end"/>
      </w:r>
    </w:p>
    <w:p w14:paraId="47BFFBA3" w14:textId="3CAF8101" w:rsidR="008C7AA8" w:rsidRDefault="008C7AA8">
      <w:pPr>
        <w:pStyle w:val="TOC5"/>
        <w:rPr>
          <w:rFonts w:asciiTheme="minorHAnsi" w:eastAsiaTheme="minorEastAsia" w:hAnsiTheme="minorHAnsi" w:cstheme="minorBidi"/>
          <w:noProof/>
          <w:sz w:val="22"/>
          <w:szCs w:val="22"/>
          <w:lang w:val="en-US"/>
        </w:rPr>
      </w:pPr>
      <w:r>
        <w:rPr>
          <w:noProof/>
        </w:rPr>
        <w:t>6.4</w:t>
      </w:r>
      <w:r w:rsidRPr="008421F6">
        <w:rPr>
          <w:noProof/>
          <w:lang w:val="en-US"/>
        </w:rPr>
        <w:t>.5.2.1</w:t>
      </w:r>
      <w:r>
        <w:rPr>
          <w:rFonts w:asciiTheme="minorHAnsi" w:eastAsiaTheme="minorEastAsia" w:hAnsiTheme="minorHAnsi" w:cstheme="minorBidi"/>
          <w:noProof/>
          <w:sz w:val="22"/>
          <w:szCs w:val="22"/>
          <w:lang w:val="en-US"/>
        </w:rPr>
        <w:tab/>
      </w:r>
      <w:r w:rsidRPr="008421F6">
        <w:rPr>
          <w:noProof/>
          <w:lang w:val="en-US"/>
        </w:rPr>
        <w:t>Description</w:t>
      </w:r>
      <w:r>
        <w:rPr>
          <w:noProof/>
        </w:rPr>
        <w:tab/>
      </w:r>
      <w:r>
        <w:rPr>
          <w:noProof/>
        </w:rPr>
        <w:fldChar w:fldCharType="begin"/>
      </w:r>
      <w:r>
        <w:rPr>
          <w:noProof/>
        </w:rPr>
        <w:instrText xml:space="preserve"> PAGEREF _Toc207815268 \h </w:instrText>
      </w:r>
      <w:r>
        <w:rPr>
          <w:noProof/>
        </w:rPr>
      </w:r>
      <w:r>
        <w:rPr>
          <w:noProof/>
        </w:rPr>
        <w:fldChar w:fldCharType="separate"/>
      </w:r>
      <w:r>
        <w:rPr>
          <w:noProof/>
        </w:rPr>
        <w:t>124</w:t>
      </w:r>
      <w:r>
        <w:rPr>
          <w:noProof/>
        </w:rPr>
        <w:fldChar w:fldCharType="end"/>
      </w:r>
    </w:p>
    <w:p w14:paraId="2B2588A3" w14:textId="217E9564" w:rsidR="008C7AA8" w:rsidRDefault="008C7AA8">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_Toc207815269 \h </w:instrText>
      </w:r>
      <w:r>
        <w:rPr>
          <w:noProof/>
        </w:rPr>
      </w:r>
      <w:r>
        <w:rPr>
          <w:noProof/>
        </w:rPr>
        <w:fldChar w:fldCharType="separate"/>
      </w:r>
      <w:r>
        <w:rPr>
          <w:noProof/>
        </w:rPr>
        <w:t>124</w:t>
      </w:r>
      <w:r>
        <w:rPr>
          <w:noProof/>
        </w:rPr>
        <w:fldChar w:fldCharType="end"/>
      </w:r>
    </w:p>
    <w:p w14:paraId="59F7A8AF" w14:textId="3BA21106" w:rsidR="008C7AA8" w:rsidRDefault="008C7AA8">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_Toc207815270 \h </w:instrText>
      </w:r>
      <w:r>
        <w:rPr>
          <w:noProof/>
        </w:rPr>
      </w:r>
      <w:r>
        <w:rPr>
          <w:noProof/>
        </w:rPr>
        <w:fldChar w:fldCharType="separate"/>
      </w:r>
      <w:r>
        <w:rPr>
          <w:noProof/>
        </w:rPr>
        <w:t>124</w:t>
      </w:r>
      <w:r>
        <w:rPr>
          <w:noProof/>
        </w:rPr>
        <w:fldChar w:fldCharType="end"/>
      </w:r>
    </w:p>
    <w:p w14:paraId="0D0F28C1" w14:textId="0F446EE0" w:rsidR="008C7AA8" w:rsidRDefault="008C7AA8">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_Toc207815271 \h </w:instrText>
      </w:r>
      <w:r>
        <w:rPr>
          <w:noProof/>
        </w:rPr>
      </w:r>
      <w:r>
        <w:rPr>
          <w:noProof/>
        </w:rPr>
        <w:fldChar w:fldCharType="separate"/>
      </w:r>
      <w:r>
        <w:rPr>
          <w:noProof/>
        </w:rPr>
        <w:t>125</w:t>
      </w:r>
      <w:r>
        <w:rPr>
          <w:noProof/>
        </w:rPr>
        <w:fldChar w:fldCharType="end"/>
      </w:r>
    </w:p>
    <w:p w14:paraId="199B2C2A" w14:textId="39A2BE85" w:rsidR="008C7AA8" w:rsidRDefault="008C7AA8">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_Toc207815272 \h </w:instrText>
      </w:r>
      <w:r>
        <w:rPr>
          <w:noProof/>
        </w:rPr>
      </w:r>
      <w:r>
        <w:rPr>
          <w:noProof/>
        </w:rPr>
        <w:fldChar w:fldCharType="separate"/>
      </w:r>
      <w:r>
        <w:rPr>
          <w:noProof/>
        </w:rPr>
        <w:t>125</w:t>
      </w:r>
      <w:r>
        <w:rPr>
          <w:noProof/>
        </w:rPr>
        <w:fldChar w:fldCharType="end"/>
      </w:r>
    </w:p>
    <w:p w14:paraId="70F9F5A3" w14:textId="4C9BD1A9" w:rsidR="008C7AA8" w:rsidRDefault="008C7AA8">
      <w:pPr>
        <w:pStyle w:val="TOC4"/>
        <w:rPr>
          <w:rFonts w:asciiTheme="minorHAnsi" w:eastAsiaTheme="minorEastAsia" w:hAnsiTheme="minorHAnsi" w:cstheme="minorBidi"/>
          <w:noProof/>
          <w:sz w:val="22"/>
          <w:szCs w:val="22"/>
          <w:lang w:val="en-US"/>
        </w:rPr>
      </w:pPr>
      <w:r>
        <w:rPr>
          <w:noProof/>
        </w:rPr>
        <w:t>6.4</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_Toc207815273 \h </w:instrText>
      </w:r>
      <w:r>
        <w:rPr>
          <w:noProof/>
        </w:rPr>
      </w:r>
      <w:r>
        <w:rPr>
          <w:noProof/>
        </w:rPr>
        <w:fldChar w:fldCharType="separate"/>
      </w:r>
      <w:r>
        <w:rPr>
          <w:noProof/>
        </w:rPr>
        <w:t>126</w:t>
      </w:r>
      <w:r>
        <w:rPr>
          <w:noProof/>
        </w:rPr>
        <w:fldChar w:fldCharType="end"/>
      </w:r>
    </w:p>
    <w:p w14:paraId="405158C3" w14:textId="3D2553B5" w:rsidR="008C7AA8" w:rsidRDefault="008C7AA8">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_Toc207815274 \h </w:instrText>
      </w:r>
      <w:r>
        <w:rPr>
          <w:noProof/>
        </w:rPr>
      </w:r>
      <w:r>
        <w:rPr>
          <w:noProof/>
        </w:rPr>
        <w:fldChar w:fldCharType="separate"/>
      </w:r>
      <w:r>
        <w:rPr>
          <w:noProof/>
        </w:rPr>
        <w:t>126</w:t>
      </w:r>
      <w:r>
        <w:rPr>
          <w:noProof/>
        </w:rPr>
        <w:fldChar w:fldCharType="end"/>
      </w:r>
    </w:p>
    <w:p w14:paraId="0BC71612" w14:textId="4347DFC2" w:rsidR="008C7AA8" w:rsidRDefault="008C7AA8">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_Toc207815275 \h </w:instrText>
      </w:r>
      <w:r>
        <w:rPr>
          <w:noProof/>
        </w:rPr>
      </w:r>
      <w:r>
        <w:rPr>
          <w:noProof/>
        </w:rPr>
        <w:fldChar w:fldCharType="separate"/>
      </w:r>
      <w:r>
        <w:rPr>
          <w:noProof/>
        </w:rPr>
        <w:t>127</w:t>
      </w:r>
      <w:r>
        <w:rPr>
          <w:noProof/>
        </w:rPr>
        <w:fldChar w:fldCharType="end"/>
      </w:r>
    </w:p>
    <w:p w14:paraId="6FA67339" w14:textId="4E5D4527" w:rsidR="008C7AA8" w:rsidRDefault="008C7AA8">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_Toc207815276 \h </w:instrText>
      </w:r>
      <w:r>
        <w:rPr>
          <w:noProof/>
        </w:rPr>
      </w:r>
      <w:r>
        <w:rPr>
          <w:noProof/>
        </w:rPr>
        <w:fldChar w:fldCharType="separate"/>
      </w:r>
      <w:r>
        <w:rPr>
          <w:noProof/>
        </w:rPr>
        <w:t>129</w:t>
      </w:r>
      <w:r>
        <w:rPr>
          <w:noProof/>
        </w:rPr>
        <w:fldChar w:fldCharType="end"/>
      </w:r>
    </w:p>
    <w:p w14:paraId="5F9F44DF" w14:textId="6EEA17BC" w:rsidR="008C7AA8" w:rsidRDefault="008C7AA8">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_Toc207815277 \h </w:instrText>
      </w:r>
      <w:r>
        <w:rPr>
          <w:noProof/>
        </w:rPr>
      </w:r>
      <w:r>
        <w:rPr>
          <w:noProof/>
        </w:rPr>
        <w:fldChar w:fldCharType="separate"/>
      </w:r>
      <w:r>
        <w:rPr>
          <w:noProof/>
        </w:rPr>
        <w:t>130</w:t>
      </w:r>
      <w:r>
        <w:rPr>
          <w:noProof/>
        </w:rPr>
        <w:fldChar w:fldCharType="end"/>
      </w:r>
    </w:p>
    <w:p w14:paraId="7C21FFE4" w14:textId="73C98076" w:rsidR="008C7AA8" w:rsidRDefault="008C7AA8">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_Toc207815278 \h </w:instrText>
      </w:r>
      <w:r>
        <w:rPr>
          <w:noProof/>
        </w:rPr>
      </w:r>
      <w:r>
        <w:rPr>
          <w:noProof/>
        </w:rPr>
        <w:fldChar w:fldCharType="separate"/>
      </w:r>
      <w:r>
        <w:rPr>
          <w:noProof/>
        </w:rPr>
        <w:t>130</w:t>
      </w:r>
      <w:r>
        <w:rPr>
          <w:noProof/>
        </w:rPr>
        <w:fldChar w:fldCharType="end"/>
      </w:r>
    </w:p>
    <w:p w14:paraId="3F62C8B6" w14:textId="5DB3F8A9" w:rsidR="008C7AA8" w:rsidRDefault="008C7AA8">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_Toc207815279 \h </w:instrText>
      </w:r>
      <w:r>
        <w:rPr>
          <w:noProof/>
        </w:rPr>
      </w:r>
      <w:r>
        <w:rPr>
          <w:noProof/>
        </w:rPr>
        <w:fldChar w:fldCharType="separate"/>
      </w:r>
      <w:r>
        <w:rPr>
          <w:noProof/>
        </w:rPr>
        <w:t>131</w:t>
      </w:r>
      <w:r>
        <w:rPr>
          <w:noProof/>
        </w:rPr>
        <w:fldChar w:fldCharType="end"/>
      </w:r>
    </w:p>
    <w:p w14:paraId="4BBAC3C3" w14:textId="493CD7DD" w:rsidR="008C7AA8" w:rsidRDefault="008C7AA8">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_Toc207815280 \h </w:instrText>
      </w:r>
      <w:r>
        <w:rPr>
          <w:noProof/>
        </w:rPr>
      </w:r>
      <w:r>
        <w:rPr>
          <w:noProof/>
        </w:rPr>
        <w:fldChar w:fldCharType="separate"/>
      </w:r>
      <w:r>
        <w:rPr>
          <w:noProof/>
        </w:rPr>
        <w:t>132</w:t>
      </w:r>
      <w:r>
        <w:rPr>
          <w:noProof/>
        </w:rPr>
        <w:fldChar w:fldCharType="end"/>
      </w:r>
    </w:p>
    <w:p w14:paraId="56F4DAEB" w14:textId="2BB67A53" w:rsidR="008C7AA8" w:rsidRDefault="008C7AA8">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_Toc207815281 \h </w:instrText>
      </w:r>
      <w:r>
        <w:rPr>
          <w:noProof/>
        </w:rPr>
      </w:r>
      <w:r>
        <w:rPr>
          <w:noProof/>
        </w:rPr>
        <w:fldChar w:fldCharType="separate"/>
      </w:r>
      <w:r>
        <w:rPr>
          <w:noProof/>
        </w:rPr>
        <w:t>137</w:t>
      </w:r>
      <w:r>
        <w:rPr>
          <w:noProof/>
        </w:rPr>
        <w:fldChar w:fldCharType="end"/>
      </w:r>
    </w:p>
    <w:p w14:paraId="0A7F435D" w14:textId="64BFA6E5" w:rsidR="008C7AA8" w:rsidRDefault="008C7AA8">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_Toc207815282 \h </w:instrText>
      </w:r>
      <w:r>
        <w:rPr>
          <w:noProof/>
        </w:rPr>
      </w:r>
      <w:r>
        <w:rPr>
          <w:noProof/>
        </w:rPr>
        <w:fldChar w:fldCharType="separate"/>
      </w:r>
      <w:r>
        <w:rPr>
          <w:noProof/>
        </w:rPr>
        <w:t>146</w:t>
      </w:r>
      <w:r>
        <w:rPr>
          <w:noProof/>
        </w:rPr>
        <w:fldChar w:fldCharType="end"/>
      </w:r>
    </w:p>
    <w:p w14:paraId="4F480008" w14:textId="717BA718" w:rsidR="008C7AA8" w:rsidRDefault="008C7AA8">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_Toc207815283 \h </w:instrText>
      </w:r>
      <w:r>
        <w:rPr>
          <w:noProof/>
        </w:rPr>
      </w:r>
      <w:r>
        <w:rPr>
          <w:noProof/>
        </w:rPr>
        <w:fldChar w:fldCharType="separate"/>
      </w:r>
      <w:r>
        <w:rPr>
          <w:noProof/>
        </w:rPr>
        <w:t>146</w:t>
      </w:r>
      <w:r>
        <w:rPr>
          <w:noProof/>
        </w:rPr>
        <w:fldChar w:fldCharType="end"/>
      </w:r>
    </w:p>
    <w:p w14:paraId="1836040E" w14:textId="5136CE97" w:rsidR="008C7AA8" w:rsidRDefault="008C7AA8">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_Toc207815284 \h </w:instrText>
      </w:r>
      <w:r>
        <w:rPr>
          <w:noProof/>
        </w:rPr>
      </w:r>
      <w:r>
        <w:rPr>
          <w:noProof/>
        </w:rPr>
        <w:fldChar w:fldCharType="separate"/>
      </w:r>
      <w:r>
        <w:rPr>
          <w:noProof/>
        </w:rPr>
        <w:t>146</w:t>
      </w:r>
      <w:r>
        <w:rPr>
          <w:noProof/>
        </w:rPr>
        <w:fldChar w:fldCharType="end"/>
      </w:r>
    </w:p>
    <w:p w14:paraId="6B465C0F" w14:textId="5707AD69" w:rsidR="008C7AA8" w:rsidRDefault="008C7AA8">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_Toc207815285 \h </w:instrText>
      </w:r>
      <w:r>
        <w:rPr>
          <w:noProof/>
        </w:rPr>
      </w:r>
      <w:r>
        <w:rPr>
          <w:noProof/>
        </w:rPr>
        <w:fldChar w:fldCharType="separate"/>
      </w:r>
      <w:r>
        <w:rPr>
          <w:noProof/>
        </w:rPr>
        <w:t>147</w:t>
      </w:r>
      <w:r>
        <w:rPr>
          <w:noProof/>
        </w:rPr>
        <w:fldChar w:fldCharType="end"/>
      </w:r>
    </w:p>
    <w:p w14:paraId="05469687" w14:textId="15412D99" w:rsidR="008C7AA8" w:rsidRDefault="008C7AA8">
      <w:pPr>
        <w:pStyle w:val="TOC4"/>
        <w:rPr>
          <w:rFonts w:asciiTheme="minorHAnsi" w:eastAsiaTheme="minorEastAsia" w:hAnsiTheme="minorHAnsi" w:cstheme="minorBidi"/>
          <w:noProof/>
          <w:sz w:val="22"/>
          <w:szCs w:val="22"/>
          <w:lang w:val="en-US"/>
        </w:rPr>
      </w:pPr>
      <w:r>
        <w:rPr>
          <w:noProof/>
        </w:rPr>
        <w:t>6.4</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_Toc207815286 \h </w:instrText>
      </w:r>
      <w:r>
        <w:rPr>
          <w:noProof/>
        </w:rPr>
      </w:r>
      <w:r>
        <w:rPr>
          <w:noProof/>
        </w:rPr>
        <w:fldChar w:fldCharType="separate"/>
      </w:r>
      <w:r>
        <w:rPr>
          <w:noProof/>
        </w:rPr>
        <w:t>147</w:t>
      </w:r>
      <w:r>
        <w:rPr>
          <w:noProof/>
        </w:rPr>
        <w:fldChar w:fldCharType="end"/>
      </w:r>
    </w:p>
    <w:p w14:paraId="00095BE4" w14:textId="4A560CE8" w:rsidR="008C7AA8" w:rsidRDefault="008C7AA8">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_Toc207815287 \h </w:instrText>
      </w:r>
      <w:r>
        <w:rPr>
          <w:noProof/>
        </w:rPr>
      </w:r>
      <w:r>
        <w:rPr>
          <w:noProof/>
        </w:rPr>
        <w:fldChar w:fldCharType="separate"/>
      </w:r>
      <w:r>
        <w:rPr>
          <w:noProof/>
        </w:rPr>
        <w:t>147</w:t>
      </w:r>
      <w:r>
        <w:rPr>
          <w:noProof/>
        </w:rPr>
        <w:fldChar w:fldCharType="end"/>
      </w:r>
    </w:p>
    <w:p w14:paraId="0216D8B4" w14:textId="16EA6FB1" w:rsidR="008C7AA8" w:rsidRDefault="008C7AA8">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_Toc207815288 \h </w:instrText>
      </w:r>
      <w:r>
        <w:rPr>
          <w:noProof/>
        </w:rPr>
      </w:r>
      <w:r>
        <w:rPr>
          <w:noProof/>
        </w:rPr>
        <w:fldChar w:fldCharType="separate"/>
      </w:r>
      <w:r>
        <w:rPr>
          <w:noProof/>
        </w:rPr>
        <w:t>147</w:t>
      </w:r>
      <w:r>
        <w:rPr>
          <w:noProof/>
        </w:rPr>
        <w:fldChar w:fldCharType="end"/>
      </w:r>
    </w:p>
    <w:p w14:paraId="41841E93" w14:textId="24223224" w:rsidR="008C7AA8" w:rsidRDefault="008C7AA8">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_Toc207815289 \h </w:instrText>
      </w:r>
      <w:r>
        <w:rPr>
          <w:noProof/>
        </w:rPr>
      </w:r>
      <w:r>
        <w:rPr>
          <w:noProof/>
        </w:rPr>
        <w:fldChar w:fldCharType="separate"/>
      </w:r>
      <w:r>
        <w:rPr>
          <w:noProof/>
        </w:rPr>
        <w:t>147</w:t>
      </w:r>
      <w:r>
        <w:rPr>
          <w:noProof/>
        </w:rPr>
        <w:fldChar w:fldCharType="end"/>
      </w:r>
    </w:p>
    <w:p w14:paraId="0495C2D8" w14:textId="229A8168" w:rsidR="008C7AA8" w:rsidRDefault="008C7AA8">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_Toc207815290 \h </w:instrText>
      </w:r>
      <w:r>
        <w:rPr>
          <w:noProof/>
        </w:rPr>
      </w:r>
      <w:r>
        <w:rPr>
          <w:noProof/>
        </w:rPr>
        <w:fldChar w:fldCharType="separate"/>
      </w:r>
      <w:r>
        <w:rPr>
          <w:noProof/>
        </w:rPr>
        <w:t>148</w:t>
      </w:r>
      <w:r>
        <w:rPr>
          <w:noProof/>
        </w:rPr>
        <w:fldChar w:fldCharType="end"/>
      </w:r>
    </w:p>
    <w:p w14:paraId="006086C7" w14:textId="2382BCD2" w:rsidR="008C7AA8" w:rsidRDefault="008C7AA8">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_Toc207815291 \h </w:instrText>
      </w:r>
      <w:r>
        <w:rPr>
          <w:noProof/>
        </w:rPr>
      </w:r>
      <w:r>
        <w:rPr>
          <w:noProof/>
        </w:rPr>
        <w:fldChar w:fldCharType="separate"/>
      </w:r>
      <w:r>
        <w:rPr>
          <w:noProof/>
        </w:rPr>
        <w:t>148</w:t>
      </w:r>
      <w:r>
        <w:rPr>
          <w:noProof/>
        </w:rPr>
        <w:fldChar w:fldCharType="end"/>
      </w:r>
    </w:p>
    <w:p w14:paraId="121F3D83" w14:textId="0918F147" w:rsidR="008C7AA8" w:rsidRDefault="008C7AA8">
      <w:pPr>
        <w:pStyle w:val="TOC4"/>
        <w:rPr>
          <w:rFonts w:asciiTheme="minorHAnsi" w:eastAsiaTheme="minorEastAsia" w:hAnsiTheme="minorHAnsi" w:cstheme="minorBidi"/>
          <w:noProof/>
          <w:sz w:val="22"/>
          <w:szCs w:val="22"/>
          <w:lang w:val="en-US"/>
        </w:rPr>
      </w:pPr>
      <w:r>
        <w:rPr>
          <w:noProof/>
        </w:rPr>
        <w:t>6.4</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_Toc207815292 \h </w:instrText>
      </w:r>
      <w:r>
        <w:rPr>
          <w:noProof/>
        </w:rPr>
      </w:r>
      <w:r>
        <w:rPr>
          <w:noProof/>
        </w:rPr>
        <w:fldChar w:fldCharType="separate"/>
      </w:r>
      <w:r>
        <w:rPr>
          <w:noProof/>
        </w:rPr>
        <w:t>149</w:t>
      </w:r>
      <w:r>
        <w:rPr>
          <w:noProof/>
        </w:rPr>
        <w:fldChar w:fldCharType="end"/>
      </w:r>
    </w:p>
    <w:p w14:paraId="53878D6D" w14:textId="2E9B5080" w:rsidR="008C7AA8" w:rsidRDefault="008C7AA8">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_Toc207815293 \h </w:instrText>
      </w:r>
      <w:r>
        <w:rPr>
          <w:noProof/>
        </w:rPr>
      </w:r>
      <w:r>
        <w:rPr>
          <w:noProof/>
        </w:rPr>
        <w:fldChar w:fldCharType="separate"/>
      </w:r>
      <w:r>
        <w:rPr>
          <w:noProof/>
        </w:rPr>
        <w:t>149</w:t>
      </w:r>
      <w:r>
        <w:rPr>
          <w:noProof/>
        </w:rPr>
        <w:fldChar w:fldCharType="end"/>
      </w:r>
    </w:p>
    <w:p w14:paraId="124977B5" w14:textId="18A28968" w:rsidR="008C7AA8" w:rsidRDefault="008C7AA8">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_Toc207815294 \h </w:instrText>
      </w:r>
      <w:r>
        <w:rPr>
          <w:noProof/>
        </w:rPr>
      </w:r>
      <w:r>
        <w:rPr>
          <w:noProof/>
        </w:rPr>
        <w:fldChar w:fldCharType="separate"/>
      </w:r>
      <w:r>
        <w:rPr>
          <w:noProof/>
        </w:rPr>
        <w:t>149</w:t>
      </w:r>
      <w:r>
        <w:rPr>
          <w:noProof/>
        </w:rPr>
        <w:fldChar w:fldCharType="end"/>
      </w:r>
    </w:p>
    <w:p w14:paraId="27821008" w14:textId="193495C0" w:rsidR="008C7AA8" w:rsidRDefault="008C7AA8">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_Toc207815295 \h </w:instrText>
      </w:r>
      <w:r>
        <w:rPr>
          <w:noProof/>
        </w:rPr>
      </w:r>
      <w:r>
        <w:rPr>
          <w:noProof/>
        </w:rPr>
        <w:fldChar w:fldCharType="separate"/>
      </w:r>
      <w:r>
        <w:rPr>
          <w:noProof/>
        </w:rPr>
        <w:t>149</w:t>
      </w:r>
      <w:r>
        <w:rPr>
          <w:noProof/>
        </w:rPr>
        <w:fldChar w:fldCharType="end"/>
      </w:r>
    </w:p>
    <w:p w14:paraId="43ADBC00" w14:textId="434E229B" w:rsidR="008C7AA8" w:rsidRDefault="008C7AA8">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_Toc207815296 \h </w:instrText>
      </w:r>
      <w:r>
        <w:rPr>
          <w:noProof/>
        </w:rPr>
      </w:r>
      <w:r>
        <w:rPr>
          <w:noProof/>
        </w:rPr>
        <w:fldChar w:fldCharType="separate"/>
      </w:r>
      <w:r>
        <w:rPr>
          <w:noProof/>
        </w:rPr>
        <w:t>149</w:t>
      </w:r>
      <w:r>
        <w:rPr>
          <w:noProof/>
        </w:rPr>
        <w:fldChar w:fldCharType="end"/>
      </w:r>
    </w:p>
    <w:p w14:paraId="7B123592" w14:textId="3A8A8E99" w:rsidR="008C7AA8" w:rsidRDefault="008C7AA8">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_Toc207815297 \h </w:instrText>
      </w:r>
      <w:r>
        <w:rPr>
          <w:noProof/>
        </w:rPr>
      </w:r>
      <w:r>
        <w:rPr>
          <w:noProof/>
        </w:rPr>
        <w:fldChar w:fldCharType="separate"/>
      </w:r>
      <w:r>
        <w:rPr>
          <w:noProof/>
        </w:rPr>
        <w:t>149</w:t>
      </w:r>
      <w:r>
        <w:rPr>
          <w:noProof/>
        </w:rPr>
        <w:fldChar w:fldCharType="end"/>
      </w:r>
    </w:p>
    <w:p w14:paraId="049E1F9F" w14:textId="21E8A512" w:rsidR="008C7AA8" w:rsidRDefault="008C7AA8">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_Toc207815298 \h </w:instrText>
      </w:r>
      <w:r>
        <w:rPr>
          <w:noProof/>
        </w:rPr>
      </w:r>
      <w:r>
        <w:rPr>
          <w:noProof/>
        </w:rPr>
        <w:fldChar w:fldCharType="separate"/>
      </w:r>
      <w:r>
        <w:rPr>
          <w:noProof/>
        </w:rPr>
        <w:t>149</w:t>
      </w:r>
      <w:r>
        <w:rPr>
          <w:noProof/>
        </w:rPr>
        <w:fldChar w:fldCharType="end"/>
      </w:r>
    </w:p>
    <w:p w14:paraId="412FDAB9" w14:textId="1B78840B" w:rsidR="008C7AA8" w:rsidRDefault="008C7AA8">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_Toc207815299 \h </w:instrText>
      </w:r>
      <w:r>
        <w:rPr>
          <w:noProof/>
        </w:rPr>
      </w:r>
      <w:r>
        <w:rPr>
          <w:noProof/>
        </w:rPr>
        <w:fldChar w:fldCharType="separate"/>
      </w:r>
      <w:r>
        <w:rPr>
          <w:noProof/>
        </w:rPr>
        <w:t>149</w:t>
      </w:r>
      <w:r>
        <w:rPr>
          <w:noProof/>
        </w:rPr>
        <w:fldChar w:fldCharType="end"/>
      </w:r>
    </w:p>
    <w:p w14:paraId="63E6BB61" w14:textId="666EFCEF" w:rsidR="008C7AA8" w:rsidRDefault="008C7AA8">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_Toc207815300 \h </w:instrText>
      </w:r>
      <w:r>
        <w:rPr>
          <w:noProof/>
        </w:rPr>
      </w:r>
      <w:r>
        <w:rPr>
          <w:noProof/>
        </w:rPr>
        <w:fldChar w:fldCharType="separate"/>
      </w:r>
      <w:r>
        <w:rPr>
          <w:noProof/>
        </w:rPr>
        <w:t>150</w:t>
      </w:r>
      <w:r>
        <w:rPr>
          <w:noProof/>
        </w:rPr>
        <w:fldChar w:fldCharType="end"/>
      </w:r>
    </w:p>
    <w:p w14:paraId="25AF5FB7" w14:textId="22508012" w:rsidR="008C7AA8" w:rsidRDefault="008C7AA8">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_Toc207815301 \h </w:instrText>
      </w:r>
      <w:r>
        <w:rPr>
          <w:noProof/>
        </w:rPr>
      </w:r>
      <w:r>
        <w:rPr>
          <w:noProof/>
        </w:rPr>
        <w:fldChar w:fldCharType="separate"/>
      </w:r>
      <w:r>
        <w:rPr>
          <w:noProof/>
        </w:rPr>
        <w:t>151</w:t>
      </w:r>
      <w:r>
        <w:rPr>
          <w:noProof/>
        </w:rPr>
        <w:fldChar w:fldCharType="end"/>
      </w:r>
    </w:p>
    <w:p w14:paraId="53F7C366" w14:textId="13A94180"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_Toc207815302 \h </w:instrText>
      </w:r>
      <w:r>
        <w:rPr>
          <w:noProof/>
        </w:rPr>
      </w:r>
      <w:r>
        <w:rPr>
          <w:noProof/>
        </w:rPr>
        <w:fldChar w:fldCharType="separate"/>
      </w:r>
      <w:r>
        <w:rPr>
          <w:noProof/>
        </w:rPr>
        <w:t>151</w:t>
      </w:r>
      <w:r>
        <w:rPr>
          <w:noProof/>
        </w:rPr>
        <w:fldChar w:fldCharType="end"/>
      </w:r>
    </w:p>
    <w:p w14:paraId="63100AAD" w14:textId="4B882175"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_Toc207815303 \h </w:instrText>
      </w:r>
      <w:r>
        <w:rPr>
          <w:noProof/>
        </w:rPr>
      </w:r>
      <w:r>
        <w:rPr>
          <w:noProof/>
        </w:rPr>
        <w:fldChar w:fldCharType="separate"/>
      </w:r>
      <w:r>
        <w:rPr>
          <w:noProof/>
        </w:rPr>
        <w:t>151</w:t>
      </w:r>
      <w:r>
        <w:rPr>
          <w:noProof/>
        </w:rPr>
        <w:fldChar w:fldCharType="end"/>
      </w:r>
    </w:p>
    <w:p w14:paraId="79767AE4" w14:textId="3AB39D6A" w:rsidR="008C7AA8" w:rsidRDefault="008C7AA8">
      <w:pPr>
        <w:pStyle w:val="TOC3"/>
        <w:rPr>
          <w:rFonts w:asciiTheme="minorHAnsi" w:eastAsiaTheme="minorEastAsia" w:hAnsiTheme="minorHAnsi" w:cstheme="minorBidi"/>
          <w:noProof/>
          <w:sz w:val="22"/>
          <w:szCs w:val="22"/>
          <w:lang w:val="en-US"/>
        </w:rPr>
      </w:pPr>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_Toc207815304 \h </w:instrText>
      </w:r>
      <w:r>
        <w:rPr>
          <w:noProof/>
        </w:rPr>
      </w:r>
      <w:r>
        <w:rPr>
          <w:noProof/>
        </w:rPr>
        <w:fldChar w:fldCharType="separate"/>
      </w:r>
      <w:r>
        <w:rPr>
          <w:noProof/>
        </w:rPr>
        <w:t>151</w:t>
      </w:r>
      <w:r>
        <w:rPr>
          <w:noProof/>
        </w:rPr>
        <w:fldChar w:fldCharType="end"/>
      </w:r>
    </w:p>
    <w:p w14:paraId="51557A2F" w14:textId="5D4AB5E5"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_Toc207815305 \h </w:instrText>
      </w:r>
      <w:r>
        <w:rPr>
          <w:noProof/>
        </w:rPr>
      </w:r>
      <w:r>
        <w:rPr>
          <w:noProof/>
        </w:rPr>
        <w:fldChar w:fldCharType="separate"/>
      </w:r>
      <w:r>
        <w:rPr>
          <w:noProof/>
        </w:rPr>
        <w:t>151</w:t>
      </w:r>
      <w:r>
        <w:rPr>
          <w:noProof/>
        </w:rPr>
        <w:fldChar w:fldCharType="end"/>
      </w:r>
    </w:p>
    <w:p w14:paraId="573D3291" w14:textId="533B2FD2"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_Toc207815306 \h </w:instrText>
      </w:r>
      <w:r>
        <w:rPr>
          <w:noProof/>
        </w:rPr>
      </w:r>
      <w:r>
        <w:rPr>
          <w:noProof/>
        </w:rPr>
        <w:fldChar w:fldCharType="separate"/>
      </w:r>
      <w:r>
        <w:rPr>
          <w:noProof/>
        </w:rPr>
        <w:t>152</w:t>
      </w:r>
      <w:r>
        <w:rPr>
          <w:noProof/>
        </w:rPr>
        <w:fldChar w:fldCharType="end"/>
      </w:r>
    </w:p>
    <w:p w14:paraId="61C9C82E" w14:textId="6D9018E9"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_Toc207815307 \h </w:instrText>
      </w:r>
      <w:r>
        <w:rPr>
          <w:noProof/>
        </w:rPr>
      </w:r>
      <w:r>
        <w:rPr>
          <w:noProof/>
        </w:rPr>
        <w:fldChar w:fldCharType="separate"/>
      </w:r>
      <w:r>
        <w:rPr>
          <w:noProof/>
        </w:rPr>
        <w:t>152</w:t>
      </w:r>
      <w:r>
        <w:rPr>
          <w:noProof/>
        </w:rPr>
        <w:fldChar w:fldCharType="end"/>
      </w:r>
    </w:p>
    <w:p w14:paraId="15116EF2" w14:textId="43DCA1D2"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_Toc207815308 \h </w:instrText>
      </w:r>
      <w:r>
        <w:rPr>
          <w:noProof/>
        </w:rPr>
      </w:r>
      <w:r>
        <w:rPr>
          <w:noProof/>
        </w:rPr>
        <w:fldChar w:fldCharType="separate"/>
      </w:r>
      <w:r>
        <w:rPr>
          <w:noProof/>
        </w:rPr>
        <w:t>152</w:t>
      </w:r>
      <w:r>
        <w:rPr>
          <w:noProof/>
        </w:rPr>
        <w:fldChar w:fldCharType="end"/>
      </w:r>
    </w:p>
    <w:p w14:paraId="58D9F269" w14:textId="5D9DD79F"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_Toc207815309 \h </w:instrText>
      </w:r>
      <w:r>
        <w:rPr>
          <w:noProof/>
        </w:rPr>
      </w:r>
      <w:r>
        <w:rPr>
          <w:noProof/>
        </w:rPr>
        <w:fldChar w:fldCharType="separate"/>
      </w:r>
      <w:r>
        <w:rPr>
          <w:noProof/>
        </w:rPr>
        <w:t>152</w:t>
      </w:r>
      <w:r>
        <w:rPr>
          <w:noProof/>
        </w:rPr>
        <w:fldChar w:fldCharType="end"/>
      </w:r>
    </w:p>
    <w:p w14:paraId="3C357E56" w14:textId="7E6AAF65"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_Toc207815310 \h </w:instrText>
      </w:r>
      <w:r>
        <w:rPr>
          <w:noProof/>
        </w:rPr>
      </w:r>
      <w:r>
        <w:rPr>
          <w:noProof/>
        </w:rPr>
        <w:fldChar w:fldCharType="separate"/>
      </w:r>
      <w:r>
        <w:rPr>
          <w:noProof/>
        </w:rPr>
        <w:t>153</w:t>
      </w:r>
      <w:r>
        <w:rPr>
          <w:noProof/>
        </w:rPr>
        <w:fldChar w:fldCharType="end"/>
      </w:r>
    </w:p>
    <w:p w14:paraId="6B3C7B10" w14:textId="6EC79F54"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_Toc207815311 \h </w:instrText>
      </w:r>
      <w:r>
        <w:rPr>
          <w:noProof/>
        </w:rPr>
      </w:r>
      <w:r>
        <w:rPr>
          <w:noProof/>
        </w:rPr>
        <w:fldChar w:fldCharType="separate"/>
      </w:r>
      <w:r>
        <w:rPr>
          <w:noProof/>
        </w:rPr>
        <w:t>153</w:t>
      </w:r>
      <w:r>
        <w:rPr>
          <w:noProof/>
        </w:rPr>
        <w:fldChar w:fldCharType="end"/>
      </w:r>
    </w:p>
    <w:p w14:paraId="0A49FC24" w14:textId="0E72DDE2"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_Toc207815312 \h </w:instrText>
      </w:r>
      <w:r>
        <w:rPr>
          <w:noProof/>
        </w:rPr>
      </w:r>
      <w:r>
        <w:rPr>
          <w:noProof/>
        </w:rPr>
        <w:fldChar w:fldCharType="separate"/>
      </w:r>
      <w:r>
        <w:rPr>
          <w:noProof/>
        </w:rPr>
        <w:t>153</w:t>
      </w:r>
      <w:r>
        <w:rPr>
          <w:noProof/>
        </w:rPr>
        <w:fldChar w:fldCharType="end"/>
      </w:r>
    </w:p>
    <w:p w14:paraId="535AB723" w14:textId="150F97D7"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_Toc207815313 \h </w:instrText>
      </w:r>
      <w:r>
        <w:rPr>
          <w:noProof/>
        </w:rPr>
      </w:r>
      <w:r>
        <w:rPr>
          <w:noProof/>
        </w:rPr>
        <w:fldChar w:fldCharType="separate"/>
      </w:r>
      <w:r>
        <w:rPr>
          <w:noProof/>
        </w:rPr>
        <w:t>153</w:t>
      </w:r>
      <w:r>
        <w:rPr>
          <w:noProof/>
        </w:rPr>
        <w:fldChar w:fldCharType="end"/>
      </w:r>
    </w:p>
    <w:p w14:paraId="5A308D2F" w14:textId="7D608B6E"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_Toc207815314 \h </w:instrText>
      </w:r>
      <w:r>
        <w:rPr>
          <w:noProof/>
        </w:rPr>
      </w:r>
      <w:r>
        <w:rPr>
          <w:noProof/>
        </w:rPr>
        <w:fldChar w:fldCharType="separate"/>
      </w:r>
      <w:r>
        <w:rPr>
          <w:noProof/>
        </w:rPr>
        <w:t>153</w:t>
      </w:r>
      <w:r>
        <w:rPr>
          <w:noProof/>
        </w:rPr>
        <w:fldChar w:fldCharType="end"/>
      </w:r>
    </w:p>
    <w:p w14:paraId="13A52B41" w14:textId="11BA72B0"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_Toc207815315 \h </w:instrText>
      </w:r>
      <w:r>
        <w:rPr>
          <w:noProof/>
        </w:rPr>
      </w:r>
      <w:r>
        <w:rPr>
          <w:noProof/>
        </w:rPr>
        <w:fldChar w:fldCharType="separate"/>
      </w:r>
      <w:r>
        <w:rPr>
          <w:noProof/>
        </w:rPr>
        <w:t>157</w:t>
      </w:r>
      <w:r>
        <w:rPr>
          <w:noProof/>
        </w:rPr>
        <w:fldChar w:fldCharType="end"/>
      </w:r>
    </w:p>
    <w:p w14:paraId="427914A9" w14:textId="4F8EA0B5"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_Toc207815316 \h </w:instrText>
      </w:r>
      <w:r>
        <w:rPr>
          <w:noProof/>
        </w:rPr>
      </w:r>
      <w:r>
        <w:rPr>
          <w:noProof/>
        </w:rPr>
        <w:fldChar w:fldCharType="separate"/>
      </w:r>
      <w:r>
        <w:rPr>
          <w:noProof/>
        </w:rPr>
        <w:t>158</w:t>
      </w:r>
      <w:r>
        <w:rPr>
          <w:noProof/>
        </w:rPr>
        <w:fldChar w:fldCharType="end"/>
      </w:r>
    </w:p>
    <w:p w14:paraId="3A1A6C24" w14:textId="6B7D4839"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_Toc207815317 \h </w:instrText>
      </w:r>
      <w:r>
        <w:rPr>
          <w:noProof/>
        </w:rPr>
      </w:r>
      <w:r>
        <w:rPr>
          <w:noProof/>
        </w:rPr>
        <w:fldChar w:fldCharType="separate"/>
      </w:r>
      <w:r>
        <w:rPr>
          <w:noProof/>
        </w:rPr>
        <w:t>158</w:t>
      </w:r>
      <w:r>
        <w:rPr>
          <w:noProof/>
        </w:rPr>
        <w:fldChar w:fldCharType="end"/>
      </w:r>
    </w:p>
    <w:p w14:paraId="22B36544" w14:textId="2D9974C3"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_Toc207815318 \h </w:instrText>
      </w:r>
      <w:r>
        <w:rPr>
          <w:noProof/>
        </w:rPr>
      </w:r>
      <w:r>
        <w:rPr>
          <w:noProof/>
        </w:rPr>
        <w:fldChar w:fldCharType="separate"/>
      </w:r>
      <w:r>
        <w:rPr>
          <w:noProof/>
        </w:rPr>
        <w:t>158</w:t>
      </w:r>
      <w:r>
        <w:rPr>
          <w:noProof/>
        </w:rPr>
        <w:fldChar w:fldCharType="end"/>
      </w:r>
    </w:p>
    <w:p w14:paraId="5740A06B" w14:textId="17EF7634"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_Toc207815319 \h </w:instrText>
      </w:r>
      <w:r>
        <w:rPr>
          <w:noProof/>
        </w:rPr>
      </w:r>
      <w:r>
        <w:rPr>
          <w:noProof/>
        </w:rPr>
        <w:fldChar w:fldCharType="separate"/>
      </w:r>
      <w:r>
        <w:rPr>
          <w:noProof/>
        </w:rPr>
        <w:t>158</w:t>
      </w:r>
      <w:r>
        <w:rPr>
          <w:noProof/>
        </w:rPr>
        <w:fldChar w:fldCharType="end"/>
      </w:r>
    </w:p>
    <w:p w14:paraId="655703FB" w14:textId="45404B3C" w:rsidR="008C7AA8" w:rsidRDefault="008C7AA8">
      <w:pPr>
        <w:pStyle w:val="TOC4"/>
        <w:rPr>
          <w:rFonts w:asciiTheme="minorHAnsi" w:eastAsiaTheme="minorEastAsia" w:hAnsiTheme="minorHAnsi" w:cstheme="minorBidi"/>
          <w:noProof/>
          <w:sz w:val="22"/>
          <w:szCs w:val="22"/>
          <w:lang w:val="en-US"/>
        </w:rPr>
      </w:pPr>
      <w:r>
        <w:rPr>
          <w:noProof/>
          <w:lang w:eastAsia="zh-CN"/>
        </w:rPr>
        <w:t>6.5</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_Toc207815320 \h </w:instrText>
      </w:r>
      <w:r>
        <w:rPr>
          <w:noProof/>
        </w:rPr>
      </w:r>
      <w:r>
        <w:rPr>
          <w:noProof/>
        </w:rPr>
        <w:fldChar w:fldCharType="separate"/>
      </w:r>
      <w:r>
        <w:rPr>
          <w:noProof/>
        </w:rPr>
        <w:t>159</w:t>
      </w:r>
      <w:r>
        <w:rPr>
          <w:noProof/>
        </w:rPr>
        <w:fldChar w:fldCharType="end"/>
      </w:r>
    </w:p>
    <w:p w14:paraId="5640AF97" w14:textId="6E8C198B"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_Toc207815321 \h </w:instrText>
      </w:r>
      <w:r>
        <w:rPr>
          <w:noProof/>
        </w:rPr>
      </w:r>
      <w:r>
        <w:rPr>
          <w:noProof/>
        </w:rPr>
        <w:fldChar w:fldCharType="separate"/>
      </w:r>
      <w:r>
        <w:rPr>
          <w:noProof/>
        </w:rPr>
        <w:t>159</w:t>
      </w:r>
      <w:r>
        <w:rPr>
          <w:noProof/>
        </w:rPr>
        <w:fldChar w:fldCharType="end"/>
      </w:r>
    </w:p>
    <w:p w14:paraId="0A9D13EB" w14:textId="5296C48F"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_Toc207815322 \h </w:instrText>
      </w:r>
      <w:r>
        <w:rPr>
          <w:noProof/>
        </w:rPr>
      </w:r>
      <w:r>
        <w:rPr>
          <w:noProof/>
        </w:rPr>
        <w:fldChar w:fldCharType="separate"/>
      </w:r>
      <w:r>
        <w:rPr>
          <w:noProof/>
        </w:rPr>
        <w:t>160</w:t>
      </w:r>
      <w:r>
        <w:rPr>
          <w:noProof/>
        </w:rPr>
        <w:fldChar w:fldCharType="end"/>
      </w:r>
    </w:p>
    <w:p w14:paraId="4711CC9A" w14:textId="19EBDC00"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_Toc207815323 \h </w:instrText>
      </w:r>
      <w:r>
        <w:rPr>
          <w:noProof/>
        </w:rPr>
      </w:r>
      <w:r>
        <w:rPr>
          <w:noProof/>
        </w:rPr>
        <w:fldChar w:fldCharType="separate"/>
      </w:r>
      <w:r>
        <w:rPr>
          <w:noProof/>
        </w:rPr>
        <w:t>160</w:t>
      </w:r>
      <w:r>
        <w:rPr>
          <w:noProof/>
        </w:rPr>
        <w:fldChar w:fldCharType="end"/>
      </w:r>
    </w:p>
    <w:p w14:paraId="10E30C8F" w14:textId="2D69C30A"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_Toc207815324 \h </w:instrText>
      </w:r>
      <w:r>
        <w:rPr>
          <w:noProof/>
        </w:rPr>
      </w:r>
      <w:r>
        <w:rPr>
          <w:noProof/>
        </w:rPr>
        <w:fldChar w:fldCharType="separate"/>
      </w:r>
      <w:r>
        <w:rPr>
          <w:noProof/>
        </w:rPr>
        <w:t>161</w:t>
      </w:r>
      <w:r>
        <w:rPr>
          <w:noProof/>
        </w:rPr>
        <w:fldChar w:fldCharType="end"/>
      </w:r>
    </w:p>
    <w:p w14:paraId="716590E7" w14:textId="617CE098"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_Toc207815325 \h </w:instrText>
      </w:r>
      <w:r>
        <w:rPr>
          <w:noProof/>
        </w:rPr>
      </w:r>
      <w:r>
        <w:rPr>
          <w:noProof/>
        </w:rPr>
        <w:fldChar w:fldCharType="separate"/>
      </w:r>
      <w:r>
        <w:rPr>
          <w:noProof/>
        </w:rPr>
        <w:t>161</w:t>
      </w:r>
      <w:r>
        <w:rPr>
          <w:noProof/>
        </w:rPr>
        <w:fldChar w:fldCharType="end"/>
      </w:r>
    </w:p>
    <w:p w14:paraId="6074EEA5" w14:textId="0BC6CE35"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_Toc207815326 \h </w:instrText>
      </w:r>
      <w:r>
        <w:rPr>
          <w:noProof/>
        </w:rPr>
      </w:r>
      <w:r>
        <w:rPr>
          <w:noProof/>
        </w:rPr>
        <w:fldChar w:fldCharType="separate"/>
      </w:r>
      <w:r>
        <w:rPr>
          <w:noProof/>
        </w:rPr>
        <w:t>161</w:t>
      </w:r>
      <w:r>
        <w:rPr>
          <w:noProof/>
        </w:rPr>
        <w:fldChar w:fldCharType="end"/>
      </w:r>
    </w:p>
    <w:p w14:paraId="00F40C2F" w14:textId="2CB5D366"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_Toc207815327 \h </w:instrText>
      </w:r>
      <w:r>
        <w:rPr>
          <w:noProof/>
        </w:rPr>
      </w:r>
      <w:r>
        <w:rPr>
          <w:noProof/>
        </w:rPr>
        <w:fldChar w:fldCharType="separate"/>
      </w:r>
      <w:r>
        <w:rPr>
          <w:noProof/>
        </w:rPr>
        <w:t>162</w:t>
      </w:r>
      <w:r>
        <w:rPr>
          <w:noProof/>
        </w:rPr>
        <w:fldChar w:fldCharType="end"/>
      </w:r>
    </w:p>
    <w:p w14:paraId="2D840B31" w14:textId="0963F30E"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_Toc207815328 \h </w:instrText>
      </w:r>
      <w:r>
        <w:rPr>
          <w:noProof/>
        </w:rPr>
      </w:r>
      <w:r>
        <w:rPr>
          <w:noProof/>
        </w:rPr>
        <w:fldChar w:fldCharType="separate"/>
      </w:r>
      <w:r>
        <w:rPr>
          <w:noProof/>
        </w:rPr>
        <w:t>162</w:t>
      </w:r>
      <w:r>
        <w:rPr>
          <w:noProof/>
        </w:rPr>
        <w:fldChar w:fldCharType="end"/>
      </w:r>
    </w:p>
    <w:p w14:paraId="3DAE1F68" w14:textId="70AA4DD8"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_Toc207815329 \h </w:instrText>
      </w:r>
      <w:r>
        <w:rPr>
          <w:noProof/>
        </w:rPr>
      </w:r>
      <w:r>
        <w:rPr>
          <w:noProof/>
        </w:rPr>
        <w:fldChar w:fldCharType="separate"/>
      </w:r>
      <w:r>
        <w:rPr>
          <w:noProof/>
        </w:rPr>
        <w:t>162</w:t>
      </w:r>
      <w:r>
        <w:rPr>
          <w:noProof/>
        </w:rPr>
        <w:fldChar w:fldCharType="end"/>
      </w:r>
    </w:p>
    <w:p w14:paraId="5BF7BE7F" w14:textId="4881A226"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_Toc207815330 \h </w:instrText>
      </w:r>
      <w:r>
        <w:rPr>
          <w:noProof/>
        </w:rPr>
      </w:r>
      <w:r>
        <w:rPr>
          <w:noProof/>
        </w:rPr>
        <w:fldChar w:fldCharType="separate"/>
      </w:r>
      <w:r>
        <w:rPr>
          <w:noProof/>
        </w:rPr>
        <w:t>163</w:t>
      </w:r>
      <w:r>
        <w:rPr>
          <w:noProof/>
        </w:rPr>
        <w:fldChar w:fldCharType="end"/>
      </w:r>
    </w:p>
    <w:p w14:paraId="4A53EAE6" w14:textId="4B6E20D3"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_Toc207815331 \h </w:instrText>
      </w:r>
      <w:r>
        <w:rPr>
          <w:noProof/>
        </w:rPr>
      </w:r>
      <w:r>
        <w:rPr>
          <w:noProof/>
        </w:rPr>
        <w:fldChar w:fldCharType="separate"/>
      </w:r>
      <w:r>
        <w:rPr>
          <w:noProof/>
        </w:rPr>
        <w:t>163</w:t>
      </w:r>
      <w:r>
        <w:rPr>
          <w:noProof/>
        </w:rPr>
        <w:fldChar w:fldCharType="end"/>
      </w:r>
    </w:p>
    <w:p w14:paraId="10674E74" w14:textId="019806CC"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_Toc207815332 \h </w:instrText>
      </w:r>
      <w:r>
        <w:rPr>
          <w:noProof/>
        </w:rPr>
      </w:r>
      <w:r>
        <w:rPr>
          <w:noProof/>
        </w:rPr>
        <w:fldChar w:fldCharType="separate"/>
      </w:r>
      <w:r>
        <w:rPr>
          <w:noProof/>
        </w:rPr>
        <w:t>163</w:t>
      </w:r>
      <w:r>
        <w:rPr>
          <w:noProof/>
        </w:rPr>
        <w:fldChar w:fldCharType="end"/>
      </w:r>
    </w:p>
    <w:p w14:paraId="663963E6" w14:textId="30F24EFC"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_Toc207815333 \h </w:instrText>
      </w:r>
      <w:r>
        <w:rPr>
          <w:noProof/>
        </w:rPr>
      </w:r>
      <w:r>
        <w:rPr>
          <w:noProof/>
        </w:rPr>
        <w:fldChar w:fldCharType="separate"/>
      </w:r>
      <w:r>
        <w:rPr>
          <w:noProof/>
        </w:rPr>
        <w:t>163</w:t>
      </w:r>
      <w:r>
        <w:rPr>
          <w:noProof/>
        </w:rPr>
        <w:fldChar w:fldCharType="end"/>
      </w:r>
    </w:p>
    <w:p w14:paraId="42BA4B64" w14:textId="140B3CA2"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_Toc207815334 \h </w:instrText>
      </w:r>
      <w:r>
        <w:rPr>
          <w:noProof/>
        </w:rPr>
      </w:r>
      <w:r>
        <w:rPr>
          <w:noProof/>
        </w:rPr>
        <w:fldChar w:fldCharType="separate"/>
      </w:r>
      <w:r>
        <w:rPr>
          <w:noProof/>
        </w:rPr>
        <w:t>164</w:t>
      </w:r>
      <w:r>
        <w:rPr>
          <w:noProof/>
        </w:rPr>
        <w:fldChar w:fldCharType="end"/>
      </w:r>
    </w:p>
    <w:p w14:paraId="7FEB1730" w14:textId="67A1B43E"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_Toc207815335 \h </w:instrText>
      </w:r>
      <w:r>
        <w:rPr>
          <w:noProof/>
        </w:rPr>
      </w:r>
      <w:r>
        <w:rPr>
          <w:noProof/>
        </w:rPr>
        <w:fldChar w:fldCharType="separate"/>
      </w:r>
      <w:r>
        <w:rPr>
          <w:noProof/>
        </w:rPr>
        <w:t>164</w:t>
      </w:r>
      <w:r>
        <w:rPr>
          <w:noProof/>
        </w:rPr>
        <w:fldChar w:fldCharType="end"/>
      </w:r>
    </w:p>
    <w:p w14:paraId="78E580CC" w14:textId="0BADE636"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_Toc207815336 \h </w:instrText>
      </w:r>
      <w:r>
        <w:rPr>
          <w:noProof/>
        </w:rPr>
      </w:r>
      <w:r>
        <w:rPr>
          <w:noProof/>
        </w:rPr>
        <w:fldChar w:fldCharType="separate"/>
      </w:r>
      <w:r>
        <w:rPr>
          <w:noProof/>
        </w:rPr>
        <w:t>164</w:t>
      </w:r>
      <w:r>
        <w:rPr>
          <w:noProof/>
        </w:rPr>
        <w:fldChar w:fldCharType="end"/>
      </w:r>
    </w:p>
    <w:p w14:paraId="178B15C3" w14:textId="4F621827" w:rsidR="008C7AA8" w:rsidRDefault="008C7AA8">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_Toc207815337 \h </w:instrText>
      </w:r>
      <w:r>
        <w:rPr>
          <w:noProof/>
        </w:rPr>
      </w:r>
      <w:r>
        <w:rPr>
          <w:noProof/>
        </w:rPr>
        <w:fldChar w:fldCharType="separate"/>
      </w:r>
      <w:r>
        <w:rPr>
          <w:noProof/>
        </w:rPr>
        <w:t>165</w:t>
      </w:r>
      <w:r>
        <w:rPr>
          <w:noProof/>
        </w:rPr>
        <w:fldChar w:fldCharType="end"/>
      </w:r>
    </w:p>
    <w:p w14:paraId="4DCE92DC" w14:textId="08C34A97"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_Toc207815338 \h </w:instrText>
      </w:r>
      <w:r>
        <w:rPr>
          <w:noProof/>
        </w:rPr>
      </w:r>
      <w:r>
        <w:rPr>
          <w:noProof/>
        </w:rPr>
        <w:fldChar w:fldCharType="separate"/>
      </w:r>
      <w:r>
        <w:rPr>
          <w:noProof/>
        </w:rPr>
        <w:t>166</w:t>
      </w:r>
      <w:r>
        <w:rPr>
          <w:noProof/>
        </w:rPr>
        <w:fldChar w:fldCharType="end"/>
      </w:r>
    </w:p>
    <w:p w14:paraId="08E4E488" w14:textId="4AB44B89" w:rsidR="008C7AA8" w:rsidRDefault="008C7AA8">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_Toc207815339 \h </w:instrText>
      </w:r>
      <w:r>
        <w:rPr>
          <w:noProof/>
        </w:rPr>
      </w:r>
      <w:r>
        <w:rPr>
          <w:noProof/>
        </w:rPr>
        <w:fldChar w:fldCharType="separate"/>
      </w:r>
      <w:r>
        <w:rPr>
          <w:noProof/>
        </w:rPr>
        <w:t>167</w:t>
      </w:r>
      <w:r>
        <w:rPr>
          <w:noProof/>
        </w:rPr>
        <w:fldChar w:fldCharType="end"/>
      </w:r>
    </w:p>
    <w:p w14:paraId="501FEA61" w14:textId="481F5EEF" w:rsidR="008C7AA8" w:rsidRDefault="008C7AA8">
      <w:pPr>
        <w:pStyle w:val="TOC4"/>
        <w:rPr>
          <w:rFonts w:asciiTheme="minorHAnsi" w:eastAsiaTheme="minorEastAsia" w:hAnsiTheme="minorHAnsi" w:cstheme="minorBidi"/>
          <w:noProof/>
          <w:sz w:val="22"/>
          <w:szCs w:val="22"/>
          <w:lang w:val="en-US"/>
        </w:rPr>
      </w:pPr>
      <w:r>
        <w:rPr>
          <w:noProof/>
          <w:lang w:eastAsia="zh-CN"/>
        </w:rPr>
        <w:t>6.5</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_Toc207815340 \h </w:instrText>
      </w:r>
      <w:r>
        <w:rPr>
          <w:noProof/>
        </w:rPr>
      </w:r>
      <w:r>
        <w:rPr>
          <w:noProof/>
        </w:rPr>
        <w:fldChar w:fldCharType="separate"/>
      </w:r>
      <w:r>
        <w:rPr>
          <w:noProof/>
        </w:rPr>
        <w:t>167</w:t>
      </w:r>
      <w:r>
        <w:rPr>
          <w:noProof/>
        </w:rPr>
        <w:fldChar w:fldCharType="end"/>
      </w:r>
    </w:p>
    <w:p w14:paraId="736F752F" w14:textId="78D225AE"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_Toc207815341 \h </w:instrText>
      </w:r>
      <w:r>
        <w:rPr>
          <w:noProof/>
        </w:rPr>
      </w:r>
      <w:r>
        <w:rPr>
          <w:noProof/>
        </w:rPr>
        <w:fldChar w:fldCharType="separate"/>
      </w:r>
      <w:r>
        <w:rPr>
          <w:noProof/>
        </w:rPr>
        <w:t>167</w:t>
      </w:r>
      <w:r>
        <w:rPr>
          <w:noProof/>
        </w:rPr>
        <w:fldChar w:fldCharType="end"/>
      </w:r>
    </w:p>
    <w:p w14:paraId="15EF8623" w14:textId="12CB6665"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_Toc207815342 \h </w:instrText>
      </w:r>
      <w:r>
        <w:rPr>
          <w:noProof/>
        </w:rPr>
      </w:r>
      <w:r>
        <w:rPr>
          <w:noProof/>
        </w:rPr>
        <w:fldChar w:fldCharType="separate"/>
      </w:r>
      <w:r>
        <w:rPr>
          <w:noProof/>
        </w:rPr>
        <w:t>167</w:t>
      </w:r>
      <w:r>
        <w:rPr>
          <w:noProof/>
        </w:rPr>
        <w:fldChar w:fldCharType="end"/>
      </w:r>
    </w:p>
    <w:p w14:paraId="20F99C26" w14:textId="68D0375E" w:rsidR="008C7AA8" w:rsidRDefault="008C7AA8">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_Toc207815343 \h </w:instrText>
      </w:r>
      <w:r>
        <w:rPr>
          <w:noProof/>
        </w:rPr>
      </w:r>
      <w:r>
        <w:rPr>
          <w:noProof/>
        </w:rPr>
        <w:fldChar w:fldCharType="separate"/>
      </w:r>
      <w:r>
        <w:rPr>
          <w:noProof/>
        </w:rPr>
        <w:t>167</w:t>
      </w:r>
      <w:r>
        <w:rPr>
          <w:noProof/>
        </w:rPr>
        <w:fldChar w:fldCharType="end"/>
      </w:r>
    </w:p>
    <w:p w14:paraId="22E81075" w14:textId="762F3E11" w:rsidR="008C7AA8" w:rsidRDefault="008C7AA8">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_Toc207815344 \h </w:instrText>
      </w:r>
      <w:r>
        <w:rPr>
          <w:noProof/>
        </w:rPr>
      </w:r>
      <w:r>
        <w:rPr>
          <w:noProof/>
        </w:rPr>
        <w:fldChar w:fldCharType="separate"/>
      </w:r>
      <w:r>
        <w:rPr>
          <w:noProof/>
        </w:rPr>
        <w:t>167</w:t>
      </w:r>
      <w:r>
        <w:rPr>
          <w:noProof/>
        </w:rPr>
        <w:fldChar w:fldCharType="end"/>
      </w:r>
    </w:p>
    <w:p w14:paraId="3BCC2A40" w14:textId="45D444A9" w:rsidR="008C7AA8" w:rsidRDefault="008C7AA8">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_Toc207815345 \h </w:instrText>
      </w:r>
      <w:r>
        <w:rPr>
          <w:noProof/>
        </w:rPr>
      </w:r>
      <w:r>
        <w:rPr>
          <w:noProof/>
        </w:rPr>
        <w:fldChar w:fldCharType="separate"/>
      </w:r>
      <w:r>
        <w:rPr>
          <w:noProof/>
        </w:rPr>
        <w:t>168</w:t>
      </w:r>
      <w:r>
        <w:rPr>
          <w:noProof/>
        </w:rPr>
        <w:fldChar w:fldCharType="end"/>
      </w:r>
    </w:p>
    <w:p w14:paraId="227DB99C" w14:textId="528C61F4" w:rsidR="008C7AA8" w:rsidRDefault="008C7AA8">
      <w:pPr>
        <w:pStyle w:val="TOC4"/>
        <w:rPr>
          <w:rFonts w:asciiTheme="minorHAnsi" w:eastAsiaTheme="minorEastAsia" w:hAnsiTheme="minorHAnsi" w:cstheme="minorBidi"/>
          <w:noProof/>
          <w:sz w:val="22"/>
          <w:szCs w:val="22"/>
          <w:lang w:val="en-US"/>
        </w:rPr>
      </w:pPr>
      <w:r>
        <w:rPr>
          <w:noProof/>
          <w:lang w:eastAsia="zh-CN"/>
        </w:rPr>
        <w:t>6.5</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_Toc207815346 \h </w:instrText>
      </w:r>
      <w:r>
        <w:rPr>
          <w:noProof/>
        </w:rPr>
      </w:r>
      <w:r>
        <w:rPr>
          <w:noProof/>
        </w:rPr>
        <w:fldChar w:fldCharType="separate"/>
      </w:r>
      <w:r>
        <w:rPr>
          <w:noProof/>
        </w:rPr>
        <w:t>168</w:t>
      </w:r>
      <w:r>
        <w:rPr>
          <w:noProof/>
        </w:rPr>
        <w:fldChar w:fldCharType="end"/>
      </w:r>
    </w:p>
    <w:p w14:paraId="4C465FC7" w14:textId="0A3CFC2B"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_Toc207815347 \h </w:instrText>
      </w:r>
      <w:r>
        <w:rPr>
          <w:noProof/>
        </w:rPr>
      </w:r>
      <w:r>
        <w:rPr>
          <w:noProof/>
        </w:rPr>
        <w:fldChar w:fldCharType="separate"/>
      </w:r>
      <w:r>
        <w:rPr>
          <w:noProof/>
        </w:rPr>
        <w:t>168</w:t>
      </w:r>
      <w:r>
        <w:rPr>
          <w:noProof/>
        </w:rPr>
        <w:fldChar w:fldCharType="end"/>
      </w:r>
    </w:p>
    <w:p w14:paraId="42D5216C" w14:textId="342FBBEC" w:rsidR="008C7AA8" w:rsidRDefault="008C7AA8">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_Toc207815348 \h </w:instrText>
      </w:r>
      <w:r>
        <w:rPr>
          <w:noProof/>
        </w:rPr>
      </w:r>
      <w:r>
        <w:rPr>
          <w:noProof/>
        </w:rPr>
        <w:fldChar w:fldCharType="separate"/>
      </w:r>
      <w:r>
        <w:rPr>
          <w:noProof/>
        </w:rPr>
        <w:t>168</w:t>
      </w:r>
      <w:r>
        <w:rPr>
          <w:noProof/>
        </w:rPr>
        <w:fldChar w:fldCharType="end"/>
      </w:r>
    </w:p>
    <w:p w14:paraId="056FF4B2" w14:textId="25B36B58"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_Toc207815349 \h </w:instrText>
      </w:r>
      <w:r>
        <w:rPr>
          <w:noProof/>
        </w:rPr>
      </w:r>
      <w:r>
        <w:rPr>
          <w:noProof/>
        </w:rPr>
        <w:fldChar w:fldCharType="separate"/>
      </w:r>
      <w:r>
        <w:rPr>
          <w:noProof/>
        </w:rPr>
        <w:t>168</w:t>
      </w:r>
      <w:r>
        <w:rPr>
          <w:noProof/>
        </w:rPr>
        <w:fldChar w:fldCharType="end"/>
      </w:r>
    </w:p>
    <w:p w14:paraId="330AF694" w14:textId="274FABBB"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_Toc207815350 \h </w:instrText>
      </w:r>
      <w:r>
        <w:rPr>
          <w:noProof/>
        </w:rPr>
      </w:r>
      <w:r>
        <w:rPr>
          <w:noProof/>
        </w:rPr>
        <w:fldChar w:fldCharType="separate"/>
      </w:r>
      <w:r>
        <w:rPr>
          <w:noProof/>
        </w:rPr>
        <w:t>168</w:t>
      </w:r>
      <w:r>
        <w:rPr>
          <w:noProof/>
        </w:rPr>
        <w:fldChar w:fldCharType="end"/>
      </w:r>
    </w:p>
    <w:p w14:paraId="46A26228" w14:textId="55B6FD6E"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_Toc207815351 \h </w:instrText>
      </w:r>
      <w:r>
        <w:rPr>
          <w:noProof/>
        </w:rPr>
      </w:r>
      <w:r>
        <w:rPr>
          <w:noProof/>
        </w:rPr>
        <w:fldChar w:fldCharType="separate"/>
      </w:r>
      <w:r>
        <w:rPr>
          <w:noProof/>
        </w:rPr>
        <w:t>168</w:t>
      </w:r>
      <w:r>
        <w:rPr>
          <w:noProof/>
        </w:rPr>
        <w:fldChar w:fldCharType="end"/>
      </w:r>
    </w:p>
    <w:p w14:paraId="5E9C82EE" w14:textId="059A5559" w:rsidR="008C7AA8" w:rsidRDefault="008C7AA8">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_Toc207815352 \h </w:instrText>
      </w:r>
      <w:r>
        <w:rPr>
          <w:noProof/>
        </w:rPr>
      </w:r>
      <w:r>
        <w:rPr>
          <w:noProof/>
        </w:rPr>
        <w:fldChar w:fldCharType="separate"/>
      </w:r>
      <w:r>
        <w:rPr>
          <w:noProof/>
        </w:rPr>
        <w:t>168</w:t>
      </w:r>
      <w:r>
        <w:rPr>
          <w:noProof/>
        </w:rPr>
        <w:fldChar w:fldCharType="end"/>
      </w:r>
    </w:p>
    <w:p w14:paraId="3557BB9B" w14:textId="3F9D53BC"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_Toc207815353 \h </w:instrText>
      </w:r>
      <w:r>
        <w:rPr>
          <w:noProof/>
        </w:rPr>
      </w:r>
      <w:r>
        <w:rPr>
          <w:noProof/>
        </w:rPr>
        <w:fldChar w:fldCharType="separate"/>
      </w:r>
      <w:r>
        <w:rPr>
          <w:noProof/>
        </w:rPr>
        <w:t>168</w:t>
      </w:r>
      <w:r>
        <w:rPr>
          <w:noProof/>
        </w:rPr>
        <w:fldChar w:fldCharType="end"/>
      </w:r>
    </w:p>
    <w:p w14:paraId="01C4E64E" w14:textId="33A20408" w:rsidR="008C7AA8" w:rsidRDefault="008C7AA8">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_Toc207815354 \h </w:instrText>
      </w:r>
      <w:r>
        <w:rPr>
          <w:noProof/>
        </w:rPr>
      </w:r>
      <w:r>
        <w:rPr>
          <w:noProof/>
        </w:rPr>
        <w:fldChar w:fldCharType="separate"/>
      </w:r>
      <w:r>
        <w:rPr>
          <w:noProof/>
        </w:rPr>
        <w:t>169</w:t>
      </w:r>
      <w:r>
        <w:rPr>
          <w:noProof/>
        </w:rPr>
        <w:fldChar w:fldCharType="end"/>
      </w:r>
    </w:p>
    <w:p w14:paraId="79C3EC44" w14:textId="66C3AF26" w:rsidR="008C7AA8" w:rsidRDefault="008C7AA8">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_Toc207815355 \h </w:instrText>
      </w:r>
      <w:r>
        <w:rPr>
          <w:noProof/>
        </w:rPr>
      </w:r>
      <w:r>
        <w:rPr>
          <w:noProof/>
        </w:rPr>
        <w:fldChar w:fldCharType="separate"/>
      </w:r>
      <w:r>
        <w:rPr>
          <w:noProof/>
        </w:rPr>
        <w:t>170</w:t>
      </w:r>
      <w:r>
        <w:rPr>
          <w:noProof/>
        </w:rPr>
        <w:fldChar w:fldCharType="end"/>
      </w:r>
    </w:p>
    <w:p w14:paraId="6C4BD3CE" w14:textId="40D34707"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_Toc207815356 \h </w:instrText>
      </w:r>
      <w:r>
        <w:rPr>
          <w:noProof/>
        </w:rPr>
      </w:r>
      <w:r>
        <w:rPr>
          <w:noProof/>
        </w:rPr>
        <w:fldChar w:fldCharType="separate"/>
      </w:r>
      <w:r>
        <w:rPr>
          <w:noProof/>
        </w:rPr>
        <w:t>170</w:t>
      </w:r>
      <w:r>
        <w:rPr>
          <w:noProof/>
        </w:rPr>
        <w:fldChar w:fldCharType="end"/>
      </w:r>
    </w:p>
    <w:p w14:paraId="3409745B" w14:textId="3DBCD911"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_Toc207815357 \h </w:instrText>
      </w:r>
      <w:r>
        <w:rPr>
          <w:noProof/>
        </w:rPr>
      </w:r>
      <w:r>
        <w:rPr>
          <w:noProof/>
        </w:rPr>
        <w:fldChar w:fldCharType="separate"/>
      </w:r>
      <w:r>
        <w:rPr>
          <w:noProof/>
        </w:rPr>
        <w:t>170</w:t>
      </w:r>
      <w:r>
        <w:rPr>
          <w:noProof/>
        </w:rPr>
        <w:fldChar w:fldCharType="end"/>
      </w:r>
    </w:p>
    <w:p w14:paraId="69C19DE6" w14:textId="4B9ADF36"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_Toc207815358 \h </w:instrText>
      </w:r>
      <w:r>
        <w:rPr>
          <w:noProof/>
        </w:rPr>
      </w:r>
      <w:r>
        <w:rPr>
          <w:noProof/>
        </w:rPr>
        <w:fldChar w:fldCharType="separate"/>
      </w:r>
      <w:r>
        <w:rPr>
          <w:noProof/>
        </w:rPr>
        <w:t>170</w:t>
      </w:r>
      <w:r>
        <w:rPr>
          <w:noProof/>
        </w:rPr>
        <w:fldChar w:fldCharType="end"/>
      </w:r>
    </w:p>
    <w:p w14:paraId="43D36E66" w14:textId="635CF1FF"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_Toc207815359 \h </w:instrText>
      </w:r>
      <w:r>
        <w:rPr>
          <w:noProof/>
        </w:rPr>
      </w:r>
      <w:r>
        <w:rPr>
          <w:noProof/>
        </w:rPr>
        <w:fldChar w:fldCharType="separate"/>
      </w:r>
      <w:r>
        <w:rPr>
          <w:noProof/>
        </w:rPr>
        <w:t>170</w:t>
      </w:r>
      <w:r>
        <w:rPr>
          <w:noProof/>
        </w:rPr>
        <w:fldChar w:fldCharType="end"/>
      </w:r>
    </w:p>
    <w:p w14:paraId="213F23D6" w14:textId="5E774F43"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_Toc207815360 \h </w:instrText>
      </w:r>
      <w:r>
        <w:rPr>
          <w:noProof/>
        </w:rPr>
      </w:r>
      <w:r>
        <w:rPr>
          <w:noProof/>
        </w:rPr>
        <w:fldChar w:fldCharType="separate"/>
      </w:r>
      <w:r>
        <w:rPr>
          <w:noProof/>
        </w:rPr>
        <w:t>171</w:t>
      </w:r>
      <w:r>
        <w:rPr>
          <w:noProof/>
        </w:rPr>
        <w:fldChar w:fldCharType="end"/>
      </w:r>
    </w:p>
    <w:p w14:paraId="0E4E87FC" w14:textId="11768AEB"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_Toc207815361 \h </w:instrText>
      </w:r>
      <w:r>
        <w:rPr>
          <w:noProof/>
        </w:rPr>
      </w:r>
      <w:r>
        <w:rPr>
          <w:noProof/>
        </w:rPr>
        <w:fldChar w:fldCharType="separate"/>
      </w:r>
      <w:r>
        <w:rPr>
          <w:noProof/>
        </w:rPr>
        <w:t>171</w:t>
      </w:r>
      <w:r>
        <w:rPr>
          <w:noProof/>
        </w:rPr>
        <w:fldChar w:fldCharType="end"/>
      </w:r>
    </w:p>
    <w:p w14:paraId="75C38DB5" w14:textId="346163D4"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_Toc207815362 \h </w:instrText>
      </w:r>
      <w:r>
        <w:rPr>
          <w:noProof/>
        </w:rPr>
      </w:r>
      <w:r>
        <w:rPr>
          <w:noProof/>
        </w:rPr>
        <w:fldChar w:fldCharType="separate"/>
      </w:r>
      <w:r>
        <w:rPr>
          <w:noProof/>
        </w:rPr>
        <w:t>171</w:t>
      </w:r>
      <w:r>
        <w:rPr>
          <w:noProof/>
        </w:rPr>
        <w:fldChar w:fldCharType="end"/>
      </w:r>
    </w:p>
    <w:p w14:paraId="6A205DAD" w14:textId="303D2993"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_Toc207815363 \h </w:instrText>
      </w:r>
      <w:r>
        <w:rPr>
          <w:noProof/>
        </w:rPr>
      </w:r>
      <w:r>
        <w:rPr>
          <w:noProof/>
        </w:rPr>
        <w:fldChar w:fldCharType="separate"/>
      </w:r>
      <w:r>
        <w:rPr>
          <w:noProof/>
        </w:rPr>
        <w:t>171</w:t>
      </w:r>
      <w:r>
        <w:rPr>
          <w:noProof/>
        </w:rPr>
        <w:fldChar w:fldCharType="end"/>
      </w:r>
    </w:p>
    <w:p w14:paraId="76B698AD" w14:textId="537D281D"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_Toc207815364 \h </w:instrText>
      </w:r>
      <w:r>
        <w:rPr>
          <w:noProof/>
        </w:rPr>
      </w:r>
      <w:r>
        <w:rPr>
          <w:noProof/>
        </w:rPr>
        <w:fldChar w:fldCharType="separate"/>
      </w:r>
      <w:r>
        <w:rPr>
          <w:noProof/>
        </w:rPr>
        <w:t>172</w:t>
      </w:r>
      <w:r>
        <w:rPr>
          <w:noProof/>
        </w:rPr>
        <w:fldChar w:fldCharType="end"/>
      </w:r>
    </w:p>
    <w:p w14:paraId="560C1517" w14:textId="2C855605"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_Toc207815365 \h </w:instrText>
      </w:r>
      <w:r>
        <w:rPr>
          <w:noProof/>
        </w:rPr>
      </w:r>
      <w:r>
        <w:rPr>
          <w:noProof/>
        </w:rPr>
        <w:fldChar w:fldCharType="separate"/>
      </w:r>
      <w:r>
        <w:rPr>
          <w:noProof/>
        </w:rPr>
        <w:t>172</w:t>
      </w:r>
      <w:r>
        <w:rPr>
          <w:noProof/>
        </w:rPr>
        <w:fldChar w:fldCharType="end"/>
      </w:r>
    </w:p>
    <w:p w14:paraId="2891F118" w14:textId="6903E58B" w:rsidR="008C7AA8" w:rsidRDefault="008C7AA8">
      <w:pPr>
        <w:pStyle w:val="TOC5"/>
        <w:rPr>
          <w:rFonts w:asciiTheme="minorHAnsi" w:eastAsiaTheme="minorEastAsia" w:hAnsiTheme="minorHAnsi" w:cstheme="minorBidi"/>
          <w:noProof/>
          <w:sz w:val="22"/>
          <w:szCs w:val="22"/>
          <w:lang w:val="en-US"/>
        </w:rPr>
      </w:pPr>
      <w:r>
        <w:rPr>
          <w:noProof/>
          <w:lang w:eastAsia="zh-CN"/>
        </w:rPr>
        <w:lastRenderedPageBreak/>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_Toc207815366 \h </w:instrText>
      </w:r>
      <w:r>
        <w:rPr>
          <w:noProof/>
        </w:rPr>
      </w:r>
      <w:r>
        <w:rPr>
          <w:noProof/>
        </w:rPr>
        <w:fldChar w:fldCharType="separate"/>
      </w:r>
      <w:r>
        <w:rPr>
          <w:noProof/>
        </w:rPr>
        <w:t>172</w:t>
      </w:r>
      <w:r>
        <w:rPr>
          <w:noProof/>
        </w:rPr>
        <w:fldChar w:fldCharType="end"/>
      </w:r>
    </w:p>
    <w:p w14:paraId="01DAE21D" w14:textId="408E8F2B"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_Toc207815367 \h </w:instrText>
      </w:r>
      <w:r>
        <w:rPr>
          <w:noProof/>
        </w:rPr>
      </w:r>
      <w:r>
        <w:rPr>
          <w:noProof/>
        </w:rPr>
        <w:fldChar w:fldCharType="separate"/>
      </w:r>
      <w:r>
        <w:rPr>
          <w:noProof/>
        </w:rPr>
        <w:t>172</w:t>
      </w:r>
      <w:r>
        <w:rPr>
          <w:noProof/>
        </w:rPr>
        <w:fldChar w:fldCharType="end"/>
      </w:r>
    </w:p>
    <w:p w14:paraId="45213572" w14:textId="36988138"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_Toc207815368 \h </w:instrText>
      </w:r>
      <w:r>
        <w:rPr>
          <w:noProof/>
        </w:rPr>
      </w:r>
      <w:r>
        <w:rPr>
          <w:noProof/>
        </w:rPr>
        <w:fldChar w:fldCharType="separate"/>
      </w:r>
      <w:r>
        <w:rPr>
          <w:noProof/>
        </w:rPr>
        <w:t>172</w:t>
      </w:r>
      <w:r>
        <w:rPr>
          <w:noProof/>
        </w:rPr>
        <w:fldChar w:fldCharType="end"/>
      </w:r>
    </w:p>
    <w:p w14:paraId="260C3820" w14:textId="2DA0D904"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_Toc207815369 \h </w:instrText>
      </w:r>
      <w:r>
        <w:rPr>
          <w:noProof/>
        </w:rPr>
      </w:r>
      <w:r>
        <w:rPr>
          <w:noProof/>
        </w:rPr>
        <w:fldChar w:fldCharType="separate"/>
      </w:r>
      <w:r>
        <w:rPr>
          <w:noProof/>
        </w:rPr>
        <w:t>176</w:t>
      </w:r>
      <w:r>
        <w:rPr>
          <w:noProof/>
        </w:rPr>
        <w:fldChar w:fldCharType="end"/>
      </w:r>
    </w:p>
    <w:p w14:paraId="3DD1E8B6" w14:textId="05E82FF6"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_Toc207815370 \h </w:instrText>
      </w:r>
      <w:r>
        <w:rPr>
          <w:noProof/>
        </w:rPr>
      </w:r>
      <w:r>
        <w:rPr>
          <w:noProof/>
        </w:rPr>
        <w:fldChar w:fldCharType="separate"/>
      </w:r>
      <w:r>
        <w:rPr>
          <w:noProof/>
        </w:rPr>
        <w:t>177</w:t>
      </w:r>
      <w:r>
        <w:rPr>
          <w:noProof/>
        </w:rPr>
        <w:fldChar w:fldCharType="end"/>
      </w:r>
    </w:p>
    <w:p w14:paraId="38D953BA" w14:textId="43F3A271"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_Toc207815371 \h </w:instrText>
      </w:r>
      <w:r>
        <w:rPr>
          <w:noProof/>
        </w:rPr>
      </w:r>
      <w:r>
        <w:rPr>
          <w:noProof/>
        </w:rPr>
        <w:fldChar w:fldCharType="separate"/>
      </w:r>
      <w:r>
        <w:rPr>
          <w:noProof/>
        </w:rPr>
        <w:t>177</w:t>
      </w:r>
      <w:r>
        <w:rPr>
          <w:noProof/>
        </w:rPr>
        <w:fldChar w:fldCharType="end"/>
      </w:r>
    </w:p>
    <w:p w14:paraId="046DD699" w14:textId="041227BD" w:rsidR="008C7AA8" w:rsidRDefault="008C7AA8">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_Toc207815372 \h </w:instrText>
      </w:r>
      <w:r>
        <w:rPr>
          <w:noProof/>
        </w:rPr>
      </w:r>
      <w:r>
        <w:rPr>
          <w:noProof/>
        </w:rPr>
        <w:fldChar w:fldCharType="separate"/>
      </w:r>
      <w:r>
        <w:rPr>
          <w:noProof/>
        </w:rPr>
        <w:t>177</w:t>
      </w:r>
      <w:r>
        <w:rPr>
          <w:noProof/>
        </w:rPr>
        <w:fldChar w:fldCharType="end"/>
      </w:r>
    </w:p>
    <w:p w14:paraId="04CE5EC3" w14:textId="2D358D4B" w:rsidR="008C7AA8" w:rsidRDefault="008C7AA8">
      <w:pPr>
        <w:pStyle w:val="TOC4"/>
        <w:rPr>
          <w:rFonts w:asciiTheme="minorHAnsi" w:eastAsiaTheme="minorEastAsia" w:hAnsiTheme="minorHAnsi" w:cstheme="minorBidi"/>
          <w:noProof/>
          <w:sz w:val="22"/>
          <w:szCs w:val="22"/>
          <w:lang w:val="en-US"/>
        </w:rPr>
      </w:pPr>
      <w:r>
        <w:rPr>
          <w:noProof/>
        </w:rPr>
        <w:t>6.6</w:t>
      </w:r>
      <w:r w:rsidRPr="008421F6">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_Toc207815373 \h </w:instrText>
      </w:r>
      <w:r>
        <w:rPr>
          <w:noProof/>
        </w:rPr>
      </w:r>
      <w:r>
        <w:rPr>
          <w:noProof/>
        </w:rPr>
        <w:fldChar w:fldCharType="separate"/>
      </w:r>
      <w:r>
        <w:rPr>
          <w:noProof/>
        </w:rPr>
        <w:t>177</w:t>
      </w:r>
      <w:r>
        <w:rPr>
          <w:noProof/>
        </w:rPr>
        <w:fldChar w:fldCharType="end"/>
      </w:r>
    </w:p>
    <w:p w14:paraId="7C1614A3" w14:textId="054777DE" w:rsidR="008C7AA8" w:rsidRDefault="008C7AA8">
      <w:pPr>
        <w:pStyle w:val="TOC5"/>
        <w:rPr>
          <w:rFonts w:asciiTheme="minorHAnsi" w:eastAsiaTheme="minorEastAsia" w:hAnsiTheme="minorHAnsi" w:cstheme="minorBidi"/>
          <w:noProof/>
          <w:sz w:val="22"/>
          <w:szCs w:val="22"/>
          <w:lang w:val="en-US"/>
        </w:rPr>
      </w:pPr>
      <w:r>
        <w:rPr>
          <w:noProof/>
        </w:rPr>
        <w:t>6.6</w:t>
      </w:r>
      <w:r w:rsidRPr="008421F6">
        <w:rPr>
          <w:noProof/>
          <w:lang w:val="en-US"/>
        </w:rPr>
        <w:t>.5.2.1</w:t>
      </w:r>
      <w:r>
        <w:rPr>
          <w:rFonts w:asciiTheme="minorHAnsi" w:eastAsiaTheme="minorEastAsia" w:hAnsiTheme="minorHAnsi" w:cstheme="minorBidi"/>
          <w:noProof/>
          <w:sz w:val="22"/>
          <w:szCs w:val="22"/>
          <w:lang w:val="en-US"/>
        </w:rPr>
        <w:tab/>
      </w:r>
      <w:r w:rsidRPr="008421F6">
        <w:rPr>
          <w:noProof/>
          <w:lang w:val="en-US"/>
        </w:rPr>
        <w:t>Description</w:t>
      </w:r>
      <w:r>
        <w:rPr>
          <w:noProof/>
        </w:rPr>
        <w:tab/>
      </w:r>
      <w:r>
        <w:rPr>
          <w:noProof/>
        </w:rPr>
        <w:fldChar w:fldCharType="begin"/>
      </w:r>
      <w:r>
        <w:rPr>
          <w:noProof/>
        </w:rPr>
        <w:instrText xml:space="preserve"> PAGEREF _Toc207815374 \h </w:instrText>
      </w:r>
      <w:r>
        <w:rPr>
          <w:noProof/>
        </w:rPr>
      </w:r>
      <w:r>
        <w:rPr>
          <w:noProof/>
        </w:rPr>
        <w:fldChar w:fldCharType="separate"/>
      </w:r>
      <w:r>
        <w:rPr>
          <w:noProof/>
        </w:rPr>
        <w:t>177</w:t>
      </w:r>
      <w:r>
        <w:rPr>
          <w:noProof/>
        </w:rPr>
        <w:fldChar w:fldCharType="end"/>
      </w:r>
    </w:p>
    <w:p w14:paraId="76229B16" w14:textId="5DAAA5FA" w:rsidR="008C7AA8" w:rsidRDefault="008C7AA8">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_Toc207815375 \h </w:instrText>
      </w:r>
      <w:r>
        <w:rPr>
          <w:noProof/>
        </w:rPr>
      </w:r>
      <w:r>
        <w:rPr>
          <w:noProof/>
        </w:rPr>
        <w:fldChar w:fldCharType="separate"/>
      </w:r>
      <w:r>
        <w:rPr>
          <w:noProof/>
        </w:rPr>
        <w:t>177</w:t>
      </w:r>
      <w:r>
        <w:rPr>
          <w:noProof/>
        </w:rPr>
        <w:fldChar w:fldCharType="end"/>
      </w:r>
    </w:p>
    <w:p w14:paraId="28A48E29" w14:textId="37D2FB99" w:rsidR="008C7AA8" w:rsidRDefault="008C7AA8">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_Toc207815376 \h </w:instrText>
      </w:r>
      <w:r>
        <w:rPr>
          <w:noProof/>
        </w:rPr>
      </w:r>
      <w:r>
        <w:rPr>
          <w:noProof/>
        </w:rPr>
        <w:fldChar w:fldCharType="separate"/>
      </w:r>
      <w:r>
        <w:rPr>
          <w:noProof/>
        </w:rPr>
        <w:t>177</w:t>
      </w:r>
      <w:r>
        <w:rPr>
          <w:noProof/>
        </w:rPr>
        <w:fldChar w:fldCharType="end"/>
      </w:r>
    </w:p>
    <w:p w14:paraId="4BEE756A" w14:textId="4EDD91A7"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_Toc207815377 \h </w:instrText>
      </w:r>
      <w:r>
        <w:rPr>
          <w:noProof/>
        </w:rPr>
      </w:r>
      <w:r>
        <w:rPr>
          <w:noProof/>
        </w:rPr>
        <w:fldChar w:fldCharType="separate"/>
      </w:r>
      <w:r>
        <w:rPr>
          <w:noProof/>
        </w:rPr>
        <w:t>178</w:t>
      </w:r>
      <w:r>
        <w:rPr>
          <w:noProof/>
        </w:rPr>
        <w:fldChar w:fldCharType="end"/>
      </w:r>
    </w:p>
    <w:p w14:paraId="161B3808" w14:textId="5CB852D1"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_Toc207815378 \h </w:instrText>
      </w:r>
      <w:r>
        <w:rPr>
          <w:noProof/>
        </w:rPr>
      </w:r>
      <w:r>
        <w:rPr>
          <w:noProof/>
        </w:rPr>
        <w:fldChar w:fldCharType="separate"/>
      </w:r>
      <w:r>
        <w:rPr>
          <w:noProof/>
        </w:rPr>
        <w:t>178</w:t>
      </w:r>
      <w:r>
        <w:rPr>
          <w:noProof/>
        </w:rPr>
        <w:fldChar w:fldCharType="end"/>
      </w:r>
    </w:p>
    <w:p w14:paraId="2D413A30" w14:textId="35E9571B" w:rsidR="008C7AA8" w:rsidRDefault="008C7AA8">
      <w:pPr>
        <w:pStyle w:val="TOC4"/>
        <w:rPr>
          <w:rFonts w:asciiTheme="minorHAnsi" w:eastAsiaTheme="minorEastAsia" w:hAnsiTheme="minorHAnsi" w:cstheme="minorBidi"/>
          <w:noProof/>
          <w:sz w:val="22"/>
          <w:szCs w:val="22"/>
          <w:lang w:val="en-US"/>
        </w:rPr>
      </w:pPr>
      <w:r>
        <w:rPr>
          <w:noProof/>
          <w:lang w:eastAsia="zh-CN"/>
        </w:rPr>
        <w:t>6.6</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_Toc207815379 \h </w:instrText>
      </w:r>
      <w:r>
        <w:rPr>
          <w:noProof/>
        </w:rPr>
      </w:r>
      <w:r>
        <w:rPr>
          <w:noProof/>
        </w:rPr>
        <w:fldChar w:fldCharType="separate"/>
      </w:r>
      <w:r>
        <w:rPr>
          <w:noProof/>
        </w:rPr>
        <w:t>179</w:t>
      </w:r>
      <w:r>
        <w:rPr>
          <w:noProof/>
        </w:rPr>
        <w:fldChar w:fldCharType="end"/>
      </w:r>
    </w:p>
    <w:p w14:paraId="3A620E84" w14:textId="09DD44CE"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_Toc207815380 \h </w:instrText>
      </w:r>
      <w:r>
        <w:rPr>
          <w:noProof/>
        </w:rPr>
      </w:r>
      <w:r>
        <w:rPr>
          <w:noProof/>
        </w:rPr>
        <w:fldChar w:fldCharType="separate"/>
      </w:r>
      <w:r>
        <w:rPr>
          <w:noProof/>
        </w:rPr>
        <w:t>179</w:t>
      </w:r>
      <w:r>
        <w:rPr>
          <w:noProof/>
        </w:rPr>
        <w:fldChar w:fldCharType="end"/>
      </w:r>
    </w:p>
    <w:p w14:paraId="5ED3B7F1" w14:textId="12E2AC7F"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_Toc207815381 \h </w:instrText>
      </w:r>
      <w:r>
        <w:rPr>
          <w:noProof/>
        </w:rPr>
      </w:r>
      <w:r>
        <w:rPr>
          <w:noProof/>
        </w:rPr>
        <w:fldChar w:fldCharType="separate"/>
      </w:r>
      <w:r>
        <w:rPr>
          <w:noProof/>
        </w:rPr>
        <w:t>179</w:t>
      </w:r>
      <w:r>
        <w:rPr>
          <w:noProof/>
        </w:rPr>
        <w:fldChar w:fldCharType="end"/>
      </w:r>
    </w:p>
    <w:p w14:paraId="7B447828" w14:textId="33ABD929"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_Toc207815382 \h </w:instrText>
      </w:r>
      <w:r>
        <w:rPr>
          <w:noProof/>
        </w:rPr>
      </w:r>
      <w:r>
        <w:rPr>
          <w:noProof/>
        </w:rPr>
        <w:fldChar w:fldCharType="separate"/>
      </w:r>
      <w:r>
        <w:rPr>
          <w:noProof/>
        </w:rPr>
        <w:t>180</w:t>
      </w:r>
      <w:r>
        <w:rPr>
          <w:noProof/>
        </w:rPr>
        <w:fldChar w:fldCharType="end"/>
      </w:r>
    </w:p>
    <w:p w14:paraId="0CC28E0C" w14:textId="14B51783"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_Toc207815383 \h </w:instrText>
      </w:r>
      <w:r>
        <w:rPr>
          <w:noProof/>
        </w:rPr>
      </w:r>
      <w:r>
        <w:rPr>
          <w:noProof/>
        </w:rPr>
        <w:fldChar w:fldCharType="separate"/>
      </w:r>
      <w:r>
        <w:rPr>
          <w:noProof/>
        </w:rPr>
        <w:t>180</w:t>
      </w:r>
      <w:r>
        <w:rPr>
          <w:noProof/>
        </w:rPr>
        <w:fldChar w:fldCharType="end"/>
      </w:r>
    </w:p>
    <w:p w14:paraId="1ED00B0C" w14:textId="0DF34A59"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_Toc207815384 \h </w:instrText>
      </w:r>
      <w:r>
        <w:rPr>
          <w:noProof/>
        </w:rPr>
      </w:r>
      <w:r>
        <w:rPr>
          <w:noProof/>
        </w:rPr>
        <w:fldChar w:fldCharType="separate"/>
      </w:r>
      <w:r>
        <w:rPr>
          <w:noProof/>
        </w:rPr>
        <w:t>180</w:t>
      </w:r>
      <w:r>
        <w:rPr>
          <w:noProof/>
        </w:rPr>
        <w:fldChar w:fldCharType="end"/>
      </w:r>
    </w:p>
    <w:p w14:paraId="2E44970A" w14:textId="6C8ECC54" w:rsidR="008C7AA8" w:rsidRDefault="008C7AA8">
      <w:pPr>
        <w:pStyle w:val="TOC4"/>
        <w:rPr>
          <w:rFonts w:asciiTheme="minorHAnsi" w:eastAsiaTheme="minorEastAsia" w:hAnsiTheme="minorHAnsi" w:cstheme="minorBidi"/>
          <w:noProof/>
          <w:sz w:val="22"/>
          <w:szCs w:val="22"/>
          <w:lang w:val="en-US"/>
        </w:rPr>
      </w:pPr>
      <w:r>
        <w:rPr>
          <w:noProof/>
          <w:lang w:eastAsia="zh-CN"/>
        </w:rPr>
        <w:t>6.6</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_Toc207815385 \h </w:instrText>
      </w:r>
      <w:r>
        <w:rPr>
          <w:noProof/>
        </w:rPr>
      </w:r>
      <w:r>
        <w:rPr>
          <w:noProof/>
        </w:rPr>
        <w:fldChar w:fldCharType="separate"/>
      </w:r>
      <w:r>
        <w:rPr>
          <w:noProof/>
        </w:rPr>
        <w:t>180</w:t>
      </w:r>
      <w:r>
        <w:rPr>
          <w:noProof/>
        </w:rPr>
        <w:fldChar w:fldCharType="end"/>
      </w:r>
    </w:p>
    <w:p w14:paraId="18631FA5" w14:textId="748B4CC5"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_Toc207815386 \h </w:instrText>
      </w:r>
      <w:r>
        <w:rPr>
          <w:noProof/>
        </w:rPr>
      </w:r>
      <w:r>
        <w:rPr>
          <w:noProof/>
        </w:rPr>
        <w:fldChar w:fldCharType="separate"/>
      </w:r>
      <w:r>
        <w:rPr>
          <w:noProof/>
        </w:rPr>
        <w:t>180</w:t>
      </w:r>
      <w:r>
        <w:rPr>
          <w:noProof/>
        </w:rPr>
        <w:fldChar w:fldCharType="end"/>
      </w:r>
    </w:p>
    <w:p w14:paraId="2DC1BB95" w14:textId="7898D830"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_Toc207815387 \h </w:instrText>
      </w:r>
      <w:r>
        <w:rPr>
          <w:noProof/>
        </w:rPr>
      </w:r>
      <w:r>
        <w:rPr>
          <w:noProof/>
        </w:rPr>
        <w:fldChar w:fldCharType="separate"/>
      </w:r>
      <w:r>
        <w:rPr>
          <w:noProof/>
        </w:rPr>
        <w:t>180</w:t>
      </w:r>
      <w:r>
        <w:rPr>
          <w:noProof/>
        </w:rPr>
        <w:fldChar w:fldCharType="end"/>
      </w:r>
    </w:p>
    <w:p w14:paraId="7C461745" w14:textId="51D37F60" w:rsidR="008C7AA8" w:rsidRDefault="008C7AA8">
      <w:pPr>
        <w:pStyle w:val="TOC4"/>
        <w:rPr>
          <w:rFonts w:asciiTheme="minorHAnsi" w:eastAsiaTheme="minorEastAsia" w:hAnsiTheme="minorHAnsi" w:cstheme="minorBidi"/>
          <w:noProof/>
          <w:sz w:val="22"/>
          <w:szCs w:val="22"/>
          <w:lang w:val="en-US"/>
        </w:rPr>
      </w:pPr>
      <w:r>
        <w:rPr>
          <w:noProof/>
          <w:lang w:eastAsia="zh-CN"/>
        </w:rPr>
        <w:t>6.6</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_Toc207815388 \h </w:instrText>
      </w:r>
      <w:r>
        <w:rPr>
          <w:noProof/>
        </w:rPr>
      </w:r>
      <w:r>
        <w:rPr>
          <w:noProof/>
        </w:rPr>
        <w:fldChar w:fldCharType="separate"/>
      </w:r>
      <w:r>
        <w:rPr>
          <w:noProof/>
        </w:rPr>
        <w:t>181</w:t>
      </w:r>
      <w:r>
        <w:rPr>
          <w:noProof/>
        </w:rPr>
        <w:fldChar w:fldCharType="end"/>
      </w:r>
    </w:p>
    <w:p w14:paraId="27F7B199" w14:textId="309349E7"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_Toc207815389 \h </w:instrText>
      </w:r>
      <w:r>
        <w:rPr>
          <w:noProof/>
        </w:rPr>
      </w:r>
      <w:r>
        <w:rPr>
          <w:noProof/>
        </w:rPr>
        <w:fldChar w:fldCharType="separate"/>
      </w:r>
      <w:r>
        <w:rPr>
          <w:noProof/>
        </w:rPr>
        <w:t>181</w:t>
      </w:r>
      <w:r>
        <w:rPr>
          <w:noProof/>
        </w:rPr>
        <w:fldChar w:fldCharType="end"/>
      </w:r>
    </w:p>
    <w:p w14:paraId="6464F40D" w14:textId="33C886DD" w:rsidR="008C7AA8" w:rsidRDefault="008C7AA8">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_Toc207815390 \h </w:instrText>
      </w:r>
      <w:r>
        <w:rPr>
          <w:noProof/>
        </w:rPr>
      </w:r>
      <w:r>
        <w:rPr>
          <w:noProof/>
        </w:rPr>
        <w:fldChar w:fldCharType="separate"/>
      </w:r>
      <w:r>
        <w:rPr>
          <w:noProof/>
        </w:rPr>
        <w:t>181</w:t>
      </w:r>
      <w:r>
        <w:rPr>
          <w:noProof/>
        </w:rPr>
        <w:fldChar w:fldCharType="end"/>
      </w:r>
    </w:p>
    <w:p w14:paraId="0FF37CC7" w14:textId="08DFC14E"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_Toc207815391 \h </w:instrText>
      </w:r>
      <w:r>
        <w:rPr>
          <w:noProof/>
        </w:rPr>
      </w:r>
      <w:r>
        <w:rPr>
          <w:noProof/>
        </w:rPr>
        <w:fldChar w:fldCharType="separate"/>
      </w:r>
      <w:r>
        <w:rPr>
          <w:noProof/>
        </w:rPr>
        <w:t>181</w:t>
      </w:r>
      <w:r>
        <w:rPr>
          <w:noProof/>
        </w:rPr>
        <w:fldChar w:fldCharType="end"/>
      </w:r>
    </w:p>
    <w:p w14:paraId="0B06A0E8" w14:textId="4B8F9F98"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_Toc207815392 \h </w:instrText>
      </w:r>
      <w:r>
        <w:rPr>
          <w:noProof/>
        </w:rPr>
      </w:r>
      <w:r>
        <w:rPr>
          <w:noProof/>
        </w:rPr>
        <w:fldChar w:fldCharType="separate"/>
      </w:r>
      <w:r>
        <w:rPr>
          <w:noProof/>
        </w:rPr>
        <w:t>181</w:t>
      </w:r>
      <w:r>
        <w:rPr>
          <w:noProof/>
        </w:rPr>
        <w:fldChar w:fldCharType="end"/>
      </w:r>
    </w:p>
    <w:p w14:paraId="1857AA1E" w14:textId="540DEFA3"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_Toc207815393 \h </w:instrText>
      </w:r>
      <w:r>
        <w:rPr>
          <w:noProof/>
        </w:rPr>
      </w:r>
      <w:r>
        <w:rPr>
          <w:noProof/>
        </w:rPr>
        <w:fldChar w:fldCharType="separate"/>
      </w:r>
      <w:r>
        <w:rPr>
          <w:noProof/>
        </w:rPr>
        <w:t>181</w:t>
      </w:r>
      <w:r>
        <w:rPr>
          <w:noProof/>
        </w:rPr>
        <w:fldChar w:fldCharType="end"/>
      </w:r>
    </w:p>
    <w:p w14:paraId="7625FF76" w14:textId="29FFFABF" w:rsidR="008C7AA8" w:rsidRDefault="008C7AA8">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_Toc207815394 \h </w:instrText>
      </w:r>
      <w:r>
        <w:rPr>
          <w:noProof/>
        </w:rPr>
      </w:r>
      <w:r>
        <w:rPr>
          <w:noProof/>
        </w:rPr>
        <w:fldChar w:fldCharType="separate"/>
      </w:r>
      <w:r>
        <w:rPr>
          <w:noProof/>
        </w:rPr>
        <w:t>181</w:t>
      </w:r>
      <w:r>
        <w:rPr>
          <w:noProof/>
        </w:rPr>
        <w:fldChar w:fldCharType="end"/>
      </w:r>
    </w:p>
    <w:p w14:paraId="2AC64569" w14:textId="5B0CB8BD"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_Toc207815395 \h </w:instrText>
      </w:r>
      <w:r>
        <w:rPr>
          <w:noProof/>
        </w:rPr>
      </w:r>
      <w:r>
        <w:rPr>
          <w:noProof/>
        </w:rPr>
        <w:fldChar w:fldCharType="separate"/>
      </w:r>
      <w:r>
        <w:rPr>
          <w:noProof/>
        </w:rPr>
        <w:t>181</w:t>
      </w:r>
      <w:r>
        <w:rPr>
          <w:noProof/>
        </w:rPr>
        <w:fldChar w:fldCharType="end"/>
      </w:r>
    </w:p>
    <w:p w14:paraId="13618438" w14:textId="1B8FAEF9" w:rsidR="008C7AA8" w:rsidRDefault="008C7AA8">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_Toc207815396 \h </w:instrText>
      </w:r>
      <w:r>
        <w:rPr>
          <w:noProof/>
        </w:rPr>
      </w:r>
      <w:r>
        <w:rPr>
          <w:noProof/>
        </w:rPr>
        <w:fldChar w:fldCharType="separate"/>
      </w:r>
      <w:r>
        <w:rPr>
          <w:noProof/>
        </w:rPr>
        <w:t>181</w:t>
      </w:r>
      <w:r>
        <w:rPr>
          <w:noProof/>
        </w:rPr>
        <w:fldChar w:fldCharType="end"/>
      </w:r>
    </w:p>
    <w:p w14:paraId="1F1A1F3A" w14:textId="08AFDF86" w:rsidR="008C7AA8" w:rsidRDefault="008C7AA8">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_Toc207815397 \h </w:instrText>
      </w:r>
      <w:r>
        <w:rPr>
          <w:noProof/>
        </w:rPr>
      </w:r>
      <w:r>
        <w:rPr>
          <w:noProof/>
        </w:rPr>
        <w:fldChar w:fldCharType="separate"/>
      </w:r>
      <w:r>
        <w:rPr>
          <w:noProof/>
        </w:rPr>
        <w:t>183</w:t>
      </w:r>
      <w:r>
        <w:rPr>
          <w:noProof/>
        </w:rPr>
        <w:fldChar w:fldCharType="end"/>
      </w:r>
    </w:p>
    <w:p w14:paraId="482CC777" w14:textId="2D001292" w:rsidR="008C7AA8" w:rsidRDefault="008C7AA8">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_Toc207815398 \h </w:instrText>
      </w:r>
      <w:r>
        <w:rPr>
          <w:noProof/>
        </w:rPr>
      </w:r>
      <w:r>
        <w:rPr>
          <w:noProof/>
        </w:rPr>
        <w:fldChar w:fldCharType="separate"/>
      </w:r>
      <w:r>
        <w:rPr>
          <w:noProof/>
        </w:rPr>
        <w:t>184</w:t>
      </w:r>
      <w:r>
        <w:rPr>
          <w:noProof/>
        </w:rPr>
        <w:fldChar w:fldCharType="end"/>
      </w:r>
    </w:p>
    <w:p w14:paraId="78ED006F" w14:textId="448679F7" w:rsidR="008C7AA8" w:rsidRDefault="008C7AA8">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_Toc207815399 \h </w:instrText>
      </w:r>
      <w:r>
        <w:rPr>
          <w:noProof/>
        </w:rPr>
      </w:r>
      <w:r>
        <w:rPr>
          <w:noProof/>
        </w:rPr>
        <w:fldChar w:fldCharType="separate"/>
      </w:r>
      <w:r>
        <w:rPr>
          <w:noProof/>
        </w:rPr>
        <w:t>184</w:t>
      </w:r>
      <w:r>
        <w:rPr>
          <w:noProof/>
        </w:rPr>
        <w:fldChar w:fldCharType="end"/>
      </w:r>
    </w:p>
    <w:p w14:paraId="3736AB38" w14:textId="074FE0FD" w:rsidR="008C7AA8" w:rsidRDefault="008C7AA8">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_Toc207815400 \h </w:instrText>
      </w:r>
      <w:r>
        <w:rPr>
          <w:noProof/>
        </w:rPr>
      </w:r>
      <w:r>
        <w:rPr>
          <w:noProof/>
        </w:rPr>
        <w:fldChar w:fldCharType="separate"/>
      </w:r>
      <w:r>
        <w:rPr>
          <w:noProof/>
        </w:rPr>
        <w:t>185</w:t>
      </w:r>
      <w:r>
        <w:rPr>
          <w:noProof/>
        </w:rPr>
        <w:fldChar w:fldCharType="end"/>
      </w:r>
    </w:p>
    <w:p w14:paraId="475357CA" w14:textId="6734F4E5" w:rsidR="008C7AA8" w:rsidRDefault="008C7AA8">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8421F6">
        <w:rPr>
          <w:noProof/>
          <w:lang w:val="en-US"/>
        </w:rPr>
        <w:t>SDD_DataStorage</w:t>
      </w:r>
      <w:r>
        <w:rPr>
          <w:noProof/>
        </w:rPr>
        <w:t xml:space="preserve"> API</w:t>
      </w:r>
      <w:r>
        <w:rPr>
          <w:noProof/>
        </w:rPr>
        <w:tab/>
      </w:r>
      <w:r>
        <w:rPr>
          <w:noProof/>
        </w:rPr>
        <w:fldChar w:fldCharType="begin"/>
      </w:r>
      <w:r>
        <w:rPr>
          <w:noProof/>
        </w:rPr>
        <w:instrText xml:space="preserve"> PAGEREF _Toc207815401 \h </w:instrText>
      </w:r>
      <w:r>
        <w:rPr>
          <w:noProof/>
        </w:rPr>
      </w:r>
      <w:r>
        <w:rPr>
          <w:noProof/>
        </w:rPr>
        <w:fldChar w:fldCharType="separate"/>
      </w:r>
      <w:r>
        <w:rPr>
          <w:noProof/>
        </w:rPr>
        <w:t>196</w:t>
      </w:r>
      <w:r>
        <w:rPr>
          <w:noProof/>
        </w:rPr>
        <w:fldChar w:fldCharType="end"/>
      </w:r>
    </w:p>
    <w:p w14:paraId="635BAF0E" w14:textId="2C5E4CC0" w:rsidR="008C7AA8" w:rsidRDefault="008C7AA8">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8421F6">
        <w:rPr>
          <w:noProof/>
          <w:lang w:val="en-US"/>
        </w:rPr>
        <w:t>SDD_DDContext</w:t>
      </w:r>
      <w:r>
        <w:rPr>
          <w:noProof/>
        </w:rPr>
        <w:t xml:space="preserve"> API</w:t>
      </w:r>
      <w:r>
        <w:rPr>
          <w:noProof/>
        </w:rPr>
        <w:tab/>
      </w:r>
      <w:r>
        <w:rPr>
          <w:noProof/>
        </w:rPr>
        <w:fldChar w:fldCharType="begin"/>
      </w:r>
      <w:r>
        <w:rPr>
          <w:noProof/>
        </w:rPr>
        <w:instrText xml:space="preserve"> PAGEREF _Toc207815402 \h </w:instrText>
      </w:r>
      <w:r>
        <w:rPr>
          <w:noProof/>
        </w:rPr>
      </w:r>
      <w:r>
        <w:rPr>
          <w:noProof/>
        </w:rPr>
        <w:fldChar w:fldCharType="separate"/>
      </w:r>
      <w:r>
        <w:rPr>
          <w:noProof/>
        </w:rPr>
        <w:t>211</w:t>
      </w:r>
      <w:r>
        <w:rPr>
          <w:noProof/>
        </w:rPr>
        <w:fldChar w:fldCharType="end"/>
      </w:r>
    </w:p>
    <w:p w14:paraId="4F57A1A6" w14:textId="699D8836" w:rsidR="008C7AA8" w:rsidRDefault="008C7AA8">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8421F6">
        <w:rPr>
          <w:noProof/>
          <w:lang w:val="en-US"/>
        </w:rPr>
        <w:t xml:space="preserve">SDD_TransmissionQualityMeasurement </w:t>
      </w:r>
      <w:r>
        <w:rPr>
          <w:noProof/>
        </w:rPr>
        <w:t>API</w:t>
      </w:r>
      <w:r>
        <w:rPr>
          <w:noProof/>
        </w:rPr>
        <w:tab/>
      </w:r>
      <w:r>
        <w:rPr>
          <w:noProof/>
        </w:rPr>
        <w:fldChar w:fldCharType="begin"/>
      </w:r>
      <w:r>
        <w:rPr>
          <w:noProof/>
        </w:rPr>
        <w:instrText xml:space="preserve"> PAGEREF _Toc207815403 \h </w:instrText>
      </w:r>
      <w:r>
        <w:rPr>
          <w:noProof/>
        </w:rPr>
      </w:r>
      <w:r>
        <w:rPr>
          <w:noProof/>
        </w:rPr>
        <w:fldChar w:fldCharType="separate"/>
      </w:r>
      <w:r>
        <w:rPr>
          <w:noProof/>
        </w:rPr>
        <w:t>217</w:t>
      </w:r>
      <w:r>
        <w:rPr>
          <w:noProof/>
        </w:rPr>
        <w:fldChar w:fldCharType="end"/>
      </w:r>
    </w:p>
    <w:p w14:paraId="6FE136EB" w14:textId="55AF87B2" w:rsidR="008C7AA8" w:rsidRDefault="008C7AA8">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8421F6">
        <w:rPr>
          <w:noProof/>
          <w:lang w:val="en-US"/>
        </w:rPr>
        <w:t xml:space="preserve"> </w:t>
      </w:r>
      <w:r>
        <w:rPr>
          <w:noProof/>
        </w:rPr>
        <w:t>API</w:t>
      </w:r>
      <w:r>
        <w:rPr>
          <w:noProof/>
        </w:rPr>
        <w:tab/>
      </w:r>
      <w:r>
        <w:rPr>
          <w:noProof/>
        </w:rPr>
        <w:fldChar w:fldCharType="begin"/>
      </w:r>
      <w:r>
        <w:rPr>
          <w:noProof/>
        </w:rPr>
        <w:instrText xml:space="preserve"> PAGEREF _Toc207815404 \h </w:instrText>
      </w:r>
      <w:r>
        <w:rPr>
          <w:noProof/>
        </w:rPr>
      </w:r>
      <w:r>
        <w:rPr>
          <w:noProof/>
        </w:rPr>
        <w:fldChar w:fldCharType="separate"/>
      </w:r>
      <w:r>
        <w:rPr>
          <w:noProof/>
        </w:rPr>
        <w:t>232</w:t>
      </w:r>
      <w:r>
        <w:rPr>
          <w:noProof/>
        </w:rPr>
        <w:fldChar w:fldCharType="end"/>
      </w:r>
    </w:p>
    <w:p w14:paraId="2E04B881" w14:textId="522ED3CC" w:rsidR="008C7AA8" w:rsidRDefault="008C7AA8">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8421F6">
        <w:rPr>
          <w:noProof/>
          <w:lang w:val="en-US"/>
        </w:rPr>
        <w:t xml:space="preserve"> </w:t>
      </w:r>
      <w:r>
        <w:rPr>
          <w:noProof/>
        </w:rPr>
        <w:t>API</w:t>
      </w:r>
      <w:r>
        <w:rPr>
          <w:noProof/>
        </w:rPr>
        <w:tab/>
      </w:r>
      <w:r>
        <w:rPr>
          <w:noProof/>
        </w:rPr>
        <w:fldChar w:fldCharType="begin"/>
      </w:r>
      <w:r>
        <w:rPr>
          <w:noProof/>
        </w:rPr>
        <w:instrText xml:space="preserve"> PAGEREF _Toc207815405 \h </w:instrText>
      </w:r>
      <w:r>
        <w:rPr>
          <w:noProof/>
        </w:rPr>
      </w:r>
      <w:r>
        <w:rPr>
          <w:noProof/>
        </w:rPr>
        <w:fldChar w:fldCharType="separate"/>
      </w:r>
      <w:r>
        <w:rPr>
          <w:noProof/>
        </w:rPr>
        <w:t>241</w:t>
      </w:r>
      <w:r>
        <w:rPr>
          <w:noProof/>
        </w:rPr>
        <w:fldChar w:fldCharType="end"/>
      </w:r>
    </w:p>
    <w:p w14:paraId="0626EC55" w14:textId="71CB4D9D" w:rsidR="008C7AA8" w:rsidRDefault="008C7AA8">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_Toc207815406 \h </w:instrText>
      </w:r>
      <w:r>
        <w:rPr>
          <w:noProof/>
        </w:rPr>
      </w:r>
      <w:r>
        <w:rPr>
          <w:noProof/>
        </w:rPr>
        <w:fldChar w:fldCharType="separate"/>
      </w:r>
      <w:r>
        <w:rPr>
          <w:noProof/>
        </w:rPr>
        <w:t>247</w:t>
      </w:r>
      <w:r>
        <w:rPr>
          <w:noProof/>
        </w:rPr>
        <w:fldChar w:fldCharType="end"/>
      </w:r>
    </w:p>
    <w:p w14:paraId="1E452696" w14:textId="6ABD7728" w:rsidR="008C7AA8" w:rsidRDefault="008C7AA8">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_Toc207815407 \h </w:instrText>
      </w:r>
      <w:r>
        <w:rPr>
          <w:noProof/>
        </w:rPr>
      </w:r>
      <w:r>
        <w:rPr>
          <w:noProof/>
        </w:rPr>
        <w:fldChar w:fldCharType="separate"/>
      </w:r>
      <w:r>
        <w:rPr>
          <w:noProof/>
        </w:rPr>
        <w:t>247</w:t>
      </w:r>
      <w:r>
        <w:rPr>
          <w:noProof/>
        </w:rPr>
        <w:fldChar w:fldCharType="end"/>
      </w:r>
    </w:p>
    <w:p w14:paraId="5DE61AB0" w14:textId="3124C01C" w:rsidR="008C7AA8" w:rsidRDefault="008C7AA8">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_Toc207815408 \h </w:instrText>
      </w:r>
      <w:r>
        <w:rPr>
          <w:noProof/>
        </w:rPr>
      </w:r>
      <w:r>
        <w:rPr>
          <w:noProof/>
        </w:rPr>
        <w:fldChar w:fldCharType="separate"/>
      </w:r>
      <w:r>
        <w:rPr>
          <w:noProof/>
        </w:rPr>
        <w:t>247</w:t>
      </w:r>
      <w:r>
        <w:rPr>
          <w:noProof/>
        </w:rPr>
        <w:fldChar w:fldCharType="end"/>
      </w:r>
    </w:p>
    <w:p w14:paraId="5F9AB5BE" w14:textId="0F7B7B92" w:rsidR="008C7AA8" w:rsidRDefault="008C7AA8">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8421F6">
        <w:rPr>
          <w:noProof/>
          <w:lang w:val="en-US"/>
        </w:rPr>
        <w:t>SDD_DataStorage</w:t>
      </w:r>
      <w:r>
        <w:rPr>
          <w:noProof/>
        </w:rPr>
        <w:t xml:space="preserve"> API</w:t>
      </w:r>
      <w:r>
        <w:rPr>
          <w:noProof/>
        </w:rPr>
        <w:tab/>
      </w:r>
      <w:r>
        <w:rPr>
          <w:noProof/>
        </w:rPr>
        <w:fldChar w:fldCharType="begin"/>
      </w:r>
      <w:r>
        <w:rPr>
          <w:noProof/>
        </w:rPr>
        <w:instrText xml:space="preserve"> PAGEREF _Toc207815409 \h </w:instrText>
      </w:r>
      <w:r>
        <w:rPr>
          <w:noProof/>
        </w:rPr>
      </w:r>
      <w:r>
        <w:rPr>
          <w:noProof/>
        </w:rPr>
        <w:fldChar w:fldCharType="separate"/>
      </w:r>
      <w:r>
        <w:rPr>
          <w:noProof/>
        </w:rPr>
        <w:t>247</w:t>
      </w:r>
      <w:r>
        <w:rPr>
          <w:noProof/>
        </w:rPr>
        <w:fldChar w:fldCharType="end"/>
      </w:r>
    </w:p>
    <w:p w14:paraId="4D3B11C4" w14:textId="34218F17" w:rsidR="008C7AA8" w:rsidRDefault="008C7AA8">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8421F6">
        <w:rPr>
          <w:noProof/>
          <w:lang w:val="en-US"/>
        </w:rPr>
        <w:t>SDD_DDContext</w:t>
      </w:r>
      <w:r>
        <w:rPr>
          <w:noProof/>
        </w:rPr>
        <w:t xml:space="preserve"> API</w:t>
      </w:r>
      <w:r>
        <w:rPr>
          <w:noProof/>
        </w:rPr>
        <w:tab/>
      </w:r>
      <w:r>
        <w:rPr>
          <w:noProof/>
        </w:rPr>
        <w:fldChar w:fldCharType="begin"/>
      </w:r>
      <w:r>
        <w:rPr>
          <w:noProof/>
        </w:rPr>
        <w:instrText xml:space="preserve"> PAGEREF _Toc207815410 \h </w:instrText>
      </w:r>
      <w:r>
        <w:rPr>
          <w:noProof/>
        </w:rPr>
      </w:r>
      <w:r>
        <w:rPr>
          <w:noProof/>
        </w:rPr>
        <w:fldChar w:fldCharType="separate"/>
      </w:r>
      <w:r>
        <w:rPr>
          <w:noProof/>
        </w:rPr>
        <w:t>247</w:t>
      </w:r>
      <w:r>
        <w:rPr>
          <w:noProof/>
        </w:rPr>
        <w:fldChar w:fldCharType="end"/>
      </w:r>
    </w:p>
    <w:p w14:paraId="6E255A93" w14:textId="1D0359E3" w:rsidR="008C7AA8" w:rsidRDefault="008C7AA8">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8421F6">
        <w:rPr>
          <w:noProof/>
          <w:lang w:val="en-US"/>
        </w:rPr>
        <w:t xml:space="preserve">SDD_TransmissionQualityMeasurement </w:t>
      </w:r>
      <w:r>
        <w:rPr>
          <w:noProof/>
        </w:rPr>
        <w:t>API</w:t>
      </w:r>
      <w:r>
        <w:rPr>
          <w:noProof/>
        </w:rPr>
        <w:tab/>
      </w:r>
      <w:r>
        <w:rPr>
          <w:noProof/>
        </w:rPr>
        <w:fldChar w:fldCharType="begin"/>
      </w:r>
      <w:r>
        <w:rPr>
          <w:noProof/>
        </w:rPr>
        <w:instrText xml:space="preserve"> PAGEREF _Toc207815411 \h </w:instrText>
      </w:r>
      <w:r>
        <w:rPr>
          <w:noProof/>
        </w:rPr>
      </w:r>
      <w:r>
        <w:rPr>
          <w:noProof/>
        </w:rPr>
        <w:fldChar w:fldCharType="separate"/>
      </w:r>
      <w:r>
        <w:rPr>
          <w:noProof/>
        </w:rPr>
        <w:t>247</w:t>
      </w:r>
      <w:r>
        <w:rPr>
          <w:noProof/>
        </w:rPr>
        <w:fldChar w:fldCharType="end"/>
      </w:r>
    </w:p>
    <w:p w14:paraId="2A10B975" w14:textId="71A9FDDF" w:rsidR="008C7AA8" w:rsidRDefault="008C7AA8">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_Toc207815412 \h </w:instrText>
      </w:r>
      <w:r>
        <w:rPr>
          <w:noProof/>
        </w:rPr>
      </w:r>
      <w:r>
        <w:rPr>
          <w:noProof/>
        </w:rPr>
        <w:fldChar w:fldCharType="separate"/>
      </w:r>
      <w:r>
        <w:rPr>
          <w:noProof/>
        </w:rPr>
        <w:t>248</w:t>
      </w:r>
      <w:r>
        <w:rPr>
          <w:noProof/>
        </w:rPr>
        <w:fldChar w:fldCharType="end"/>
      </w:r>
    </w:p>
    <w:p w14:paraId="5EA78150" w14:textId="4F6477A9" w:rsidR="008C7AA8" w:rsidRDefault="008C7AA8">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_Toc207815413 \h </w:instrText>
      </w:r>
      <w:r>
        <w:rPr>
          <w:noProof/>
        </w:rPr>
      </w:r>
      <w:r>
        <w:rPr>
          <w:noProof/>
        </w:rPr>
        <w:fldChar w:fldCharType="separate"/>
      </w:r>
      <w:r>
        <w:rPr>
          <w:noProof/>
        </w:rPr>
        <w:t>248</w:t>
      </w:r>
      <w:r>
        <w:rPr>
          <w:noProof/>
        </w:rPr>
        <w:fldChar w:fldCharType="end"/>
      </w:r>
    </w:p>
    <w:p w14:paraId="5B18C2A9" w14:textId="74A54743" w:rsidR="008C7AA8" w:rsidRDefault="008C7AA8">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_Toc207815414 \h </w:instrText>
      </w:r>
      <w:r>
        <w:rPr>
          <w:noProof/>
        </w:rPr>
      </w:r>
      <w:r>
        <w:rPr>
          <w:noProof/>
        </w:rPr>
        <w:fldChar w:fldCharType="separate"/>
      </w:r>
      <w:r>
        <w:rPr>
          <w:noProof/>
        </w:rPr>
        <w:t>249</w:t>
      </w:r>
      <w:r>
        <w:rPr>
          <w:noProof/>
        </w:rPr>
        <w:fldChar w:fldCharType="end"/>
      </w:r>
    </w:p>
    <w:p w14:paraId="7CD6A724" w14:textId="558298CE"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207814940"/>
      <w:bookmarkEnd w:id="11"/>
      <w:r w:rsidRPr="002C1E75">
        <w:rPr>
          <w:lang w:val="en-US"/>
        </w:rPr>
        <w:lastRenderedPageBreak/>
        <w:t>Foreword</w:t>
      </w:r>
      <w:bookmarkEnd w:id="12"/>
      <w:bookmarkEnd w:id="13"/>
      <w:bookmarkEnd w:id="14"/>
      <w:bookmarkEnd w:id="15"/>
      <w:bookmarkEnd w:id="16"/>
      <w:bookmarkEnd w:id="17"/>
      <w:bookmarkEnd w:id="18"/>
      <w:bookmarkEnd w:id="19"/>
      <w:bookmarkEnd w:id="20"/>
      <w:bookmarkEnd w:id="21"/>
      <w:bookmarkEnd w:id="22"/>
    </w:p>
    <w:p w14:paraId="429B4BB3" w14:textId="77777777" w:rsidR="00080512" w:rsidRPr="002C1E75" w:rsidRDefault="00080512">
      <w:pPr>
        <w:rPr>
          <w:lang w:val="en-US"/>
        </w:rPr>
      </w:pPr>
      <w:r w:rsidRPr="002C1E75">
        <w:rPr>
          <w:lang w:val="en-US"/>
        </w:rPr>
        <w:t xml:space="preserve">This Technical </w:t>
      </w:r>
      <w:bookmarkStart w:id="23" w:name="spectype3"/>
      <w:r w:rsidRPr="002C1E75">
        <w:rPr>
          <w:lang w:val="en-US"/>
        </w:rPr>
        <w:t>Specification</w:t>
      </w:r>
      <w:bookmarkEnd w:id="23"/>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 w:name="introduction"/>
      <w:bookmarkEnd w:id="24"/>
      <w:r w:rsidRPr="004D3578">
        <w:br w:type="page"/>
      </w:r>
      <w:bookmarkStart w:id="25" w:name="_Toc510696578"/>
      <w:bookmarkStart w:id="26" w:name="_Toc35971370"/>
      <w:bookmarkStart w:id="27" w:name="_Toc144024097"/>
      <w:bookmarkStart w:id="28" w:name="_Toc148176791"/>
      <w:bookmarkStart w:id="29" w:name="_Toc151379148"/>
      <w:bookmarkStart w:id="30" w:name="_Toc151445330"/>
      <w:bookmarkStart w:id="31" w:name="_Toc160470390"/>
      <w:bookmarkStart w:id="32" w:name="_Toc164873534"/>
      <w:bookmarkStart w:id="33" w:name="_Toc180306154"/>
      <w:bookmarkStart w:id="34" w:name="_Toc195373887"/>
      <w:bookmarkStart w:id="35" w:name="_Toc207814941"/>
      <w:r w:rsidRPr="004D3578">
        <w:lastRenderedPageBreak/>
        <w:t>1</w:t>
      </w:r>
      <w:r w:rsidRPr="004D3578">
        <w:tab/>
        <w:t>Scope</w:t>
      </w:r>
      <w:bookmarkEnd w:id="25"/>
      <w:bookmarkEnd w:id="26"/>
      <w:bookmarkEnd w:id="27"/>
      <w:bookmarkEnd w:id="28"/>
      <w:bookmarkEnd w:id="29"/>
      <w:bookmarkEnd w:id="30"/>
      <w:bookmarkEnd w:id="31"/>
      <w:bookmarkEnd w:id="32"/>
      <w:bookmarkEnd w:id="33"/>
      <w:bookmarkEnd w:id="34"/>
      <w:bookmarkEnd w:id="35"/>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6" w:name="_Toc510696579"/>
      <w:bookmarkStart w:id="37"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8" w:name="_Toc144024098"/>
      <w:bookmarkStart w:id="39" w:name="_Toc148176792"/>
      <w:bookmarkStart w:id="40" w:name="_Toc151379149"/>
      <w:bookmarkStart w:id="41" w:name="_Toc151445331"/>
      <w:bookmarkStart w:id="42" w:name="_Toc160470391"/>
      <w:bookmarkStart w:id="43" w:name="_Toc164873535"/>
      <w:bookmarkStart w:id="44" w:name="_Toc180306155"/>
      <w:bookmarkStart w:id="45" w:name="_Toc195373888"/>
      <w:bookmarkStart w:id="46" w:name="_Toc207814942"/>
      <w:r w:rsidR="008A6D4A" w:rsidRPr="004D3578">
        <w:lastRenderedPageBreak/>
        <w:t>2</w:t>
      </w:r>
      <w:r w:rsidR="008A6D4A" w:rsidRPr="004D3578">
        <w:tab/>
        <w:t>References</w:t>
      </w:r>
      <w:bookmarkEnd w:id="36"/>
      <w:bookmarkEnd w:id="37"/>
      <w:bookmarkEnd w:id="38"/>
      <w:bookmarkEnd w:id="39"/>
      <w:bookmarkEnd w:id="40"/>
      <w:bookmarkEnd w:id="41"/>
      <w:bookmarkEnd w:id="42"/>
      <w:bookmarkEnd w:id="43"/>
      <w:bookmarkEnd w:id="44"/>
      <w:bookmarkEnd w:id="45"/>
      <w:bookmarkEnd w:id="4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7"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7"/>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8" w:name="_Hlk506360308"/>
      <w:r>
        <w:t>Common API Framework for 3GPP Northbound APIs</w:t>
      </w:r>
      <w:bookmarkEnd w:id="48"/>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9" w:name="_Toc510696580"/>
      <w:bookmarkStart w:id="50"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51" w:name="_Toc144024099"/>
      <w:bookmarkStart w:id="52" w:name="_Toc148176793"/>
      <w:bookmarkStart w:id="53" w:name="_Toc151379150"/>
      <w:bookmarkStart w:id="54" w:name="_Toc151445332"/>
      <w:bookmarkStart w:id="55" w:name="_Toc160470392"/>
      <w:bookmarkStart w:id="56" w:name="_Toc164873536"/>
      <w:bookmarkStart w:id="57" w:name="_Toc180306156"/>
      <w:bookmarkStart w:id="58" w:name="_Toc195373889"/>
      <w:bookmarkStart w:id="59" w:name="_Toc207814943"/>
      <w:r w:rsidR="008A6D4A" w:rsidRPr="004D3578">
        <w:lastRenderedPageBreak/>
        <w:t>3</w:t>
      </w:r>
      <w:r w:rsidR="008A6D4A" w:rsidRPr="004D3578">
        <w:tab/>
        <w:t>Definitions, symbols and abbreviations</w:t>
      </w:r>
      <w:bookmarkEnd w:id="49"/>
      <w:bookmarkEnd w:id="50"/>
      <w:bookmarkEnd w:id="51"/>
      <w:bookmarkEnd w:id="52"/>
      <w:bookmarkEnd w:id="53"/>
      <w:bookmarkEnd w:id="54"/>
      <w:bookmarkEnd w:id="55"/>
      <w:bookmarkEnd w:id="56"/>
      <w:bookmarkEnd w:id="57"/>
      <w:bookmarkEnd w:id="58"/>
      <w:bookmarkEnd w:id="59"/>
    </w:p>
    <w:p w14:paraId="5AB8F883" w14:textId="77777777" w:rsidR="008A6D4A" w:rsidRPr="004D3578" w:rsidRDefault="008A6D4A" w:rsidP="007A4424">
      <w:pPr>
        <w:pStyle w:val="Heading2"/>
      </w:pPr>
      <w:bookmarkStart w:id="60" w:name="_Toc510696581"/>
      <w:bookmarkStart w:id="61" w:name="_Toc35971373"/>
      <w:bookmarkStart w:id="62" w:name="_Toc144024100"/>
      <w:bookmarkStart w:id="63" w:name="_Toc148176794"/>
      <w:bookmarkStart w:id="64" w:name="_Toc151379151"/>
      <w:bookmarkStart w:id="65" w:name="_Toc151445333"/>
      <w:bookmarkStart w:id="66" w:name="_Toc160470393"/>
      <w:bookmarkStart w:id="67" w:name="_Toc164873537"/>
      <w:bookmarkStart w:id="68" w:name="_Toc180306157"/>
      <w:bookmarkStart w:id="69" w:name="_Toc195373890"/>
      <w:bookmarkStart w:id="70" w:name="_Toc207814944"/>
      <w:r w:rsidRPr="004D3578">
        <w:t>3.1</w:t>
      </w:r>
      <w:r w:rsidRPr="004D3578">
        <w:tab/>
        <w:t>Definitions</w:t>
      </w:r>
      <w:bookmarkEnd w:id="60"/>
      <w:bookmarkEnd w:id="61"/>
      <w:bookmarkEnd w:id="62"/>
      <w:bookmarkEnd w:id="63"/>
      <w:bookmarkEnd w:id="64"/>
      <w:bookmarkEnd w:id="65"/>
      <w:bookmarkEnd w:id="66"/>
      <w:bookmarkEnd w:id="67"/>
      <w:bookmarkEnd w:id="68"/>
      <w:bookmarkEnd w:id="69"/>
      <w:bookmarkEnd w:id="70"/>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1" w:name="_Toc510696582"/>
      <w:bookmarkStart w:id="72" w:name="_Toc35971374"/>
      <w:bookmarkStart w:id="73" w:name="_Toc144024101"/>
      <w:bookmarkStart w:id="74" w:name="_Toc148176795"/>
      <w:bookmarkStart w:id="75" w:name="_Toc151379152"/>
      <w:bookmarkStart w:id="76" w:name="_Toc151445334"/>
      <w:bookmarkStart w:id="77" w:name="_Toc160470394"/>
      <w:bookmarkStart w:id="78" w:name="_Toc164873538"/>
      <w:bookmarkStart w:id="79" w:name="_Toc180306158"/>
      <w:bookmarkStart w:id="80" w:name="_Toc195373891"/>
      <w:bookmarkStart w:id="81" w:name="_Toc207814945"/>
      <w:r w:rsidRPr="004D3578">
        <w:t>3.2</w:t>
      </w:r>
      <w:r w:rsidRPr="004D3578">
        <w:tab/>
        <w:t>Symbols</w:t>
      </w:r>
      <w:bookmarkEnd w:id="71"/>
      <w:bookmarkEnd w:id="72"/>
      <w:bookmarkEnd w:id="73"/>
      <w:bookmarkEnd w:id="74"/>
      <w:bookmarkEnd w:id="75"/>
      <w:bookmarkEnd w:id="76"/>
      <w:bookmarkEnd w:id="77"/>
      <w:bookmarkEnd w:id="78"/>
      <w:bookmarkEnd w:id="79"/>
      <w:bookmarkEnd w:id="80"/>
      <w:bookmarkEnd w:id="81"/>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2" w:name="_Toc510696583"/>
      <w:bookmarkStart w:id="83" w:name="_Toc35971375"/>
      <w:bookmarkStart w:id="84" w:name="_Toc144024102"/>
      <w:bookmarkStart w:id="85" w:name="_Toc148176796"/>
      <w:bookmarkStart w:id="86" w:name="_Toc151379153"/>
      <w:bookmarkStart w:id="87" w:name="_Toc151445335"/>
      <w:bookmarkStart w:id="88" w:name="_Toc160470395"/>
      <w:bookmarkStart w:id="89" w:name="_Toc164873539"/>
      <w:bookmarkStart w:id="90" w:name="_Toc180306159"/>
      <w:bookmarkStart w:id="91" w:name="_Toc195373892"/>
      <w:bookmarkStart w:id="92" w:name="_Toc207814946"/>
      <w:r w:rsidRPr="004D3578">
        <w:t>3.3</w:t>
      </w:r>
      <w:r w:rsidRPr="004D3578">
        <w:tab/>
        <w:t>Abbreviations</w:t>
      </w:r>
      <w:bookmarkEnd w:id="82"/>
      <w:bookmarkEnd w:id="83"/>
      <w:bookmarkEnd w:id="84"/>
      <w:bookmarkEnd w:id="85"/>
      <w:bookmarkEnd w:id="86"/>
      <w:bookmarkEnd w:id="87"/>
      <w:bookmarkEnd w:id="88"/>
      <w:bookmarkEnd w:id="89"/>
      <w:bookmarkEnd w:id="90"/>
      <w:bookmarkEnd w:id="91"/>
      <w:bookmarkEnd w:id="92"/>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93" w:name="_Toc510696584"/>
      <w:bookmarkStart w:id="94" w:name="_Toc35971376"/>
      <w:r w:rsidRPr="004D3578">
        <w:br w:type="page"/>
      </w:r>
      <w:bookmarkStart w:id="95" w:name="_Toc144024103"/>
      <w:bookmarkStart w:id="96" w:name="_Toc148176797"/>
      <w:bookmarkStart w:id="97" w:name="_Toc151379154"/>
      <w:bookmarkStart w:id="98" w:name="_Toc151445336"/>
      <w:bookmarkStart w:id="99" w:name="_Toc160470396"/>
      <w:bookmarkStart w:id="100" w:name="_Toc164873540"/>
      <w:bookmarkStart w:id="101" w:name="_Toc180306160"/>
      <w:bookmarkStart w:id="102" w:name="_Toc195373893"/>
      <w:bookmarkStart w:id="103" w:name="_Toc207814947"/>
      <w:r w:rsidR="008A6D4A" w:rsidRPr="004D3578">
        <w:lastRenderedPageBreak/>
        <w:t>4</w:t>
      </w:r>
      <w:r w:rsidR="008A6D4A" w:rsidRPr="004D3578">
        <w:tab/>
      </w:r>
      <w:r w:rsidR="008A6D4A">
        <w:t>Overview</w:t>
      </w:r>
      <w:bookmarkEnd w:id="93"/>
      <w:bookmarkEnd w:id="94"/>
      <w:bookmarkEnd w:id="95"/>
      <w:bookmarkEnd w:id="96"/>
      <w:bookmarkEnd w:id="97"/>
      <w:bookmarkEnd w:id="98"/>
      <w:bookmarkEnd w:id="99"/>
      <w:bookmarkEnd w:id="100"/>
      <w:bookmarkEnd w:id="101"/>
      <w:bookmarkEnd w:id="102"/>
      <w:bookmarkEnd w:id="103"/>
    </w:p>
    <w:p w14:paraId="3EA0DEA8" w14:textId="77777777" w:rsidR="00A80F69" w:rsidRPr="00690A26" w:rsidRDefault="00A80F69" w:rsidP="00A80F69">
      <w:pPr>
        <w:rPr>
          <w:lang w:val="en-US"/>
        </w:rPr>
      </w:pPr>
      <w:bookmarkStart w:id="104"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104"/>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05" w:name="_MON_1740821112"/>
    <w:bookmarkEnd w:id="105"/>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5pt" o:ole="">
            <v:imagedata r:id="rId13" o:title=""/>
          </v:shape>
          <o:OLEObject Type="Embed" ProgID="Word.Document.12" ShapeID="_x0000_i1027" DrawAspect="Content" ObjectID="_1818436999" r:id="rId14">
            <o:FieldCodes>\s</o:FieldCodes>
          </o:OLEObject>
        </w:object>
      </w:r>
    </w:p>
    <w:p w14:paraId="0362F154" w14:textId="77777777" w:rsidR="00A80F69" w:rsidRPr="00690A26" w:rsidRDefault="00A80F69" w:rsidP="00A80F69">
      <w:pPr>
        <w:pStyle w:val="TF"/>
        <w:rPr>
          <w:lang w:val="en-US"/>
        </w:rPr>
      </w:pPr>
      <w:bookmarkStart w:id="106"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07" w:name="_Toc510696585"/>
      <w:bookmarkStart w:id="108" w:name="_Toc35971377"/>
      <w:bookmarkEnd w:id="106"/>
      <w:r w:rsidRPr="004D3578">
        <w:br w:type="page"/>
      </w:r>
      <w:bookmarkStart w:id="109" w:name="_Toc144024104"/>
      <w:bookmarkStart w:id="110" w:name="_Toc148176798"/>
      <w:bookmarkStart w:id="111" w:name="_Toc151379155"/>
      <w:bookmarkStart w:id="112" w:name="_Toc151445337"/>
      <w:bookmarkStart w:id="113" w:name="_Toc160470397"/>
      <w:bookmarkStart w:id="114" w:name="_Toc164873541"/>
      <w:bookmarkStart w:id="115" w:name="_Toc180306161"/>
      <w:bookmarkStart w:id="116" w:name="_Toc195373894"/>
      <w:bookmarkStart w:id="117" w:name="_Toc207814948"/>
      <w:r w:rsidR="008A6D4A">
        <w:lastRenderedPageBreak/>
        <w:t>5</w:t>
      </w:r>
      <w:r w:rsidR="008A6D4A" w:rsidRPr="004D3578">
        <w:tab/>
      </w:r>
      <w:r w:rsidR="008A6D4A">
        <w:t xml:space="preserve">Services offered by the </w:t>
      </w:r>
      <w:bookmarkEnd w:id="107"/>
      <w:bookmarkEnd w:id="108"/>
      <w:r w:rsidR="00814305">
        <w:t>SEALDD Server</w:t>
      </w:r>
      <w:bookmarkEnd w:id="109"/>
      <w:bookmarkEnd w:id="110"/>
      <w:bookmarkEnd w:id="111"/>
      <w:bookmarkEnd w:id="112"/>
      <w:bookmarkEnd w:id="113"/>
      <w:bookmarkEnd w:id="114"/>
      <w:bookmarkEnd w:id="115"/>
      <w:bookmarkEnd w:id="116"/>
      <w:bookmarkEnd w:id="117"/>
    </w:p>
    <w:p w14:paraId="5A6A4D44" w14:textId="77777777" w:rsidR="008A6D4A" w:rsidRDefault="008A6D4A" w:rsidP="007A4424">
      <w:pPr>
        <w:pStyle w:val="Heading2"/>
      </w:pPr>
      <w:bookmarkStart w:id="118" w:name="_Toc510696586"/>
      <w:bookmarkStart w:id="119" w:name="_Toc35971378"/>
      <w:bookmarkStart w:id="120" w:name="_Toc144024105"/>
      <w:bookmarkStart w:id="121" w:name="_Toc148176799"/>
      <w:bookmarkStart w:id="122" w:name="_Toc151379156"/>
      <w:bookmarkStart w:id="123" w:name="_Toc151445338"/>
      <w:bookmarkStart w:id="124" w:name="_Toc160470398"/>
      <w:bookmarkStart w:id="125" w:name="_Toc164873542"/>
      <w:bookmarkStart w:id="126" w:name="_Toc180306162"/>
      <w:bookmarkStart w:id="127" w:name="_Toc195373895"/>
      <w:bookmarkStart w:id="128" w:name="_Toc207814949"/>
      <w:r>
        <w:t>5.1</w:t>
      </w:r>
      <w:r>
        <w:tab/>
        <w:t>Introduction</w:t>
      </w:r>
      <w:bookmarkEnd w:id="118"/>
      <w:bookmarkEnd w:id="119"/>
      <w:bookmarkEnd w:id="120"/>
      <w:bookmarkEnd w:id="121"/>
      <w:bookmarkEnd w:id="122"/>
      <w:bookmarkEnd w:id="123"/>
      <w:bookmarkEnd w:id="124"/>
      <w:bookmarkEnd w:id="125"/>
      <w:bookmarkEnd w:id="126"/>
      <w:bookmarkEnd w:id="127"/>
      <w:bookmarkEnd w:id="12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29" w:name="_Toc510696587"/>
      <w:bookmarkStart w:id="130" w:name="_Toc35971379"/>
      <w:r w:rsidRPr="004D3578">
        <w:br w:type="page"/>
      </w:r>
      <w:bookmarkStart w:id="131" w:name="_Toc144024106"/>
      <w:bookmarkStart w:id="132" w:name="_Toc148176800"/>
      <w:bookmarkStart w:id="133" w:name="_Toc151379157"/>
      <w:bookmarkStart w:id="134" w:name="_Toc151445339"/>
      <w:bookmarkStart w:id="135" w:name="_Toc160470399"/>
      <w:bookmarkStart w:id="136" w:name="_Toc164873543"/>
      <w:bookmarkStart w:id="137" w:name="_Toc180306163"/>
      <w:bookmarkStart w:id="138" w:name="_Toc195373896"/>
      <w:bookmarkStart w:id="139" w:name="_Toc207814950"/>
      <w:r w:rsidR="008A6D4A">
        <w:lastRenderedPageBreak/>
        <w:t>5.2</w:t>
      </w:r>
      <w:r w:rsidR="008A6D4A">
        <w:tab/>
      </w:r>
      <w:r w:rsidR="004323EA" w:rsidRPr="003430D5">
        <w:rPr>
          <w:lang w:val="en-US"/>
        </w:rPr>
        <w:t>SDD_Transmission</w:t>
      </w:r>
      <w:r w:rsidR="008A6D4A" w:rsidRPr="00AF47A0">
        <w:t xml:space="preserve"> </w:t>
      </w:r>
      <w:r w:rsidR="008A6D4A">
        <w:t>Service</w:t>
      </w:r>
      <w:bookmarkEnd w:id="129"/>
      <w:bookmarkEnd w:id="130"/>
      <w:bookmarkEnd w:id="131"/>
      <w:bookmarkEnd w:id="132"/>
      <w:bookmarkEnd w:id="133"/>
      <w:bookmarkEnd w:id="134"/>
      <w:bookmarkEnd w:id="135"/>
      <w:bookmarkEnd w:id="136"/>
      <w:bookmarkEnd w:id="137"/>
      <w:bookmarkEnd w:id="138"/>
      <w:bookmarkEnd w:id="139"/>
    </w:p>
    <w:p w14:paraId="689EB835" w14:textId="77777777" w:rsidR="008A6D4A" w:rsidRDefault="008A6D4A" w:rsidP="007A4424">
      <w:pPr>
        <w:pStyle w:val="Heading3"/>
      </w:pPr>
      <w:bookmarkStart w:id="140" w:name="_Toc510696588"/>
      <w:bookmarkStart w:id="141" w:name="_Toc35971380"/>
      <w:bookmarkStart w:id="142" w:name="_Toc144024107"/>
      <w:bookmarkStart w:id="143" w:name="_Toc148176801"/>
      <w:bookmarkStart w:id="144" w:name="_Toc151379158"/>
      <w:bookmarkStart w:id="145" w:name="_Toc151445340"/>
      <w:bookmarkStart w:id="146" w:name="_Toc160470400"/>
      <w:bookmarkStart w:id="147" w:name="_Toc164873544"/>
      <w:bookmarkStart w:id="148" w:name="_Toc180306164"/>
      <w:bookmarkStart w:id="149" w:name="_Toc195373897"/>
      <w:bookmarkStart w:id="150" w:name="_Toc207814951"/>
      <w:r>
        <w:t>5.2.1</w:t>
      </w:r>
      <w:r>
        <w:tab/>
        <w:t>Service Description</w:t>
      </w:r>
      <w:bookmarkEnd w:id="140"/>
      <w:bookmarkEnd w:id="141"/>
      <w:bookmarkEnd w:id="142"/>
      <w:bookmarkEnd w:id="143"/>
      <w:bookmarkEnd w:id="144"/>
      <w:bookmarkEnd w:id="145"/>
      <w:bookmarkEnd w:id="146"/>
      <w:bookmarkEnd w:id="147"/>
      <w:bookmarkEnd w:id="148"/>
      <w:bookmarkEnd w:id="149"/>
      <w:bookmarkEnd w:id="150"/>
    </w:p>
    <w:p w14:paraId="571DE644" w14:textId="6EE13D09" w:rsidR="003C336D" w:rsidRDefault="003C336D" w:rsidP="003C336D">
      <w:bookmarkStart w:id="151" w:name="_Toc510696589"/>
      <w:bookmarkStart w:id="152"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53"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54" w:name="_Toc148176802"/>
      <w:bookmarkStart w:id="155" w:name="_Toc151379159"/>
      <w:bookmarkStart w:id="156" w:name="_Toc151445341"/>
      <w:bookmarkStart w:id="157" w:name="_Toc160470401"/>
      <w:bookmarkStart w:id="158" w:name="_Toc164873545"/>
      <w:bookmarkStart w:id="159" w:name="_Toc180306165"/>
      <w:bookmarkStart w:id="160" w:name="_Toc195373898"/>
      <w:bookmarkStart w:id="161" w:name="_Toc207814952"/>
      <w:r>
        <w:t>5.2.2</w:t>
      </w:r>
      <w:r>
        <w:tab/>
        <w:t>Service Operations</w:t>
      </w:r>
      <w:bookmarkEnd w:id="151"/>
      <w:bookmarkEnd w:id="152"/>
      <w:bookmarkEnd w:id="153"/>
      <w:bookmarkEnd w:id="154"/>
      <w:bookmarkEnd w:id="155"/>
      <w:bookmarkEnd w:id="156"/>
      <w:bookmarkEnd w:id="157"/>
      <w:bookmarkEnd w:id="158"/>
      <w:bookmarkEnd w:id="159"/>
      <w:bookmarkEnd w:id="160"/>
      <w:bookmarkEnd w:id="161"/>
    </w:p>
    <w:p w14:paraId="7C9FCE91" w14:textId="77777777" w:rsidR="00C07B9A" w:rsidRDefault="00C07B9A" w:rsidP="00C07B9A">
      <w:pPr>
        <w:pStyle w:val="Heading4"/>
      </w:pPr>
      <w:bookmarkStart w:id="162" w:name="_Toc148176803"/>
      <w:bookmarkStart w:id="163" w:name="_Toc151379160"/>
      <w:bookmarkStart w:id="164" w:name="_Toc151445342"/>
      <w:bookmarkStart w:id="165" w:name="_Toc160470402"/>
      <w:bookmarkStart w:id="166" w:name="_Toc164873546"/>
      <w:bookmarkStart w:id="167" w:name="_Toc180306166"/>
      <w:bookmarkStart w:id="168" w:name="_Toc195373899"/>
      <w:bookmarkStart w:id="169" w:name="_Toc207814953"/>
      <w:r>
        <w:t>5.2.2.1</w:t>
      </w:r>
      <w:r>
        <w:tab/>
        <w:t>Introduction</w:t>
      </w:r>
      <w:bookmarkEnd w:id="162"/>
      <w:bookmarkEnd w:id="163"/>
      <w:bookmarkEnd w:id="164"/>
      <w:bookmarkEnd w:id="165"/>
      <w:bookmarkEnd w:id="166"/>
      <w:bookmarkEnd w:id="167"/>
      <w:bookmarkEnd w:id="168"/>
      <w:bookmarkEnd w:id="169"/>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70" w:name="_Toc510696591"/>
      <w:bookmarkStart w:id="171" w:name="_Toc35971383"/>
      <w:bookmarkStart w:id="172" w:name="_Toc144024110"/>
      <w:bookmarkStart w:id="173" w:name="_Toc148176804"/>
      <w:bookmarkStart w:id="174" w:name="_Toc151379161"/>
      <w:bookmarkStart w:id="175" w:name="_Toc151445343"/>
      <w:bookmarkStart w:id="176" w:name="_Toc160470403"/>
      <w:bookmarkStart w:id="177" w:name="_Toc164873547"/>
      <w:bookmarkStart w:id="178" w:name="_Toc180306167"/>
      <w:bookmarkStart w:id="179" w:name="_Toc195373900"/>
      <w:bookmarkStart w:id="180" w:name="_Toc207814954"/>
      <w:r>
        <w:t>5.2.2.2</w:t>
      </w:r>
      <w:r>
        <w:tab/>
      </w:r>
      <w:r w:rsidR="00CE7754" w:rsidRPr="003430D5">
        <w:rPr>
          <w:lang w:val="en-US"/>
        </w:rPr>
        <w:t>SDD_Transmission</w:t>
      </w:r>
      <w:r w:rsidR="00CE7754">
        <w:rPr>
          <w:lang w:val="en-US"/>
        </w:rPr>
        <w:t>_Request</w:t>
      </w:r>
      <w:bookmarkEnd w:id="170"/>
      <w:bookmarkEnd w:id="171"/>
      <w:bookmarkEnd w:id="172"/>
      <w:bookmarkEnd w:id="173"/>
      <w:bookmarkEnd w:id="174"/>
      <w:bookmarkEnd w:id="175"/>
      <w:bookmarkEnd w:id="176"/>
      <w:bookmarkEnd w:id="177"/>
      <w:bookmarkEnd w:id="178"/>
      <w:bookmarkEnd w:id="179"/>
      <w:bookmarkEnd w:id="180"/>
    </w:p>
    <w:p w14:paraId="687573F6" w14:textId="77777777" w:rsidR="008A6D4A" w:rsidRDefault="008A6D4A" w:rsidP="007A4424">
      <w:pPr>
        <w:pStyle w:val="Heading5"/>
      </w:pPr>
      <w:bookmarkStart w:id="181" w:name="_Toc510696592"/>
      <w:bookmarkStart w:id="182" w:name="_Toc35971384"/>
      <w:bookmarkStart w:id="183" w:name="_Toc144024111"/>
      <w:bookmarkStart w:id="184" w:name="_Toc148176805"/>
      <w:bookmarkStart w:id="185" w:name="_Toc151379162"/>
      <w:bookmarkStart w:id="186" w:name="_Toc151445344"/>
      <w:bookmarkStart w:id="187" w:name="_Toc160470404"/>
      <w:bookmarkStart w:id="188" w:name="_Toc164873548"/>
      <w:bookmarkStart w:id="189" w:name="_Toc180306168"/>
      <w:bookmarkStart w:id="190" w:name="_Toc195373901"/>
      <w:bookmarkStart w:id="191" w:name="_Toc207814955"/>
      <w:r>
        <w:t>5.2.2.2.1</w:t>
      </w:r>
      <w:r>
        <w:tab/>
        <w:t>General</w:t>
      </w:r>
      <w:bookmarkEnd w:id="181"/>
      <w:bookmarkEnd w:id="182"/>
      <w:bookmarkEnd w:id="183"/>
      <w:bookmarkEnd w:id="184"/>
      <w:bookmarkEnd w:id="185"/>
      <w:bookmarkEnd w:id="186"/>
      <w:bookmarkEnd w:id="187"/>
      <w:bookmarkEnd w:id="188"/>
      <w:bookmarkEnd w:id="189"/>
      <w:bookmarkEnd w:id="190"/>
      <w:bookmarkEnd w:id="191"/>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92" w:name="_Toc510696593"/>
      <w:bookmarkStart w:id="193" w:name="_Toc35971385"/>
      <w:bookmarkStart w:id="194" w:name="_Toc144024112"/>
      <w:bookmarkStart w:id="195" w:name="_Toc148176806"/>
      <w:bookmarkStart w:id="196" w:name="_Toc151379163"/>
      <w:bookmarkStart w:id="197" w:name="_Toc151445345"/>
      <w:bookmarkStart w:id="198" w:name="_Toc160470405"/>
      <w:bookmarkStart w:id="199" w:name="_Toc164873549"/>
      <w:bookmarkStart w:id="200" w:name="_Toc180306169"/>
      <w:bookmarkStart w:id="201" w:name="_Toc195373902"/>
      <w:bookmarkStart w:id="202" w:name="_Toc207814956"/>
      <w:r>
        <w:t>5.2.2.2.2</w:t>
      </w:r>
      <w:r>
        <w:tab/>
      </w:r>
      <w:r w:rsidR="00186C81">
        <w:t>SEALDD Transmission Request</w:t>
      </w:r>
      <w:bookmarkEnd w:id="192"/>
      <w:bookmarkEnd w:id="193"/>
      <w:bookmarkEnd w:id="194"/>
      <w:bookmarkEnd w:id="195"/>
      <w:bookmarkEnd w:id="196"/>
      <w:bookmarkEnd w:id="197"/>
      <w:bookmarkEnd w:id="198"/>
      <w:bookmarkEnd w:id="199"/>
      <w:bookmarkEnd w:id="200"/>
      <w:bookmarkEnd w:id="201"/>
      <w:bookmarkEnd w:id="202"/>
    </w:p>
    <w:p w14:paraId="6F2155D3" w14:textId="41581FE6" w:rsidR="00C7571F" w:rsidRPr="00705544" w:rsidRDefault="00C7571F" w:rsidP="00C7571F">
      <w:bookmarkStart w:id="203" w:name="_Toc510696594"/>
      <w:bookmarkStart w:id="204"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05" w:name="_MON_1752674973"/>
    <w:bookmarkEnd w:id="205"/>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18437000"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06" w:name="_Toc510696595"/>
      <w:bookmarkStart w:id="207" w:name="_Toc35971387"/>
      <w:bookmarkStart w:id="208" w:name="_Toc144024113"/>
      <w:bookmarkStart w:id="209" w:name="_Toc148176807"/>
      <w:bookmarkStart w:id="210" w:name="_Toc151379164"/>
      <w:bookmarkStart w:id="211" w:name="_Toc151445346"/>
      <w:bookmarkStart w:id="212" w:name="_Toc160470406"/>
      <w:bookmarkStart w:id="213" w:name="_Toc164873550"/>
      <w:bookmarkStart w:id="214" w:name="_Toc180306170"/>
      <w:bookmarkStart w:id="215" w:name="_Toc195373903"/>
      <w:bookmarkStart w:id="216" w:name="_Toc207814957"/>
      <w:bookmarkEnd w:id="203"/>
      <w:bookmarkEnd w:id="204"/>
      <w:r>
        <w:t>5.2.2.3</w:t>
      </w:r>
      <w:r>
        <w:tab/>
      </w:r>
      <w:r w:rsidR="002A02E2" w:rsidRPr="002C4BE8">
        <w:rPr>
          <w:lang w:val="en-US"/>
        </w:rPr>
        <w:t>SDD_Transmission</w:t>
      </w:r>
      <w:r w:rsidR="002A02E2">
        <w:t>_ConnStatusSubscribe</w:t>
      </w:r>
      <w:bookmarkEnd w:id="206"/>
      <w:bookmarkEnd w:id="207"/>
      <w:bookmarkEnd w:id="208"/>
      <w:bookmarkEnd w:id="209"/>
      <w:bookmarkEnd w:id="210"/>
      <w:bookmarkEnd w:id="211"/>
      <w:bookmarkEnd w:id="212"/>
      <w:bookmarkEnd w:id="213"/>
      <w:bookmarkEnd w:id="214"/>
      <w:bookmarkEnd w:id="215"/>
      <w:bookmarkEnd w:id="216"/>
    </w:p>
    <w:p w14:paraId="1AD48662" w14:textId="4295B301" w:rsidR="00F850F5" w:rsidRDefault="00F850F5" w:rsidP="00F850F5">
      <w:pPr>
        <w:pStyle w:val="Heading5"/>
      </w:pPr>
      <w:bookmarkStart w:id="217" w:name="_Toc144024114"/>
      <w:bookmarkStart w:id="218" w:name="_Toc148176808"/>
      <w:bookmarkStart w:id="219" w:name="_Toc151379165"/>
      <w:bookmarkStart w:id="220" w:name="_Toc151445347"/>
      <w:bookmarkStart w:id="221" w:name="_Toc160470407"/>
      <w:bookmarkStart w:id="222" w:name="_Toc164873551"/>
      <w:bookmarkStart w:id="223" w:name="_Toc180306171"/>
      <w:bookmarkStart w:id="224" w:name="_Toc195373904"/>
      <w:bookmarkStart w:id="225" w:name="_Toc510696596"/>
      <w:bookmarkStart w:id="226" w:name="_Toc35971388"/>
      <w:bookmarkStart w:id="227" w:name="_Toc207814958"/>
      <w:r>
        <w:t>5.2.2.3.1</w:t>
      </w:r>
      <w:r>
        <w:tab/>
        <w:t>General</w:t>
      </w:r>
      <w:bookmarkEnd w:id="217"/>
      <w:bookmarkEnd w:id="218"/>
      <w:bookmarkEnd w:id="219"/>
      <w:bookmarkEnd w:id="220"/>
      <w:bookmarkEnd w:id="221"/>
      <w:bookmarkEnd w:id="222"/>
      <w:bookmarkEnd w:id="223"/>
      <w:bookmarkEnd w:id="224"/>
      <w:bookmarkEnd w:id="227"/>
    </w:p>
    <w:p w14:paraId="040E676D" w14:textId="4AC230F0" w:rsidR="00C07B9A" w:rsidRDefault="00C07B9A" w:rsidP="00C07B9A">
      <w:bookmarkStart w:id="228"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29" w:name="_Toc148176809"/>
      <w:bookmarkStart w:id="230" w:name="_Toc151379166"/>
      <w:bookmarkStart w:id="231" w:name="_Toc151445348"/>
      <w:bookmarkStart w:id="232" w:name="_Toc160470408"/>
      <w:bookmarkStart w:id="233" w:name="_Toc164873552"/>
      <w:bookmarkStart w:id="234" w:name="_Toc180306172"/>
      <w:bookmarkStart w:id="235" w:name="_Toc195373905"/>
      <w:bookmarkStart w:id="236" w:name="_Toc207814959"/>
      <w:r>
        <w:t>5.2.2.3.2</w:t>
      </w:r>
      <w:r>
        <w:tab/>
      </w:r>
      <w:r w:rsidR="00C07B9A">
        <w:rPr>
          <w:lang w:val="en-US"/>
        </w:rPr>
        <w:t xml:space="preserve">SEALDD </w:t>
      </w:r>
      <w:r w:rsidR="00C07B9A">
        <w:t>Connection Status Subscription</w:t>
      </w:r>
      <w:r w:rsidR="00C07B9A" w:rsidRPr="008E137B">
        <w:t xml:space="preserve"> </w:t>
      </w:r>
      <w:r w:rsidR="00C07B9A">
        <w:t>Creation</w:t>
      </w:r>
      <w:bookmarkEnd w:id="228"/>
      <w:bookmarkEnd w:id="229"/>
      <w:bookmarkEnd w:id="230"/>
      <w:bookmarkEnd w:id="231"/>
      <w:bookmarkEnd w:id="232"/>
      <w:bookmarkEnd w:id="233"/>
      <w:bookmarkEnd w:id="234"/>
      <w:bookmarkEnd w:id="235"/>
      <w:bookmarkEnd w:id="23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37" w:name="_MON_1756886537"/>
    <w:bookmarkEnd w:id="237"/>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18437001"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38" w:name="_Toc148176810"/>
      <w:bookmarkStart w:id="239" w:name="_Toc151379167"/>
      <w:bookmarkStart w:id="240" w:name="_Toc151445349"/>
      <w:bookmarkStart w:id="241" w:name="_Toc160470409"/>
      <w:bookmarkStart w:id="242" w:name="_Toc164873553"/>
      <w:bookmarkStart w:id="243" w:name="_Toc180306173"/>
      <w:bookmarkStart w:id="244" w:name="_Toc195373906"/>
      <w:bookmarkStart w:id="245" w:name="_Toc144024116"/>
      <w:bookmarkStart w:id="246" w:name="_Toc207814960"/>
      <w:r w:rsidRPr="00C07B9A">
        <w:t>5.2.2.3.3</w:t>
      </w:r>
      <w:r w:rsidRPr="00C07B9A">
        <w:tab/>
      </w:r>
      <w:r w:rsidRPr="00C07B9A">
        <w:rPr>
          <w:lang w:val="en-US"/>
        </w:rPr>
        <w:t xml:space="preserve">SEALDD </w:t>
      </w:r>
      <w:r w:rsidRPr="00C07B9A">
        <w:t>Connection Status Subscription Update</w:t>
      </w:r>
      <w:bookmarkEnd w:id="238"/>
      <w:bookmarkEnd w:id="239"/>
      <w:bookmarkEnd w:id="240"/>
      <w:bookmarkEnd w:id="241"/>
      <w:bookmarkEnd w:id="242"/>
      <w:bookmarkEnd w:id="243"/>
      <w:bookmarkEnd w:id="244"/>
      <w:bookmarkEnd w:id="246"/>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pt;height:154.5pt" o:ole="">
            <v:imagedata r:id="rId19" o:title=""/>
          </v:shape>
          <o:OLEObject Type="Embed" ProgID="Word.Document.8" ShapeID="_x0000_i1030" DrawAspect="Content" ObjectID="_1818437002"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47" w:name="_Hlk157180974"/>
      <w:r>
        <w:t xml:space="preserve">ConnStatusSubsc </w:t>
      </w:r>
      <w:bookmarkEnd w:id="247"/>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48" w:name="_Toc148176811"/>
      <w:bookmarkStart w:id="249" w:name="_Toc151379168"/>
      <w:bookmarkStart w:id="250" w:name="_Toc151445350"/>
      <w:bookmarkStart w:id="251" w:name="_Toc160470410"/>
      <w:bookmarkStart w:id="252" w:name="_Toc164873554"/>
      <w:bookmarkStart w:id="253" w:name="_Toc180306174"/>
      <w:bookmarkStart w:id="254" w:name="_Toc195373907"/>
      <w:bookmarkStart w:id="255" w:name="_Toc207814961"/>
      <w:r w:rsidRPr="00C07B9A">
        <w:t>5.2.2.3.4</w:t>
      </w:r>
      <w:r>
        <w:tab/>
      </w:r>
      <w:r>
        <w:rPr>
          <w:lang w:val="en-US"/>
        </w:rPr>
        <w:t xml:space="preserve">SEALDD </w:t>
      </w:r>
      <w:r>
        <w:t>Connection Status Subscription</w:t>
      </w:r>
      <w:r w:rsidRPr="008E137B">
        <w:t xml:space="preserve"> </w:t>
      </w:r>
      <w:r>
        <w:t>Deletion</w:t>
      </w:r>
      <w:bookmarkEnd w:id="248"/>
      <w:bookmarkEnd w:id="249"/>
      <w:bookmarkEnd w:id="250"/>
      <w:bookmarkEnd w:id="251"/>
      <w:bookmarkEnd w:id="252"/>
      <w:bookmarkEnd w:id="253"/>
      <w:bookmarkEnd w:id="254"/>
      <w:bookmarkEnd w:id="255"/>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56" w:name="_MON_1769239064"/>
    <w:bookmarkEnd w:id="256"/>
    <w:p w14:paraId="28327E85" w14:textId="77777777" w:rsidR="00B45034" w:rsidRPr="00535E7D" w:rsidRDefault="00B45034" w:rsidP="00B45034">
      <w:pPr>
        <w:pStyle w:val="TH"/>
      </w:pPr>
      <w:r w:rsidRPr="00535E7D">
        <w:object w:dxaOrig="9620" w:dyaOrig="2508" w14:anchorId="7B42BF21">
          <v:shape id="_x0000_i1031" type="#_x0000_t75" style="width:480pt;height:125.25pt" o:ole="">
            <v:imagedata r:id="rId21" o:title=""/>
          </v:shape>
          <o:OLEObject Type="Embed" ProgID="Word.Document.8" ShapeID="_x0000_i1031" DrawAspect="Content" ObjectID="_1818437003"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57" w:name="_Toc148176812"/>
      <w:bookmarkStart w:id="258" w:name="_Toc151379169"/>
      <w:bookmarkStart w:id="259" w:name="_Toc151445351"/>
      <w:bookmarkStart w:id="260" w:name="_Toc160470411"/>
      <w:bookmarkStart w:id="261" w:name="_Toc164873555"/>
      <w:bookmarkStart w:id="262" w:name="_Toc180306175"/>
      <w:bookmarkStart w:id="263" w:name="_Toc195373908"/>
      <w:bookmarkStart w:id="264" w:name="_Toc207814962"/>
      <w:r>
        <w:t>5.2</w:t>
      </w:r>
      <w:r w:rsidRPr="007E3FEE">
        <w:t>.2.4</w:t>
      </w:r>
      <w:r>
        <w:tab/>
      </w:r>
      <w:r w:rsidRPr="002C4BE8">
        <w:rPr>
          <w:lang w:val="en-US"/>
        </w:rPr>
        <w:t>SDD_Transmission</w:t>
      </w:r>
      <w:r>
        <w:t>_ConnStatusNotify</w:t>
      </w:r>
      <w:bookmarkEnd w:id="245"/>
      <w:bookmarkEnd w:id="257"/>
      <w:bookmarkEnd w:id="258"/>
      <w:bookmarkEnd w:id="259"/>
      <w:bookmarkEnd w:id="260"/>
      <w:bookmarkEnd w:id="261"/>
      <w:bookmarkEnd w:id="262"/>
      <w:bookmarkEnd w:id="263"/>
      <w:bookmarkEnd w:id="264"/>
    </w:p>
    <w:p w14:paraId="64659196" w14:textId="77777777" w:rsidR="00E70935" w:rsidRDefault="00E70935" w:rsidP="00E70935">
      <w:pPr>
        <w:pStyle w:val="Heading5"/>
      </w:pPr>
      <w:bookmarkStart w:id="265" w:name="_Toc144024117"/>
      <w:bookmarkStart w:id="266" w:name="_Toc148176813"/>
      <w:bookmarkStart w:id="267" w:name="_Toc151379170"/>
      <w:bookmarkStart w:id="268" w:name="_Toc151445352"/>
      <w:bookmarkStart w:id="269" w:name="_Toc160470412"/>
      <w:bookmarkStart w:id="270" w:name="_Toc164873556"/>
      <w:bookmarkStart w:id="271" w:name="_Toc180306176"/>
      <w:bookmarkStart w:id="272" w:name="_Toc195373909"/>
      <w:bookmarkStart w:id="273" w:name="_Toc207814963"/>
      <w:r>
        <w:t>5.2.2.4.1</w:t>
      </w:r>
      <w:r>
        <w:tab/>
        <w:t>General</w:t>
      </w:r>
      <w:bookmarkEnd w:id="265"/>
      <w:bookmarkEnd w:id="266"/>
      <w:bookmarkEnd w:id="267"/>
      <w:bookmarkEnd w:id="268"/>
      <w:bookmarkEnd w:id="269"/>
      <w:bookmarkEnd w:id="270"/>
      <w:bookmarkEnd w:id="271"/>
      <w:bookmarkEnd w:id="272"/>
      <w:bookmarkEnd w:id="273"/>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4" w:name="_Toc144024118"/>
      <w:bookmarkStart w:id="275" w:name="_Toc148176814"/>
      <w:bookmarkStart w:id="276" w:name="_Toc151379171"/>
      <w:bookmarkStart w:id="277" w:name="_Toc151445353"/>
      <w:bookmarkStart w:id="278" w:name="_Toc160470413"/>
      <w:bookmarkStart w:id="279" w:name="_Toc164873557"/>
      <w:bookmarkStart w:id="280" w:name="_Toc180306177"/>
      <w:bookmarkStart w:id="281" w:name="_Toc195373910"/>
      <w:bookmarkStart w:id="282" w:name="_Toc207814964"/>
      <w:r>
        <w:t>5.2.2.4.2</w:t>
      </w:r>
      <w:r>
        <w:tab/>
      </w:r>
      <w:r w:rsidR="00F67E5C">
        <w:t xml:space="preserve">SEALDD </w:t>
      </w:r>
      <w:r>
        <w:t xml:space="preserve">Connection Status </w:t>
      </w:r>
      <w:bookmarkEnd w:id="274"/>
      <w:r w:rsidR="009F2241">
        <w:t>Notification</w:t>
      </w:r>
      <w:bookmarkEnd w:id="275"/>
      <w:bookmarkEnd w:id="276"/>
      <w:bookmarkEnd w:id="277"/>
      <w:bookmarkEnd w:id="278"/>
      <w:bookmarkEnd w:id="279"/>
      <w:bookmarkEnd w:id="280"/>
      <w:bookmarkEnd w:id="281"/>
      <w:bookmarkEnd w:id="28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83" w:name="_MON_1756887398"/>
    <w:bookmarkEnd w:id="283"/>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18437004"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84" w:name="_Toc144024119"/>
      <w:bookmarkStart w:id="285" w:name="_Toc148176815"/>
      <w:bookmarkStart w:id="286" w:name="_Toc151379172"/>
      <w:bookmarkStart w:id="287" w:name="_Toc151445354"/>
      <w:bookmarkStart w:id="288" w:name="_Toc160470414"/>
      <w:bookmarkStart w:id="289" w:name="_Toc164873558"/>
      <w:bookmarkStart w:id="290" w:name="_Toc180306178"/>
      <w:bookmarkStart w:id="291" w:name="_Toc195373911"/>
      <w:bookmarkStart w:id="292" w:name="_Toc207814965"/>
      <w:r w:rsidR="008A6D4A">
        <w:lastRenderedPageBreak/>
        <w:t>5.3</w:t>
      </w:r>
      <w:r w:rsidR="008A6D4A">
        <w:tab/>
      </w:r>
      <w:r w:rsidR="00715B59" w:rsidRPr="00E858DF">
        <w:rPr>
          <w:lang w:val="en-US"/>
        </w:rPr>
        <w:t>SDD_DataStorage</w:t>
      </w:r>
      <w:r w:rsidR="008A6D4A" w:rsidRPr="00AF47A0">
        <w:t xml:space="preserve"> </w:t>
      </w:r>
      <w:r w:rsidR="008A6D4A">
        <w:t>Service</w:t>
      </w:r>
      <w:bookmarkEnd w:id="225"/>
      <w:bookmarkEnd w:id="226"/>
      <w:bookmarkEnd w:id="284"/>
      <w:bookmarkEnd w:id="285"/>
      <w:bookmarkEnd w:id="286"/>
      <w:bookmarkEnd w:id="287"/>
      <w:bookmarkEnd w:id="288"/>
      <w:bookmarkEnd w:id="289"/>
      <w:bookmarkEnd w:id="290"/>
      <w:bookmarkEnd w:id="291"/>
      <w:bookmarkEnd w:id="292"/>
    </w:p>
    <w:p w14:paraId="1A5FA95E" w14:textId="77777777" w:rsidR="00715B59" w:rsidRPr="00715B59" w:rsidRDefault="00715B59" w:rsidP="00715B59">
      <w:pPr>
        <w:pStyle w:val="Heading3"/>
      </w:pPr>
      <w:bookmarkStart w:id="293" w:name="_Toc148176816"/>
      <w:bookmarkStart w:id="294" w:name="_Toc151379173"/>
      <w:bookmarkStart w:id="295" w:name="_Toc151445355"/>
      <w:bookmarkStart w:id="296" w:name="_Toc160470415"/>
      <w:bookmarkStart w:id="297" w:name="_Toc164873559"/>
      <w:bookmarkStart w:id="298" w:name="_Toc180306179"/>
      <w:bookmarkStart w:id="299" w:name="_Toc195373912"/>
      <w:bookmarkStart w:id="300" w:name="_Toc67903503"/>
      <w:bookmarkStart w:id="301" w:name="_Toc510696597"/>
      <w:bookmarkStart w:id="302" w:name="_Toc35971389"/>
      <w:bookmarkStart w:id="303" w:name="_Toc207814966"/>
      <w:r w:rsidRPr="00715B59">
        <w:t>5.3.1</w:t>
      </w:r>
      <w:r w:rsidRPr="00715B59">
        <w:tab/>
        <w:t>Service Description</w:t>
      </w:r>
      <w:bookmarkEnd w:id="293"/>
      <w:bookmarkEnd w:id="294"/>
      <w:bookmarkEnd w:id="295"/>
      <w:bookmarkEnd w:id="296"/>
      <w:bookmarkEnd w:id="297"/>
      <w:bookmarkEnd w:id="298"/>
      <w:bookmarkEnd w:id="299"/>
      <w:bookmarkEnd w:id="303"/>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04" w:name="_Toc148176817"/>
      <w:bookmarkStart w:id="305" w:name="_Toc151379174"/>
      <w:bookmarkStart w:id="306" w:name="_Toc151445356"/>
      <w:bookmarkStart w:id="307" w:name="_Toc160470416"/>
      <w:bookmarkStart w:id="308" w:name="_Toc164873560"/>
      <w:bookmarkStart w:id="309" w:name="_Toc180306180"/>
      <w:bookmarkStart w:id="310" w:name="_Toc195373913"/>
      <w:bookmarkStart w:id="311" w:name="_Toc207814967"/>
      <w:r w:rsidRPr="00715B59">
        <w:t>5.3.2</w:t>
      </w:r>
      <w:r w:rsidRPr="00715B59">
        <w:tab/>
        <w:t>Service Operations</w:t>
      </w:r>
      <w:bookmarkEnd w:id="304"/>
      <w:bookmarkEnd w:id="305"/>
      <w:bookmarkEnd w:id="306"/>
      <w:bookmarkEnd w:id="307"/>
      <w:bookmarkEnd w:id="308"/>
      <w:bookmarkEnd w:id="309"/>
      <w:bookmarkEnd w:id="310"/>
      <w:bookmarkEnd w:id="311"/>
    </w:p>
    <w:p w14:paraId="6745C23D" w14:textId="77777777" w:rsidR="00715B59" w:rsidRPr="00715B59" w:rsidRDefault="00715B59" w:rsidP="00715B59">
      <w:pPr>
        <w:pStyle w:val="Heading4"/>
      </w:pPr>
      <w:bookmarkStart w:id="312" w:name="_Toc148176818"/>
      <w:bookmarkStart w:id="313" w:name="_Toc151379175"/>
      <w:bookmarkStart w:id="314" w:name="_Toc151445357"/>
      <w:bookmarkStart w:id="315" w:name="_Toc160470417"/>
      <w:bookmarkStart w:id="316" w:name="_Toc164873561"/>
      <w:bookmarkStart w:id="317" w:name="_Toc180306181"/>
      <w:bookmarkStart w:id="318" w:name="_Toc195373914"/>
      <w:bookmarkStart w:id="319" w:name="_Toc207814968"/>
      <w:r w:rsidRPr="00715B59">
        <w:t>5.3.2.1</w:t>
      </w:r>
      <w:r w:rsidRPr="00715B59">
        <w:tab/>
        <w:t>Introduction</w:t>
      </w:r>
      <w:bookmarkEnd w:id="312"/>
      <w:bookmarkEnd w:id="313"/>
      <w:bookmarkEnd w:id="314"/>
      <w:bookmarkEnd w:id="315"/>
      <w:bookmarkEnd w:id="316"/>
      <w:bookmarkEnd w:id="317"/>
      <w:bookmarkEnd w:id="318"/>
      <w:bookmarkEnd w:id="319"/>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20" w:name="_Toc151379176"/>
      <w:bookmarkStart w:id="321" w:name="_Toc151445358"/>
      <w:bookmarkStart w:id="322" w:name="_Toc160470418"/>
      <w:bookmarkStart w:id="323" w:name="_Toc164873562"/>
      <w:bookmarkStart w:id="324" w:name="_Toc180306182"/>
      <w:bookmarkStart w:id="325" w:name="_Toc195373915"/>
      <w:bookmarkStart w:id="326" w:name="_Toc207814969"/>
      <w:r w:rsidRPr="008344F0">
        <w:t>5.</w:t>
      </w:r>
      <w:r>
        <w:t>3</w:t>
      </w:r>
      <w:r w:rsidRPr="008344F0">
        <w:t>.2.2</w:t>
      </w:r>
      <w:r w:rsidRPr="008344F0">
        <w:tab/>
      </w:r>
      <w:r w:rsidRPr="00715B59">
        <w:rPr>
          <w:lang w:val="en-US"/>
        </w:rPr>
        <w:t>SDD_DataStorage</w:t>
      </w:r>
      <w:r w:rsidRPr="00715B59">
        <w:t>_Create</w:t>
      </w:r>
      <w:bookmarkEnd w:id="320"/>
      <w:bookmarkEnd w:id="321"/>
      <w:bookmarkEnd w:id="322"/>
      <w:bookmarkEnd w:id="323"/>
      <w:bookmarkEnd w:id="324"/>
      <w:bookmarkEnd w:id="325"/>
      <w:bookmarkEnd w:id="326"/>
    </w:p>
    <w:p w14:paraId="6E232D7A" w14:textId="77777777" w:rsidR="003B1C12" w:rsidRPr="008344F0" w:rsidRDefault="003B1C12" w:rsidP="003B1C12">
      <w:pPr>
        <w:pStyle w:val="Heading5"/>
      </w:pPr>
      <w:bookmarkStart w:id="327" w:name="_Toc144459567"/>
      <w:bookmarkStart w:id="328" w:name="_Toc151379177"/>
      <w:bookmarkStart w:id="329" w:name="_Toc151445359"/>
      <w:bookmarkStart w:id="330" w:name="_Toc160470419"/>
      <w:bookmarkStart w:id="331" w:name="_Toc164873563"/>
      <w:bookmarkStart w:id="332" w:name="_Toc180306183"/>
      <w:bookmarkStart w:id="333" w:name="_Toc195373916"/>
      <w:bookmarkStart w:id="334" w:name="_Toc207814970"/>
      <w:r w:rsidRPr="008344F0">
        <w:t>5.</w:t>
      </w:r>
      <w:r>
        <w:t>3</w:t>
      </w:r>
      <w:r w:rsidRPr="008344F0">
        <w:t>.2.2.1</w:t>
      </w:r>
      <w:r w:rsidRPr="008344F0">
        <w:tab/>
        <w:t>General</w:t>
      </w:r>
      <w:bookmarkEnd w:id="327"/>
      <w:bookmarkEnd w:id="328"/>
      <w:bookmarkEnd w:id="329"/>
      <w:bookmarkEnd w:id="330"/>
      <w:bookmarkEnd w:id="331"/>
      <w:bookmarkEnd w:id="332"/>
      <w:bookmarkEnd w:id="333"/>
      <w:bookmarkEnd w:id="334"/>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35"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36" w:name="_Toc151379178"/>
      <w:bookmarkStart w:id="337" w:name="_Toc151445360"/>
      <w:bookmarkStart w:id="338" w:name="_Toc160470420"/>
      <w:bookmarkStart w:id="339" w:name="_Toc164873564"/>
      <w:bookmarkStart w:id="340" w:name="_Toc180306184"/>
      <w:bookmarkStart w:id="341" w:name="_Toc195373917"/>
      <w:bookmarkStart w:id="342" w:name="_Toc207814971"/>
      <w:r w:rsidRPr="008344F0">
        <w:t>5.</w:t>
      </w:r>
      <w:r>
        <w:t>3</w:t>
      </w:r>
      <w:r w:rsidRPr="008344F0">
        <w:t>.2.2.2</w:t>
      </w:r>
      <w:r w:rsidRPr="008344F0">
        <w:tab/>
      </w:r>
      <w:r>
        <w:t>Data Storage</w:t>
      </w:r>
      <w:r w:rsidRPr="008344F0">
        <w:t xml:space="preserve"> Creation</w:t>
      </w:r>
      <w:bookmarkEnd w:id="335"/>
      <w:bookmarkEnd w:id="336"/>
      <w:bookmarkEnd w:id="337"/>
      <w:bookmarkEnd w:id="338"/>
      <w:bookmarkEnd w:id="339"/>
      <w:bookmarkEnd w:id="340"/>
      <w:bookmarkEnd w:id="341"/>
      <w:bookmarkEnd w:id="342"/>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25pt" o:ole="">
            <v:imagedata r:id="rId25" o:title=""/>
          </v:shape>
          <o:OLEObject Type="Embed" ProgID="Word.Document.8" ShapeID="_x0000_i1033" DrawAspect="Content" ObjectID="_1818437005"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43" w:name="_Toc151379179"/>
      <w:bookmarkStart w:id="344" w:name="_Toc151445361"/>
      <w:bookmarkStart w:id="345" w:name="_Toc160470421"/>
      <w:bookmarkStart w:id="346" w:name="_Toc164873565"/>
      <w:bookmarkStart w:id="347" w:name="_Toc180306185"/>
      <w:bookmarkStart w:id="348" w:name="_Toc195373918"/>
      <w:bookmarkStart w:id="349" w:name="_Toc144459569"/>
      <w:bookmarkStart w:id="350" w:name="_Toc207814972"/>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43"/>
      <w:bookmarkEnd w:id="344"/>
      <w:bookmarkEnd w:id="345"/>
      <w:bookmarkEnd w:id="346"/>
      <w:bookmarkEnd w:id="347"/>
      <w:bookmarkEnd w:id="348"/>
      <w:bookmarkEnd w:id="350"/>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51" w:name="_MON_1760178766"/>
    <w:bookmarkEnd w:id="351"/>
    <w:p w14:paraId="499C35C7" w14:textId="6B77FEAB" w:rsidR="003B1C12" w:rsidRPr="00535E7D" w:rsidRDefault="008B0AD8" w:rsidP="003B1C12">
      <w:pPr>
        <w:pStyle w:val="TH"/>
      </w:pPr>
      <w:r w:rsidRPr="00642F4C">
        <w:object w:dxaOrig="9620" w:dyaOrig="2749" w14:anchorId="57C09808">
          <v:shape id="_x0000_i1034" type="#_x0000_t75" style="width:480pt;height:137.25pt" o:ole="">
            <v:imagedata r:id="rId27" o:title=""/>
          </v:shape>
          <o:OLEObject Type="Embed" ProgID="Word.Document.8" ShapeID="_x0000_i1034" DrawAspect="Content" ObjectID="_1818437006"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52" w:name="_Toc151379180"/>
      <w:bookmarkStart w:id="353" w:name="_Toc151445362"/>
      <w:bookmarkStart w:id="354" w:name="_Toc160470422"/>
      <w:bookmarkStart w:id="355" w:name="_Toc164873566"/>
      <w:bookmarkStart w:id="356" w:name="_Toc180306186"/>
      <w:bookmarkStart w:id="357" w:name="_Toc195373919"/>
      <w:bookmarkStart w:id="358" w:name="_Toc207814973"/>
      <w:r w:rsidRPr="008344F0">
        <w:t>5.</w:t>
      </w:r>
      <w:r>
        <w:t>3</w:t>
      </w:r>
      <w:r w:rsidRPr="008344F0">
        <w:t>.2.3</w:t>
      </w:r>
      <w:r w:rsidRPr="008344F0">
        <w:tab/>
      </w:r>
      <w:r w:rsidRPr="00715B59">
        <w:rPr>
          <w:lang w:val="en-US"/>
        </w:rPr>
        <w:t>SDD_DataStorage</w:t>
      </w:r>
      <w:r w:rsidRPr="00715B59">
        <w:t>_Manage</w:t>
      </w:r>
      <w:bookmarkEnd w:id="352"/>
      <w:bookmarkEnd w:id="353"/>
      <w:bookmarkEnd w:id="354"/>
      <w:bookmarkEnd w:id="355"/>
      <w:bookmarkEnd w:id="356"/>
      <w:bookmarkEnd w:id="357"/>
      <w:bookmarkEnd w:id="358"/>
    </w:p>
    <w:p w14:paraId="59773ACA" w14:textId="77777777" w:rsidR="003B1C12" w:rsidRPr="008344F0" w:rsidRDefault="003B1C12" w:rsidP="003B1C12">
      <w:pPr>
        <w:pStyle w:val="Heading5"/>
      </w:pPr>
      <w:bookmarkStart w:id="359" w:name="_Toc151379181"/>
      <w:bookmarkStart w:id="360" w:name="_Toc151445363"/>
      <w:bookmarkStart w:id="361" w:name="_Toc160470423"/>
      <w:bookmarkStart w:id="362" w:name="_Toc164873567"/>
      <w:bookmarkStart w:id="363" w:name="_Toc180306187"/>
      <w:bookmarkStart w:id="364" w:name="_Toc195373920"/>
      <w:bookmarkStart w:id="365" w:name="_Toc207814974"/>
      <w:r w:rsidRPr="008344F0">
        <w:t>5.</w:t>
      </w:r>
      <w:r>
        <w:t>3</w:t>
      </w:r>
      <w:r w:rsidRPr="008344F0">
        <w:t>.2.3.1</w:t>
      </w:r>
      <w:r w:rsidRPr="008344F0">
        <w:tab/>
        <w:t>General</w:t>
      </w:r>
      <w:bookmarkEnd w:id="359"/>
      <w:bookmarkEnd w:id="360"/>
      <w:bookmarkEnd w:id="361"/>
      <w:bookmarkEnd w:id="362"/>
      <w:bookmarkEnd w:id="363"/>
      <w:bookmarkEnd w:id="364"/>
      <w:bookmarkEnd w:id="36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66" w:name="_Toc151379182"/>
      <w:bookmarkStart w:id="367" w:name="_Toc151445364"/>
      <w:bookmarkStart w:id="368" w:name="_Toc160470424"/>
      <w:bookmarkStart w:id="369" w:name="_Toc164873568"/>
      <w:bookmarkStart w:id="370" w:name="_Toc180306188"/>
      <w:bookmarkStart w:id="371" w:name="_Toc195373921"/>
      <w:bookmarkStart w:id="372" w:name="_Toc207814975"/>
      <w:r w:rsidRPr="008344F0">
        <w:t>5.</w:t>
      </w:r>
      <w:r>
        <w:t>3</w:t>
      </w:r>
      <w:r w:rsidRPr="008344F0">
        <w:t>.2.3.</w:t>
      </w:r>
      <w:r>
        <w:t>2</w:t>
      </w:r>
      <w:r w:rsidRPr="008344F0">
        <w:tab/>
      </w:r>
      <w:r>
        <w:t>Data Storage</w:t>
      </w:r>
      <w:r w:rsidRPr="008344F0">
        <w:t xml:space="preserve"> Update</w:t>
      </w:r>
      <w:bookmarkEnd w:id="349"/>
      <w:bookmarkEnd w:id="366"/>
      <w:bookmarkEnd w:id="367"/>
      <w:bookmarkEnd w:id="368"/>
      <w:bookmarkEnd w:id="369"/>
      <w:bookmarkEnd w:id="370"/>
      <w:bookmarkEnd w:id="371"/>
      <w:bookmarkEnd w:id="372"/>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pt" o:ole="">
            <v:imagedata r:id="rId29" o:title=""/>
          </v:shape>
          <o:OLEObject Type="Embed" ProgID="Word.Document.8" ShapeID="_x0000_i1035" DrawAspect="Content" ObjectID="_1818437007"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73" w:name="_Toc151379183"/>
      <w:bookmarkStart w:id="374" w:name="_Toc151445365"/>
      <w:bookmarkStart w:id="375" w:name="_Toc160470425"/>
      <w:bookmarkStart w:id="376" w:name="_Toc164873569"/>
      <w:bookmarkStart w:id="377" w:name="_Toc180306189"/>
      <w:bookmarkStart w:id="378" w:name="_Toc195373922"/>
      <w:bookmarkStart w:id="379" w:name="_Toc144459574"/>
      <w:bookmarkStart w:id="380" w:name="_Toc144459570"/>
      <w:bookmarkStart w:id="381" w:name="_Toc207814976"/>
      <w:r w:rsidRPr="008344F0">
        <w:t>5.</w:t>
      </w:r>
      <w:r>
        <w:t>3</w:t>
      </w:r>
      <w:r w:rsidRPr="008344F0">
        <w:t>.2.3.</w:t>
      </w:r>
      <w:r>
        <w:t>3</w:t>
      </w:r>
      <w:r w:rsidRPr="008344F0">
        <w:tab/>
      </w:r>
      <w:r>
        <w:t>Data Storage</w:t>
      </w:r>
      <w:r w:rsidRPr="008344F0">
        <w:t xml:space="preserve"> </w:t>
      </w:r>
      <w:r>
        <w:t>Deletion</w:t>
      </w:r>
      <w:bookmarkEnd w:id="373"/>
      <w:bookmarkEnd w:id="374"/>
      <w:bookmarkEnd w:id="375"/>
      <w:bookmarkEnd w:id="376"/>
      <w:bookmarkEnd w:id="377"/>
      <w:bookmarkEnd w:id="378"/>
      <w:bookmarkEnd w:id="381"/>
    </w:p>
    <w:bookmarkEnd w:id="379"/>
    <w:bookmarkEnd w:id="380"/>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25pt" o:ole="">
            <v:imagedata r:id="rId31" o:title=""/>
          </v:shape>
          <o:OLEObject Type="Embed" ProgID="Word.Document.8" ShapeID="_x0000_i1036" DrawAspect="Content" ObjectID="_1818437008"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82" w:name="_Toc151379184"/>
      <w:bookmarkStart w:id="383" w:name="_Toc151445366"/>
      <w:bookmarkStart w:id="384" w:name="_Toc160470426"/>
      <w:bookmarkStart w:id="385" w:name="_Toc164873570"/>
      <w:bookmarkStart w:id="386" w:name="_Toc180306190"/>
      <w:bookmarkStart w:id="387" w:name="_Toc195373923"/>
      <w:bookmarkStart w:id="388" w:name="_Toc207814977"/>
      <w:r w:rsidRPr="008344F0">
        <w:t>5.</w:t>
      </w:r>
      <w:r>
        <w:t>3</w:t>
      </w:r>
      <w:r w:rsidRPr="008344F0">
        <w:t>.2.</w:t>
      </w:r>
      <w:r>
        <w:t>4</w:t>
      </w:r>
      <w:r w:rsidRPr="008344F0">
        <w:tab/>
      </w:r>
      <w:r w:rsidRPr="00715B59">
        <w:rPr>
          <w:lang w:val="en-US"/>
        </w:rPr>
        <w:t>SDD_DataStorage</w:t>
      </w:r>
      <w:r w:rsidRPr="00715B59">
        <w:t>_</w:t>
      </w:r>
      <w:r>
        <w:t>Query</w:t>
      </w:r>
      <w:bookmarkEnd w:id="382"/>
      <w:bookmarkEnd w:id="383"/>
      <w:bookmarkEnd w:id="384"/>
      <w:bookmarkEnd w:id="385"/>
      <w:bookmarkEnd w:id="386"/>
      <w:bookmarkEnd w:id="387"/>
      <w:bookmarkEnd w:id="388"/>
    </w:p>
    <w:p w14:paraId="7D36DCF8" w14:textId="77777777" w:rsidR="003B1C12" w:rsidRPr="008344F0" w:rsidRDefault="003B1C12" w:rsidP="003B1C12">
      <w:pPr>
        <w:pStyle w:val="Heading5"/>
      </w:pPr>
      <w:bookmarkStart w:id="389" w:name="_Toc151379185"/>
      <w:bookmarkStart w:id="390" w:name="_Toc151445367"/>
      <w:bookmarkStart w:id="391" w:name="_Toc160470427"/>
      <w:bookmarkStart w:id="392" w:name="_Toc164873571"/>
      <w:bookmarkStart w:id="393" w:name="_Toc180306191"/>
      <w:bookmarkStart w:id="394" w:name="_Toc195373924"/>
      <w:bookmarkStart w:id="395" w:name="_Toc207814978"/>
      <w:r w:rsidRPr="008344F0">
        <w:t>5.</w:t>
      </w:r>
      <w:r>
        <w:t>3</w:t>
      </w:r>
      <w:r w:rsidRPr="008344F0">
        <w:t>.2.</w:t>
      </w:r>
      <w:r>
        <w:t>4</w:t>
      </w:r>
      <w:r w:rsidRPr="008344F0">
        <w:t>.1</w:t>
      </w:r>
      <w:r w:rsidRPr="008344F0">
        <w:tab/>
        <w:t>General</w:t>
      </w:r>
      <w:bookmarkEnd w:id="389"/>
      <w:bookmarkEnd w:id="390"/>
      <w:bookmarkEnd w:id="391"/>
      <w:bookmarkEnd w:id="392"/>
      <w:bookmarkEnd w:id="393"/>
      <w:bookmarkEnd w:id="394"/>
      <w:bookmarkEnd w:id="395"/>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96" w:name="_Toc151379186"/>
      <w:bookmarkStart w:id="397" w:name="_Toc151445368"/>
      <w:bookmarkStart w:id="398" w:name="_Toc160470428"/>
      <w:bookmarkStart w:id="399" w:name="_Toc164873572"/>
      <w:bookmarkStart w:id="400" w:name="_Toc180306192"/>
      <w:bookmarkStart w:id="401" w:name="_Toc195373925"/>
      <w:bookmarkStart w:id="402" w:name="_Toc207814979"/>
      <w:r w:rsidRPr="008344F0">
        <w:t>5.</w:t>
      </w:r>
      <w:r>
        <w:t>3</w:t>
      </w:r>
      <w:r w:rsidRPr="008344F0">
        <w:t>.2.</w:t>
      </w:r>
      <w:r>
        <w:t>4</w:t>
      </w:r>
      <w:r w:rsidRPr="008344F0">
        <w:t>.2</w:t>
      </w:r>
      <w:r w:rsidRPr="008344F0">
        <w:tab/>
      </w:r>
      <w:r>
        <w:t>Data Storage(s)</w:t>
      </w:r>
      <w:r w:rsidRPr="008344F0">
        <w:t xml:space="preserve"> </w:t>
      </w:r>
      <w:r>
        <w:t>Query</w:t>
      </w:r>
      <w:bookmarkEnd w:id="396"/>
      <w:bookmarkEnd w:id="397"/>
      <w:bookmarkEnd w:id="398"/>
      <w:bookmarkEnd w:id="399"/>
      <w:bookmarkEnd w:id="400"/>
      <w:bookmarkEnd w:id="401"/>
      <w:bookmarkEnd w:id="40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03" w:name="_MON_1760014837"/>
    <w:bookmarkEnd w:id="403"/>
    <w:p w14:paraId="195F8E2C" w14:textId="77777777" w:rsidR="00E927E1" w:rsidRDefault="003B1C12" w:rsidP="00E927E1">
      <w:pPr>
        <w:pStyle w:val="TH"/>
      </w:pPr>
      <w:r w:rsidRPr="00535E7D">
        <w:object w:dxaOrig="9620" w:dyaOrig="4110" w14:anchorId="39CAE6E8">
          <v:shape id="_x0000_i1037" type="#_x0000_t75" style="width:480pt;height:205.9pt" o:ole="">
            <v:imagedata r:id="rId33" o:title=""/>
          </v:shape>
          <o:OLEObject Type="Embed" ProgID="Word.Document.8" ShapeID="_x0000_i1037" DrawAspect="Content" ObjectID="_1818437009"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04" w:name="_Toc151379187"/>
      <w:bookmarkStart w:id="405" w:name="_Toc151445369"/>
      <w:bookmarkStart w:id="406" w:name="_Toc160470429"/>
      <w:bookmarkStart w:id="407" w:name="_Toc164873573"/>
      <w:bookmarkStart w:id="408" w:name="_Toc180306193"/>
      <w:bookmarkStart w:id="409" w:name="_Toc195373926"/>
      <w:bookmarkStart w:id="410" w:name="_Toc207814980"/>
      <w:r>
        <w:t>5.3.2.5</w:t>
      </w:r>
      <w:r>
        <w:tab/>
      </w:r>
      <w:r w:rsidRPr="00715B59">
        <w:rPr>
          <w:lang w:val="en-US"/>
        </w:rPr>
        <w:t>SDD_DataStorage_DelRequest</w:t>
      </w:r>
      <w:bookmarkEnd w:id="404"/>
      <w:bookmarkEnd w:id="405"/>
      <w:bookmarkEnd w:id="406"/>
      <w:bookmarkEnd w:id="407"/>
      <w:bookmarkEnd w:id="408"/>
      <w:bookmarkEnd w:id="409"/>
      <w:bookmarkEnd w:id="410"/>
    </w:p>
    <w:p w14:paraId="020FAD2A" w14:textId="77777777" w:rsidR="003B1C12" w:rsidRDefault="003B1C12" w:rsidP="003B1C12">
      <w:pPr>
        <w:pStyle w:val="Heading5"/>
      </w:pPr>
      <w:bookmarkStart w:id="411" w:name="_Toc151379188"/>
      <w:bookmarkStart w:id="412" w:name="_Toc151445370"/>
      <w:bookmarkStart w:id="413" w:name="_Toc160470430"/>
      <w:bookmarkStart w:id="414" w:name="_Toc164873574"/>
      <w:bookmarkStart w:id="415" w:name="_Toc180306194"/>
      <w:bookmarkStart w:id="416" w:name="_Toc195373927"/>
      <w:bookmarkStart w:id="417" w:name="_Toc207814981"/>
      <w:r>
        <w:t>5.3.2.5.1</w:t>
      </w:r>
      <w:r>
        <w:tab/>
        <w:t>General</w:t>
      </w:r>
      <w:bookmarkEnd w:id="411"/>
      <w:bookmarkEnd w:id="412"/>
      <w:bookmarkEnd w:id="413"/>
      <w:bookmarkEnd w:id="414"/>
      <w:bookmarkEnd w:id="415"/>
      <w:bookmarkEnd w:id="416"/>
      <w:bookmarkEnd w:id="417"/>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18" w:name="_Toc151379189"/>
      <w:bookmarkStart w:id="419" w:name="_Toc151445371"/>
      <w:bookmarkStart w:id="420" w:name="_Toc160470431"/>
      <w:bookmarkStart w:id="421" w:name="_Toc164873575"/>
      <w:bookmarkStart w:id="422" w:name="_Toc180306195"/>
      <w:bookmarkStart w:id="423" w:name="_Toc195373928"/>
      <w:bookmarkStart w:id="424" w:name="_Toc207814982"/>
      <w:r>
        <w:t>5.3.2.5.2</w:t>
      </w:r>
      <w:r>
        <w:tab/>
        <w:t>SEALDD Data Storage Delivery</w:t>
      </w:r>
      <w:r w:rsidRPr="00705544">
        <w:t xml:space="preserve"> </w:t>
      </w:r>
      <w:r>
        <w:t>Request</w:t>
      </w:r>
      <w:bookmarkEnd w:id="418"/>
      <w:bookmarkEnd w:id="419"/>
      <w:bookmarkEnd w:id="420"/>
      <w:bookmarkEnd w:id="421"/>
      <w:bookmarkEnd w:id="422"/>
      <w:bookmarkEnd w:id="423"/>
      <w:bookmarkEnd w:id="424"/>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25pt" o:ole="">
            <v:imagedata r:id="rId35" o:title=""/>
          </v:shape>
          <o:OLEObject Type="Embed" ProgID="Word.Document.8" ShapeID="_x0000_i1038" DrawAspect="Content" ObjectID="_1818437010"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25" w:name="_Toc160470432"/>
      <w:bookmarkStart w:id="426" w:name="_Toc164873576"/>
      <w:bookmarkStart w:id="427" w:name="_Toc180306196"/>
      <w:bookmarkStart w:id="428" w:name="_Toc195373929"/>
      <w:bookmarkStart w:id="429" w:name="_Toc151379190"/>
      <w:bookmarkStart w:id="430" w:name="_Toc151445372"/>
      <w:bookmarkStart w:id="431" w:name="_Toc207814983"/>
      <w:r>
        <w:t>5.3</w:t>
      </w:r>
      <w:r w:rsidRPr="00624255">
        <w:t>.2.6</w:t>
      </w:r>
      <w:r w:rsidRPr="00624255">
        <w:tab/>
      </w:r>
      <w:r w:rsidRPr="00624255">
        <w:rPr>
          <w:lang w:val="en-US"/>
        </w:rPr>
        <w:t>SDD_DataStorage_EstablishDelConn</w:t>
      </w:r>
      <w:bookmarkEnd w:id="425"/>
      <w:bookmarkEnd w:id="426"/>
      <w:bookmarkEnd w:id="427"/>
      <w:bookmarkEnd w:id="428"/>
      <w:bookmarkEnd w:id="431"/>
    </w:p>
    <w:p w14:paraId="311516E2" w14:textId="77777777" w:rsidR="00624255" w:rsidRPr="00624255" w:rsidRDefault="00624255" w:rsidP="00624255">
      <w:pPr>
        <w:pStyle w:val="Heading5"/>
      </w:pPr>
      <w:bookmarkStart w:id="432" w:name="_Toc160470433"/>
      <w:bookmarkStart w:id="433" w:name="_Toc164873577"/>
      <w:bookmarkStart w:id="434" w:name="_Toc180306197"/>
      <w:bookmarkStart w:id="435" w:name="_Toc195373930"/>
      <w:bookmarkStart w:id="436" w:name="_Toc207814984"/>
      <w:r w:rsidRPr="00624255">
        <w:t>5.3.2.6.1</w:t>
      </w:r>
      <w:r w:rsidRPr="00624255">
        <w:tab/>
        <w:t>General</w:t>
      </w:r>
      <w:bookmarkEnd w:id="432"/>
      <w:bookmarkEnd w:id="433"/>
      <w:bookmarkEnd w:id="434"/>
      <w:bookmarkEnd w:id="435"/>
      <w:bookmarkEnd w:id="43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37" w:name="_Toc160470434"/>
      <w:bookmarkStart w:id="438" w:name="_Toc164873578"/>
      <w:bookmarkStart w:id="439" w:name="_Toc180306198"/>
      <w:bookmarkStart w:id="440" w:name="_Toc195373931"/>
      <w:bookmarkStart w:id="441" w:name="_Toc207814985"/>
      <w:r w:rsidRPr="00624255">
        <w:t>5.3.2.6.2</w:t>
      </w:r>
      <w:r w:rsidRPr="00624255">
        <w:tab/>
      </w:r>
      <w:r w:rsidRPr="00624255">
        <w:rPr>
          <w:lang w:val="en-US"/>
        </w:rPr>
        <w:t xml:space="preserve">SEALDD </w:t>
      </w:r>
      <w:r w:rsidRPr="00624255">
        <w:t>Data Storage Delivery Connection Establishment Request</w:t>
      </w:r>
      <w:bookmarkEnd w:id="437"/>
      <w:bookmarkEnd w:id="438"/>
      <w:bookmarkEnd w:id="439"/>
      <w:bookmarkEnd w:id="440"/>
      <w:bookmarkEnd w:id="44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42" w:name="_MON_1768861073"/>
    <w:bookmarkEnd w:id="442"/>
    <w:p w14:paraId="1B4812D2" w14:textId="77777777" w:rsidR="00624255" w:rsidRPr="00624255" w:rsidRDefault="00624255" w:rsidP="00624255">
      <w:pPr>
        <w:pStyle w:val="TH"/>
      </w:pPr>
      <w:r w:rsidRPr="00624255">
        <w:object w:dxaOrig="9620" w:dyaOrig="2508" w14:anchorId="1B0B5595">
          <v:shape id="_x0000_i1039" type="#_x0000_t75" style="width:480pt;height:125.25pt" o:ole="">
            <v:imagedata r:id="rId37" o:title=""/>
          </v:shape>
          <o:OLEObject Type="Embed" ProgID="Word.Document.8" ShapeID="_x0000_i1039" DrawAspect="Content" ObjectID="_1818437011"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43" w:name="_Toc160470435"/>
      <w:bookmarkStart w:id="444" w:name="_Toc164873579"/>
      <w:bookmarkStart w:id="445" w:name="_Toc180306199"/>
      <w:bookmarkStart w:id="446" w:name="_Toc195373932"/>
      <w:bookmarkStart w:id="447" w:name="_Toc207814986"/>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29"/>
      <w:bookmarkEnd w:id="430"/>
      <w:bookmarkEnd w:id="443"/>
      <w:bookmarkEnd w:id="444"/>
      <w:bookmarkEnd w:id="445"/>
      <w:bookmarkEnd w:id="446"/>
      <w:bookmarkEnd w:id="447"/>
    </w:p>
    <w:p w14:paraId="01B358C2" w14:textId="6AA6A6DE" w:rsidR="003B1C12" w:rsidRPr="008344F0" w:rsidRDefault="003B1C12" w:rsidP="003B1C12">
      <w:pPr>
        <w:pStyle w:val="Heading5"/>
      </w:pPr>
      <w:bookmarkStart w:id="448" w:name="_Toc151379191"/>
      <w:bookmarkStart w:id="449" w:name="_Toc151445373"/>
      <w:bookmarkStart w:id="450" w:name="_Toc160470436"/>
      <w:bookmarkStart w:id="451" w:name="_Toc164873580"/>
      <w:bookmarkStart w:id="452" w:name="_Toc180306200"/>
      <w:bookmarkStart w:id="453" w:name="_Toc195373933"/>
      <w:bookmarkStart w:id="454" w:name="_Toc207814987"/>
      <w:r w:rsidRPr="008344F0">
        <w:t>5.</w:t>
      </w:r>
      <w:r>
        <w:t>3</w:t>
      </w:r>
      <w:r w:rsidRPr="008344F0">
        <w:t>.2.</w:t>
      </w:r>
      <w:r w:rsidR="008917CD">
        <w:t>7</w:t>
      </w:r>
      <w:r w:rsidRPr="008344F0">
        <w:t>.1</w:t>
      </w:r>
      <w:r w:rsidRPr="008344F0">
        <w:tab/>
        <w:t>General</w:t>
      </w:r>
      <w:bookmarkEnd w:id="448"/>
      <w:bookmarkEnd w:id="449"/>
      <w:bookmarkEnd w:id="450"/>
      <w:bookmarkEnd w:id="451"/>
      <w:bookmarkEnd w:id="452"/>
      <w:bookmarkEnd w:id="453"/>
      <w:bookmarkEnd w:id="454"/>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55" w:name="_Toc151379192"/>
      <w:bookmarkStart w:id="456" w:name="_Toc151445374"/>
      <w:bookmarkStart w:id="457" w:name="_Toc160470437"/>
      <w:bookmarkStart w:id="458" w:name="_Toc164873581"/>
      <w:bookmarkStart w:id="459" w:name="_Toc180306201"/>
      <w:bookmarkStart w:id="460" w:name="_Toc195373934"/>
      <w:bookmarkStart w:id="461" w:name="_Toc207814988"/>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55"/>
      <w:bookmarkEnd w:id="456"/>
      <w:bookmarkEnd w:id="457"/>
      <w:bookmarkEnd w:id="458"/>
      <w:bookmarkEnd w:id="459"/>
      <w:bookmarkEnd w:id="460"/>
      <w:bookmarkEnd w:id="461"/>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62" w:name="_MON_1760025966"/>
    <w:bookmarkEnd w:id="462"/>
    <w:p w14:paraId="4F024525" w14:textId="77777777" w:rsidR="00E927E1" w:rsidRDefault="003B1C12" w:rsidP="00E927E1">
      <w:pPr>
        <w:pStyle w:val="TH"/>
      </w:pPr>
      <w:r w:rsidRPr="00535E7D">
        <w:object w:dxaOrig="9620" w:dyaOrig="2508" w14:anchorId="510E6888">
          <v:shape id="_x0000_i1040" type="#_x0000_t75" style="width:480pt;height:125.25pt" o:ole="">
            <v:imagedata r:id="rId39" o:title=""/>
          </v:shape>
          <o:OLEObject Type="Embed" ProgID="Word.Document.8" ShapeID="_x0000_i1040" DrawAspect="Content" ObjectID="_1818437012"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63" w:name="_Hlk149413179"/>
      <w:r>
        <w:t xml:space="preserve">DataDelSubsc </w:t>
      </w:r>
      <w:bookmarkEnd w:id="463"/>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64" w:name="_Toc151379193"/>
      <w:bookmarkStart w:id="465" w:name="_Toc151445375"/>
      <w:bookmarkStart w:id="466" w:name="_Toc160470438"/>
      <w:bookmarkStart w:id="467" w:name="_Toc164873582"/>
      <w:bookmarkStart w:id="468" w:name="_Toc180306202"/>
      <w:bookmarkStart w:id="469" w:name="_Toc195373935"/>
      <w:bookmarkStart w:id="470" w:name="_Toc207814989"/>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64"/>
      <w:bookmarkEnd w:id="465"/>
      <w:bookmarkEnd w:id="466"/>
      <w:bookmarkEnd w:id="467"/>
      <w:bookmarkEnd w:id="468"/>
      <w:bookmarkEnd w:id="469"/>
      <w:bookmarkEnd w:id="47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71" w:name="_MON_1760026252"/>
    <w:bookmarkEnd w:id="471"/>
    <w:p w14:paraId="0F90A412" w14:textId="77777777" w:rsidR="003B1C12" w:rsidRDefault="003B1C12" w:rsidP="003B1C12">
      <w:pPr>
        <w:pStyle w:val="TH"/>
      </w:pPr>
      <w:r w:rsidRPr="00535E7D">
        <w:object w:dxaOrig="9620" w:dyaOrig="3089" w14:anchorId="30CD0079">
          <v:shape id="_x0000_i1041" type="#_x0000_t75" style="width:480pt;height:153.4pt" o:ole="">
            <v:imagedata r:id="rId41" o:title=""/>
          </v:shape>
          <o:OLEObject Type="Embed" ProgID="Word.Document.8" ShapeID="_x0000_i1041" DrawAspect="Content" ObjectID="_1818437013"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72" w:name="_Toc151379194"/>
      <w:bookmarkStart w:id="473" w:name="_Toc151445376"/>
      <w:bookmarkStart w:id="474" w:name="_Toc160470439"/>
      <w:bookmarkStart w:id="475" w:name="_Toc164873583"/>
      <w:bookmarkStart w:id="476" w:name="_Toc180306203"/>
      <w:bookmarkStart w:id="477" w:name="_Toc195373936"/>
      <w:bookmarkStart w:id="478" w:name="_Toc207814990"/>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72"/>
      <w:bookmarkEnd w:id="473"/>
      <w:bookmarkEnd w:id="474"/>
      <w:bookmarkEnd w:id="475"/>
      <w:bookmarkEnd w:id="476"/>
      <w:bookmarkEnd w:id="477"/>
      <w:bookmarkEnd w:id="478"/>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79" w:name="_MON_1760119529"/>
    <w:bookmarkEnd w:id="479"/>
    <w:p w14:paraId="0860F2F9" w14:textId="77777777" w:rsidR="003B1C12" w:rsidRPr="00535E7D" w:rsidRDefault="003B1C12" w:rsidP="003B1C12">
      <w:pPr>
        <w:pStyle w:val="TH"/>
      </w:pPr>
      <w:r w:rsidRPr="00535E7D">
        <w:object w:dxaOrig="9620" w:dyaOrig="2508" w14:anchorId="4397FE58">
          <v:shape id="_x0000_i1042" type="#_x0000_t75" style="width:480pt;height:125.25pt" o:ole="">
            <v:imagedata r:id="rId43" o:title=""/>
          </v:shape>
          <o:OLEObject Type="Embed" ProgID="Word.Document.8" ShapeID="_x0000_i1042" DrawAspect="Content" ObjectID="_1818437014"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80" w:name="_Toc151379195"/>
      <w:bookmarkStart w:id="481" w:name="_Toc151445377"/>
      <w:bookmarkStart w:id="482" w:name="_Toc160470440"/>
      <w:bookmarkStart w:id="483" w:name="_Toc164873584"/>
      <w:bookmarkStart w:id="484" w:name="_Toc180306204"/>
      <w:bookmarkStart w:id="485" w:name="_Toc195373937"/>
      <w:bookmarkStart w:id="486" w:name="_Toc207814991"/>
      <w:r w:rsidRPr="008344F0">
        <w:t>5.</w:t>
      </w:r>
      <w:r>
        <w:t>3</w:t>
      </w:r>
      <w:r w:rsidRPr="008344F0">
        <w:t>.2.</w:t>
      </w:r>
      <w:r w:rsidR="00095E75">
        <w:t>8</w:t>
      </w:r>
      <w:r w:rsidRPr="008344F0">
        <w:tab/>
      </w:r>
      <w:r w:rsidRPr="00715B59">
        <w:rPr>
          <w:lang w:val="en-US"/>
        </w:rPr>
        <w:t>SDD_DataStorage_DelNotify</w:t>
      </w:r>
      <w:bookmarkEnd w:id="480"/>
      <w:bookmarkEnd w:id="481"/>
      <w:bookmarkEnd w:id="482"/>
      <w:bookmarkEnd w:id="483"/>
      <w:bookmarkEnd w:id="484"/>
      <w:bookmarkEnd w:id="485"/>
      <w:bookmarkEnd w:id="486"/>
    </w:p>
    <w:p w14:paraId="63CA1DF4" w14:textId="7430D945" w:rsidR="003B1C12" w:rsidRPr="008344F0" w:rsidRDefault="003B1C12" w:rsidP="003B1C12">
      <w:pPr>
        <w:pStyle w:val="Heading5"/>
      </w:pPr>
      <w:bookmarkStart w:id="487" w:name="_Toc151379196"/>
      <w:bookmarkStart w:id="488" w:name="_Toc151445378"/>
      <w:bookmarkStart w:id="489" w:name="_Toc160470441"/>
      <w:bookmarkStart w:id="490" w:name="_Toc164873585"/>
      <w:bookmarkStart w:id="491" w:name="_Toc180306205"/>
      <w:bookmarkStart w:id="492" w:name="_Toc195373938"/>
      <w:bookmarkStart w:id="493" w:name="_Toc207814992"/>
      <w:r w:rsidRPr="008344F0">
        <w:t>5.</w:t>
      </w:r>
      <w:r>
        <w:t>3</w:t>
      </w:r>
      <w:r w:rsidRPr="008344F0">
        <w:t>.2.</w:t>
      </w:r>
      <w:r w:rsidR="00095E75">
        <w:t>8</w:t>
      </w:r>
      <w:r w:rsidRPr="008344F0">
        <w:t>.1</w:t>
      </w:r>
      <w:r w:rsidRPr="008344F0">
        <w:tab/>
        <w:t>General</w:t>
      </w:r>
      <w:bookmarkEnd w:id="487"/>
      <w:bookmarkEnd w:id="488"/>
      <w:bookmarkEnd w:id="489"/>
      <w:bookmarkEnd w:id="490"/>
      <w:bookmarkEnd w:id="491"/>
      <w:bookmarkEnd w:id="492"/>
      <w:bookmarkEnd w:id="493"/>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94" w:name="_Toc151379197"/>
      <w:bookmarkStart w:id="495" w:name="_Toc151445379"/>
      <w:bookmarkStart w:id="496" w:name="_Toc160470442"/>
      <w:bookmarkStart w:id="497" w:name="_Toc164873586"/>
      <w:bookmarkStart w:id="498" w:name="_Toc180306206"/>
      <w:bookmarkStart w:id="499" w:name="_Toc195373939"/>
      <w:bookmarkStart w:id="500" w:name="_Toc207814993"/>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94"/>
      <w:bookmarkEnd w:id="495"/>
      <w:bookmarkEnd w:id="496"/>
      <w:bookmarkEnd w:id="497"/>
      <w:bookmarkEnd w:id="498"/>
      <w:bookmarkEnd w:id="499"/>
      <w:bookmarkEnd w:id="500"/>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01" w:name="_MON_1762057547"/>
    <w:bookmarkEnd w:id="501"/>
    <w:p w14:paraId="50EA27E1" w14:textId="7F20F086" w:rsidR="003B1C12" w:rsidRPr="00535E7D" w:rsidRDefault="00C440BA" w:rsidP="003B1C12">
      <w:pPr>
        <w:pStyle w:val="TH"/>
      </w:pPr>
      <w:r w:rsidRPr="00535E7D">
        <w:object w:dxaOrig="9620" w:dyaOrig="2749" w14:anchorId="39054E63">
          <v:shape id="_x0000_i1043" type="#_x0000_t75" style="width:480pt;height:137.25pt" o:ole="">
            <v:imagedata r:id="rId45" o:title=""/>
          </v:shape>
          <o:OLEObject Type="Embed" ProgID="Word.Document.8" ShapeID="_x0000_i1043" DrawAspect="Content" ObjectID="_1818437015"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02" w:name="_Toc144024120"/>
      <w:bookmarkStart w:id="503" w:name="_Toc148176819"/>
      <w:bookmarkStart w:id="504" w:name="_Toc151379198"/>
      <w:bookmarkStart w:id="505" w:name="_Toc151445380"/>
      <w:bookmarkStart w:id="506" w:name="_Toc160470443"/>
      <w:bookmarkStart w:id="507" w:name="_Toc164873587"/>
      <w:bookmarkStart w:id="508" w:name="_Toc180306207"/>
      <w:bookmarkStart w:id="509" w:name="_Toc195373940"/>
      <w:bookmarkStart w:id="510" w:name="_Toc207814994"/>
      <w:r w:rsidR="00547D0E">
        <w:lastRenderedPageBreak/>
        <w:t>5.4</w:t>
      </w:r>
      <w:r w:rsidR="00547D0E">
        <w:tab/>
      </w:r>
      <w:bookmarkEnd w:id="300"/>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02"/>
      <w:bookmarkEnd w:id="503"/>
      <w:bookmarkEnd w:id="504"/>
      <w:bookmarkEnd w:id="505"/>
      <w:bookmarkEnd w:id="506"/>
      <w:bookmarkEnd w:id="507"/>
      <w:bookmarkEnd w:id="508"/>
      <w:bookmarkEnd w:id="509"/>
      <w:bookmarkEnd w:id="510"/>
    </w:p>
    <w:p w14:paraId="2582C32D" w14:textId="77777777" w:rsidR="00547D0E" w:rsidRDefault="00547D0E" w:rsidP="00547D0E">
      <w:pPr>
        <w:pStyle w:val="Heading3"/>
      </w:pPr>
      <w:bookmarkStart w:id="511" w:name="_Toc67903504"/>
      <w:bookmarkStart w:id="512" w:name="_Toc144024121"/>
      <w:bookmarkStart w:id="513" w:name="_Toc148176820"/>
      <w:bookmarkStart w:id="514" w:name="_Toc151379199"/>
      <w:bookmarkStart w:id="515" w:name="_Toc151445381"/>
      <w:bookmarkStart w:id="516" w:name="_Toc160470444"/>
      <w:bookmarkStart w:id="517" w:name="_Toc164873588"/>
      <w:bookmarkStart w:id="518" w:name="_Toc180306208"/>
      <w:bookmarkStart w:id="519" w:name="_Toc195373941"/>
      <w:bookmarkStart w:id="520" w:name="_Toc207814995"/>
      <w:r>
        <w:t>5.4.1</w:t>
      </w:r>
      <w:r>
        <w:tab/>
        <w:t>Service Description</w:t>
      </w:r>
      <w:bookmarkEnd w:id="511"/>
      <w:bookmarkEnd w:id="512"/>
      <w:bookmarkEnd w:id="513"/>
      <w:bookmarkEnd w:id="514"/>
      <w:bookmarkEnd w:id="515"/>
      <w:bookmarkEnd w:id="516"/>
      <w:bookmarkEnd w:id="517"/>
      <w:bookmarkEnd w:id="518"/>
      <w:bookmarkEnd w:id="519"/>
      <w:bookmarkEnd w:id="520"/>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521" w:name="_Toc67903505"/>
      <w:bookmarkStart w:id="522" w:name="_Toc144024122"/>
      <w:bookmarkStart w:id="523" w:name="_Toc148176821"/>
      <w:bookmarkStart w:id="524" w:name="_Toc151379200"/>
      <w:bookmarkStart w:id="525" w:name="_Toc151445382"/>
      <w:bookmarkStart w:id="526" w:name="_Toc160470445"/>
      <w:bookmarkStart w:id="527" w:name="_Toc164873589"/>
      <w:bookmarkStart w:id="528"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529" w:name="_Toc195373942"/>
      <w:bookmarkStart w:id="530" w:name="_Toc207814996"/>
      <w:r>
        <w:t>5.4.2</w:t>
      </w:r>
      <w:r>
        <w:tab/>
        <w:t>Service Operations</w:t>
      </w:r>
      <w:bookmarkEnd w:id="521"/>
      <w:bookmarkEnd w:id="522"/>
      <w:bookmarkEnd w:id="523"/>
      <w:bookmarkEnd w:id="524"/>
      <w:bookmarkEnd w:id="525"/>
      <w:bookmarkEnd w:id="526"/>
      <w:bookmarkEnd w:id="527"/>
      <w:bookmarkEnd w:id="528"/>
      <w:bookmarkEnd w:id="529"/>
      <w:bookmarkEnd w:id="530"/>
    </w:p>
    <w:p w14:paraId="51CAA9EF" w14:textId="2E9AA441" w:rsidR="00547D0E" w:rsidRDefault="00547D0E" w:rsidP="00547D0E">
      <w:pPr>
        <w:pStyle w:val="Heading4"/>
      </w:pPr>
      <w:bookmarkStart w:id="531" w:name="_Toc24868402"/>
      <w:bookmarkStart w:id="532" w:name="_Toc34153892"/>
      <w:bookmarkStart w:id="533" w:name="_Toc36040836"/>
      <w:bookmarkStart w:id="534" w:name="_Toc36041149"/>
      <w:bookmarkStart w:id="535" w:name="_Toc43196422"/>
      <w:bookmarkStart w:id="536" w:name="_Toc43481192"/>
      <w:bookmarkStart w:id="537" w:name="_Toc45134469"/>
      <w:bookmarkStart w:id="538" w:name="_Toc51189001"/>
      <w:bookmarkStart w:id="539" w:name="_Toc51763677"/>
      <w:bookmarkStart w:id="540" w:name="_Toc57205909"/>
      <w:bookmarkStart w:id="541" w:name="_Toc59019250"/>
      <w:bookmarkStart w:id="542" w:name="_Toc68169923"/>
      <w:bookmarkStart w:id="543" w:name="_Toc83233964"/>
      <w:bookmarkStart w:id="544" w:name="_Toc90661318"/>
      <w:bookmarkStart w:id="545" w:name="_Toc120544221"/>
      <w:bookmarkStart w:id="546" w:name="_Toc144024123"/>
      <w:bookmarkStart w:id="547" w:name="_Toc148176822"/>
      <w:bookmarkStart w:id="548" w:name="_Toc151379201"/>
      <w:bookmarkStart w:id="549" w:name="_Toc151445383"/>
      <w:bookmarkStart w:id="550" w:name="_Toc160470446"/>
      <w:bookmarkStart w:id="551" w:name="_Toc164873590"/>
      <w:bookmarkStart w:id="552" w:name="_Toc180306210"/>
      <w:bookmarkStart w:id="553" w:name="_Toc195373943"/>
      <w:bookmarkStart w:id="554" w:name="_Toc67903506"/>
      <w:bookmarkStart w:id="555" w:name="_Toc207814997"/>
      <w:r>
        <w:t>5.4.2.1</w:t>
      </w:r>
      <w:r>
        <w:tab/>
        <w:t>Introduction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5"/>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556" w:name="_Toc90661319"/>
      <w:bookmarkStart w:id="557" w:name="_Toc120544222"/>
      <w:bookmarkStart w:id="558" w:name="_Toc144024124"/>
      <w:bookmarkStart w:id="559" w:name="_Toc148176823"/>
      <w:bookmarkStart w:id="560" w:name="_Toc151379202"/>
      <w:bookmarkStart w:id="561" w:name="_Toc151445384"/>
      <w:bookmarkStart w:id="562" w:name="_Toc160470447"/>
      <w:bookmarkStart w:id="563" w:name="_Toc164873591"/>
      <w:bookmarkStart w:id="564" w:name="_Toc180306211"/>
      <w:bookmarkStart w:id="565" w:name="_Toc195373944"/>
      <w:bookmarkStart w:id="566" w:name="_Toc207814998"/>
      <w:bookmarkEnd w:id="554"/>
      <w:r>
        <w:t>5.4.2.2</w:t>
      </w:r>
      <w:r>
        <w:tab/>
      </w:r>
      <w:bookmarkEnd w:id="556"/>
      <w:bookmarkEnd w:id="557"/>
      <w:r>
        <w:t>SDD_</w:t>
      </w:r>
      <w:r>
        <w:rPr>
          <w:lang w:eastAsia="zh-CN"/>
        </w:rPr>
        <w:t>DDContext_Push</w:t>
      </w:r>
      <w:bookmarkEnd w:id="558"/>
      <w:bookmarkEnd w:id="559"/>
      <w:bookmarkEnd w:id="560"/>
      <w:bookmarkEnd w:id="561"/>
      <w:bookmarkEnd w:id="562"/>
      <w:bookmarkEnd w:id="563"/>
      <w:bookmarkEnd w:id="564"/>
      <w:bookmarkEnd w:id="565"/>
      <w:bookmarkEnd w:id="566"/>
    </w:p>
    <w:p w14:paraId="505C62CD" w14:textId="032ED7F7" w:rsidR="004C3915" w:rsidRDefault="004C3915" w:rsidP="004C3915">
      <w:pPr>
        <w:pStyle w:val="Heading5"/>
      </w:pPr>
      <w:bookmarkStart w:id="567" w:name="_Toc96843345"/>
      <w:bookmarkStart w:id="568" w:name="_Toc96844320"/>
      <w:bookmarkStart w:id="569" w:name="_Toc100739893"/>
      <w:bookmarkStart w:id="570" w:name="_Toc129252466"/>
      <w:bookmarkStart w:id="571" w:name="_Toc144024125"/>
      <w:bookmarkStart w:id="572" w:name="_Toc148176824"/>
      <w:bookmarkStart w:id="573" w:name="_Toc151379203"/>
      <w:bookmarkStart w:id="574" w:name="_Toc151445385"/>
      <w:bookmarkStart w:id="575" w:name="_Toc160470448"/>
      <w:bookmarkStart w:id="576" w:name="_Toc164873592"/>
      <w:bookmarkStart w:id="577" w:name="_Toc180306212"/>
      <w:bookmarkStart w:id="578" w:name="_Toc195373945"/>
      <w:bookmarkStart w:id="579" w:name="_Toc24868405"/>
      <w:bookmarkStart w:id="580" w:name="_Toc34153895"/>
      <w:bookmarkStart w:id="581" w:name="_Toc36040839"/>
      <w:bookmarkStart w:id="582" w:name="_Toc36041152"/>
      <w:bookmarkStart w:id="583" w:name="_Toc43196425"/>
      <w:bookmarkStart w:id="584" w:name="_Toc43481195"/>
      <w:bookmarkStart w:id="585" w:name="_Toc45134472"/>
      <w:bookmarkStart w:id="586" w:name="_Toc51189004"/>
      <w:bookmarkStart w:id="587" w:name="_Toc51763680"/>
      <w:bookmarkStart w:id="588" w:name="_Toc57205912"/>
      <w:bookmarkStart w:id="589" w:name="_Toc59019253"/>
      <w:bookmarkStart w:id="590" w:name="_Toc68169926"/>
      <w:bookmarkStart w:id="591" w:name="_Toc83233967"/>
      <w:bookmarkStart w:id="592" w:name="_Toc90661321"/>
      <w:bookmarkStart w:id="593" w:name="_Toc120544224"/>
      <w:bookmarkStart w:id="594" w:name="_Toc207814999"/>
      <w:r>
        <w:t>5.4.2.2.1</w:t>
      </w:r>
      <w:r>
        <w:tab/>
        <w:t>General</w:t>
      </w:r>
      <w:bookmarkEnd w:id="567"/>
      <w:bookmarkEnd w:id="568"/>
      <w:bookmarkEnd w:id="569"/>
      <w:bookmarkEnd w:id="570"/>
      <w:bookmarkEnd w:id="571"/>
      <w:bookmarkEnd w:id="572"/>
      <w:bookmarkEnd w:id="573"/>
      <w:bookmarkEnd w:id="574"/>
      <w:bookmarkEnd w:id="575"/>
      <w:bookmarkEnd w:id="576"/>
      <w:bookmarkEnd w:id="577"/>
      <w:bookmarkEnd w:id="578"/>
      <w:bookmarkEnd w:id="594"/>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95" w:name="_Toc144024126"/>
      <w:bookmarkStart w:id="596" w:name="_Toc148176825"/>
      <w:bookmarkStart w:id="597" w:name="_Toc151379204"/>
      <w:bookmarkStart w:id="598" w:name="_Toc151445386"/>
      <w:bookmarkStart w:id="599" w:name="_Toc160470449"/>
      <w:bookmarkStart w:id="600" w:name="_Toc164873593"/>
      <w:bookmarkStart w:id="601" w:name="_Toc180306213"/>
      <w:bookmarkStart w:id="602" w:name="_Toc195373946"/>
      <w:bookmarkStart w:id="603" w:name="_Toc207815000"/>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r>
        <w:t>5.4.2.2.2</w:t>
      </w:r>
      <w:r>
        <w:tab/>
      </w:r>
      <w:r w:rsidRPr="00E001E0">
        <w:t>DD Context Push</w:t>
      </w:r>
      <w:bookmarkEnd w:id="595"/>
      <w:bookmarkEnd w:id="596"/>
      <w:bookmarkEnd w:id="597"/>
      <w:bookmarkEnd w:id="598"/>
      <w:bookmarkEnd w:id="599"/>
      <w:bookmarkEnd w:id="600"/>
      <w:bookmarkEnd w:id="601"/>
      <w:bookmarkEnd w:id="602"/>
      <w:bookmarkEnd w:id="603"/>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04" w:name="_MON_1759225903"/>
    <w:bookmarkEnd w:id="604"/>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18437016"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605"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06" w:name="_Toc144024127"/>
      <w:bookmarkStart w:id="607" w:name="_Toc148176826"/>
      <w:bookmarkStart w:id="608" w:name="_Toc151379205"/>
      <w:bookmarkStart w:id="609" w:name="_Toc151445387"/>
      <w:bookmarkStart w:id="610" w:name="_Toc160470450"/>
      <w:bookmarkStart w:id="611" w:name="_Toc164873594"/>
      <w:bookmarkStart w:id="612" w:name="_Toc180306214"/>
      <w:bookmarkStart w:id="613" w:name="_Toc195373947"/>
      <w:bookmarkStart w:id="614" w:name="_Toc207815001"/>
      <w:bookmarkEnd w:id="605"/>
      <w:r>
        <w:t>5.4.2.3</w:t>
      </w:r>
      <w:r>
        <w:tab/>
        <w:t>SDD_</w:t>
      </w:r>
      <w:r>
        <w:rPr>
          <w:lang w:eastAsia="zh-CN"/>
        </w:rPr>
        <w:t>DDContext_Pull</w:t>
      </w:r>
      <w:bookmarkEnd w:id="606"/>
      <w:bookmarkEnd w:id="607"/>
      <w:bookmarkEnd w:id="608"/>
      <w:bookmarkEnd w:id="609"/>
      <w:bookmarkEnd w:id="610"/>
      <w:bookmarkEnd w:id="611"/>
      <w:bookmarkEnd w:id="612"/>
      <w:bookmarkEnd w:id="613"/>
      <w:bookmarkEnd w:id="614"/>
    </w:p>
    <w:p w14:paraId="1B536A75" w14:textId="0342FCB7" w:rsidR="00624ABE" w:rsidRDefault="00624ABE" w:rsidP="00624ABE">
      <w:pPr>
        <w:pStyle w:val="Heading5"/>
      </w:pPr>
      <w:bookmarkStart w:id="615" w:name="_Toc144024128"/>
      <w:bookmarkStart w:id="616" w:name="_Toc148176827"/>
      <w:bookmarkStart w:id="617" w:name="_Toc151379206"/>
      <w:bookmarkStart w:id="618" w:name="_Toc151445388"/>
      <w:bookmarkStart w:id="619" w:name="_Toc160470451"/>
      <w:bookmarkStart w:id="620" w:name="_Toc164873595"/>
      <w:bookmarkStart w:id="621" w:name="_Toc180306215"/>
      <w:bookmarkStart w:id="622" w:name="_Toc195373948"/>
      <w:bookmarkStart w:id="623" w:name="_Toc207815002"/>
      <w:r>
        <w:t>5.4.2.3.1</w:t>
      </w:r>
      <w:r>
        <w:tab/>
        <w:t>General</w:t>
      </w:r>
      <w:bookmarkEnd w:id="615"/>
      <w:bookmarkEnd w:id="616"/>
      <w:bookmarkEnd w:id="617"/>
      <w:bookmarkEnd w:id="618"/>
      <w:bookmarkEnd w:id="619"/>
      <w:bookmarkEnd w:id="620"/>
      <w:bookmarkEnd w:id="621"/>
      <w:bookmarkEnd w:id="622"/>
      <w:bookmarkEnd w:id="623"/>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24" w:name="_Toc144024129"/>
      <w:bookmarkStart w:id="625" w:name="_Toc148176828"/>
      <w:bookmarkStart w:id="626" w:name="_Toc151379207"/>
      <w:bookmarkStart w:id="627" w:name="_Toc151445389"/>
      <w:bookmarkStart w:id="628" w:name="_Toc160470452"/>
      <w:bookmarkStart w:id="629" w:name="_Toc164873596"/>
      <w:bookmarkStart w:id="630" w:name="_Toc180306216"/>
      <w:bookmarkStart w:id="631" w:name="_Toc195373949"/>
      <w:bookmarkStart w:id="632" w:name="_Toc207815003"/>
      <w:r>
        <w:t>5.4.2.</w:t>
      </w:r>
      <w:r w:rsidR="000F06DB">
        <w:t>3</w:t>
      </w:r>
      <w:r>
        <w:t>.2</w:t>
      </w:r>
      <w:r>
        <w:tab/>
      </w:r>
      <w:r w:rsidRPr="00E001E0">
        <w:t>DD Context Pu</w:t>
      </w:r>
      <w:r w:rsidR="00E045F7">
        <w:t>ll</w:t>
      </w:r>
      <w:bookmarkEnd w:id="624"/>
      <w:bookmarkEnd w:id="625"/>
      <w:bookmarkEnd w:id="626"/>
      <w:bookmarkEnd w:id="627"/>
      <w:bookmarkEnd w:id="628"/>
      <w:bookmarkEnd w:id="629"/>
      <w:bookmarkEnd w:id="630"/>
      <w:bookmarkEnd w:id="631"/>
      <w:bookmarkEnd w:id="632"/>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33" w:name="_MON_1759226467"/>
    <w:bookmarkEnd w:id="633"/>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18437017"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34" w:name="_Toc168595563"/>
      <w:bookmarkStart w:id="635" w:name="_Toc195373950"/>
      <w:bookmarkStart w:id="636" w:name="_Toc207815004"/>
      <w:r>
        <w:t>5.4.2.4</w:t>
      </w:r>
      <w:r>
        <w:tab/>
      </w:r>
      <w:bookmarkEnd w:id="634"/>
      <w:r w:rsidRPr="005227E4">
        <w:t>SDD_</w:t>
      </w:r>
      <w:r>
        <w:rPr>
          <w:lang w:eastAsia="zh-CN"/>
        </w:rPr>
        <w:t>DDContext_</w:t>
      </w:r>
      <w:r w:rsidRPr="005227E4">
        <w:t>InformACREvent</w:t>
      </w:r>
      <w:bookmarkEnd w:id="635"/>
      <w:bookmarkEnd w:id="636"/>
    </w:p>
    <w:p w14:paraId="45101227" w14:textId="77777777" w:rsidR="006330CC" w:rsidRDefault="006330CC" w:rsidP="006330CC">
      <w:pPr>
        <w:pStyle w:val="Heading5"/>
      </w:pPr>
      <w:bookmarkStart w:id="637" w:name="_Toc168595564"/>
      <w:bookmarkStart w:id="638" w:name="_Toc195373951"/>
      <w:bookmarkStart w:id="639" w:name="_Toc207815005"/>
      <w:r>
        <w:t>5.4.2.4.1</w:t>
      </w:r>
      <w:r>
        <w:tab/>
        <w:t>General</w:t>
      </w:r>
      <w:bookmarkEnd w:id="637"/>
      <w:bookmarkEnd w:id="638"/>
      <w:bookmarkEnd w:id="639"/>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640" w:name="_Toc168595565"/>
      <w:bookmarkStart w:id="641" w:name="_Toc195373952"/>
      <w:bookmarkStart w:id="642" w:name="_Toc207815006"/>
      <w:r>
        <w:t>5.4.2.4.2</w:t>
      </w:r>
      <w:r>
        <w:tab/>
      </w:r>
      <w:bookmarkEnd w:id="640"/>
      <w:r>
        <w:t>Inform ACR Events Request</w:t>
      </w:r>
      <w:bookmarkEnd w:id="641"/>
      <w:bookmarkEnd w:id="642"/>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643" w:name="_MON_1793558199"/>
    <w:bookmarkEnd w:id="643"/>
    <w:p w14:paraId="7766351D" w14:textId="77777777" w:rsidR="006330CC" w:rsidRPr="000B71E3" w:rsidRDefault="006330CC" w:rsidP="006330CC">
      <w:pPr>
        <w:pStyle w:val="TF"/>
      </w:pPr>
      <w:r w:rsidRPr="00535E7D">
        <w:object w:dxaOrig="9620" w:dyaOrig="2508" w14:anchorId="3C1AC34F">
          <v:shape id="_x0000_i1046" type="#_x0000_t75" style="width:481.15pt;height:125.25pt" o:ole="">
            <v:imagedata r:id="rId51" o:title=""/>
          </v:shape>
          <o:OLEObject Type="Embed" ProgID="Word.Document.8" ShapeID="_x0000_i1046" DrawAspect="Content" ObjectID="_1818437018"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644" w:name="_Toc168595556"/>
      <w:bookmarkStart w:id="645" w:name="_Toc195373953"/>
      <w:bookmarkStart w:id="646" w:name="_Toc207815007"/>
      <w:r w:rsidRPr="00C6081A">
        <w:t>5.4.2.5</w:t>
      </w:r>
      <w:r w:rsidRPr="008344F0">
        <w:tab/>
      </w:r>
      <w:bookmarkEnd w:id="644"/>
      <w:r w:rsidRPr="0048203C">
        <w:t>SDD_DDContext_Notify</w:t>
      </w:r>
      <w:bookmarkEnd w:id="645"/>
      <w:bookmarkEnd w:id="646"/>
    </w:p>
    <w:p w14:paraId="1606EFE9" w14:textId="77777777" w:rsidR="006330CC" w:rsidRPr="008344F0" w:rsidRDefault="006330CC" w:rsidP="006330CC">
      <w:pPr>
        <w:pStyle w:val="Heading5"/>
      </w:pPr>
      <w:bookmarkStart w:id="647" w:name="_Toc168595557"/>
      <w:bookmarkStart w:id="648" w:name="_Toc195373954"/>
      <w:bookmarkStart w:id="649" w:name="_Toc207815008"/>
      <w:r w:rsidRPr="00C6081A">
        <w:t>5.4.2.5</w:t>
      </w:r>
      <w:r w:rsidRPr="008344F0">
        <w:t>.1</w:t>
      </w:r>
      <w:r w:rsidRPr="008344F0">
        <w:tab/>
        <w:t>General</w:t>
      </w:r>
      <w:bookmarkEnd w:id="647"/>
      <w:bookmarkEnd w:id="648"/>
      <w:bookmarkEnd w:id="64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650" w:name="_Toc168595558"/>
      <w:bookmarkStart w:id="651" w:name="_Toc195373955"/>
      <w:bookmarkStart w:id="652" w:name="_Toc207815009"/>
      <w:r w:rsidRPr="00C6081A">
        <w:t>5.4.2.5</w:t>
      </w:r>
      <w:r w:rsidRPr="008344F0">
        <w:t>.2</w:t>
      </w:r>
      <w:r w:rsidRPr="008344F0">
        <w:tab/>
      </w:r>
      <w:bookmarkEnd w:id="650"/>
      <w:r>
        <w:rPr>
          <w:lang w:val="en-US"/>
        </w:rPr>
        <w:t xml:space="preserve">ACR Event </w:t>
      </w:r>
      <w:r>
        <w:t>Notification</w:t>
      </w:r>
      <w:bookmarkEnd w:id="651"/>
      <w:bookmarkEnd w:id="65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653" w:name="_MON_1793558504"/>
    <w:bookmarkEnd w:id="653"/>
    <w:p w14:paraId="438EE091" w14:textId="77777777" w:rsidR="006330CC" w:rsidRPr="00535E7D" w:rsidRDefault="006330CC" w:rsidP="006330CC">
      <w:pPr>
        <w:pStyle w:val="TH"/>
      </w:pPr>
      <w:r w:rsidRPr="00535E7D">
        <w:object w:dxaOrig="9620" w:dyaOrig="2749" w14:anchorId="69C371A8">
          <v:shape id="_x0000_i1047" type="#_x0000_t75" style="width:481.15pt;height:137.65pt" o:ole="">
            <v:imagedata r:id="rId53" o:title=""/>
          </v:shape>
          <o:OLEObject Type="Embed" ProgID="Word.Document.8" ShapeID="_x0000_i1047" DrawAspect="Content" ObjectID="_1818437019"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654" w:name="_Toc144024130"/>
      <w:bookmarkStart w:id="655" w:name="_Toc148176829"/>
      <w:bookmarkStart w:id="656" w:name="_Toc151379208"/>
      <w:bookmarkStart w:id="657" w:name="_Toc151445390"/>
      <w:bookmarkStart w:id="658" w:name="_Toc160470453"/>
      <w:bookmarkStart w:id="659" w:name="_Toc164873597"/>
      <w:bookmarkStart w:id="660" w:name="_Toc180306217"/>
      <w:bookmarkStart w:id="661" w:name="_Toc195373956"/>
      <w:bookmarkStart w:id="662" w:name="_Toc207815010"/>
      <w:r w:rsidR="008344F0" w:rsidRPr="008344F0">
        <w:lastRenderedPageBreak/>
        <w:t>5.5</w:t>
      </w:r>
      <w:r w:rsidR="008344F0" w:rsidRPr="008344F0">
        <w:tab/>
      </w:r>
      <w:r w:rsidR="008344F0" w:rsidRPr="008344F0">
        <w:rPr>
          <w:lang w:val="en-US"/>
        </w:rPr>
        <w:t>SDD_TransmissionQualityMeasurement</w:t>
      </w:r>
      <w:bookmarkEnd w:id="654"/>
      <w:bookmarkEnd w:id="655"/>
      <w:bookmarkEnd w:id="656"/>
      <w:bookmarkEnd w:id="657"/>
      <w:bookmarkEnd w:id="658"/>
      <w:bookmarkEnd w:id="659"/>
      <w:bookmarkEnd w:id="660"/>
      <w:bookmarkEnd w:id="661"/>
      <w:bookmarkEnd w:id="662"/>
    </w:p>
    <w:p w14:paraId="563331BA" w14:textId="77777777" w:rsidR="008344F0" w:rsidRPr="008344F0" w:rsidRDefault="008344F0" w:rsidP="008344F0">
      <w:pPr>
        <w:pStyle w:val="Heading3"/>
      </w:pPr>
      <w:bookmarkStart w:id="663" w:name="_Toc96843341"/>
      <w:bookmarkStart w:id="664" w:name="_Toc96844316"/>
      <w:bookmarkStart w:id="665" w:name="_Toc100739889"/>
      <w:bookmarkStart w:id="666" w:name="_Toc129252462"/>
      <w:bookmarkStart w:id="667" w:name="_Toc144024131"/>
      <w:bookmarkStart w:id="668" w:name="_Toc148176830"/>
      <w:bookmarkStart w:id="669" w:name="_Toc151379209"/>
      <w:bookmarkStart w:id="670" w:name="_Toc151445391"/>
      <w:bookmarkStart w:id="671" w:name="_Toc160470454"/>
      <w:bookmarkStart w:id="672" w:name="_Toc164873598"/>
      <w:bookmarkStart w:id="673" w:name="_Toc180306218"/>
      <w:bookmarkStart w:id="674" w:name="_Toc195373957"/>
      <w:bookmarkStart w:id="675" w:name="_Toc207815011"/>
      <w:r w:rsidRPr="008344F0">
        <w:t>5.5.1</w:t>
      </w:r>
      <w:r w:rsidRPr="008344F0">
        <w:tab/>
        <w:t>Service Description</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50784C4" w14:textId="2C79D17F" w:rsidR="008344F0" w:rsidRPr="008344F0" w:rsidRDefault="008344F0" w:rsidP="008344F0">
      <w:bookmarkStart w:id="676" w:name="_Toc96843342"/>
      <w:bookmarkStart w:id="677" w:name="_Toc96844317"/>
      <w:bookmarkStart w:id="678" w:name="_Toc100739890"/>
      <w:bookmarkStart w:id="679"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80" w:name="_Toc144024132"/>
      <w:bookmarkStart w:id="681" w:name="_Toc148176831"/>
      <w:bookmarkStart w:id="682" w:name="_Toc151379210"/>
      <w:bookmarkStart w:id="683" w:name="_Toc151445392"/>
      <w:bookmarkStart w:id="684" w:name="_Toc160470455"/>
      <w:bookmarkStart w:id="685" w:name="_Toc164873599"/>
      <w:bookmarkStart w:id="686" w:name="_Toc180306219"/>
      <w:bookmarkStart w:id="687" w:name="_Toc195373958"/>
      <w:bookmarkStart w:id="688" w:name="_Toc207815012"/>
      <w:r w:rsidRPr="008344F0">
        <w:t>5.5.2</w:t>
      </w:r>
      <w:r w:rsidRPr="008344F0">
        <w:tab/>
        <w:t>Service Operations</w:t>
      </w:r>
      <w:bookmarkEnd w:id="676"/>
      <w:bookmarkEnd w:id="677"/>
      <w:bookmarkEnd w:id="678"/>
      <w:bookmarkEnd w:id="679"/>
      <w:bookmarkEnd w:id="680"/>
      <w:bookmarkEnd w:id="681"/>
      <w:bookmarkEnd w:id="682"/>
      <w:bookmarkEnd w:id="683"/>
      <w:bookmarkEnd w:id="684"/>
      <w:bookmarkEnd w:id="685"/>
      <w:bookmarkEnd w:id="686"/>
      <w:bookmarkEnd w:id="687"/>
      <w:bookmarkEnd w:id="688"/>
    </w:p>
    <w:p w14:paraId="0396EE3D" w14:textId="44FE03C7" w:rsidR="008344F0" w:rsidRPr="008344F0" w:rsidRDefault="008344F0" w:rsidP="008344F0">
      <w:pPr>
        <w:pStyle w:val="Heading4"/>
      </w:pPr>
      <w:bookmarkStart w:id="689" w:name="_Toc96843343"/>
      <w:bookmarkStart w:id="690" w:name="_Toc96844318"/>
      <w:bookmarkStart w:id="691" w:name="_Toc100739891"/>
      <w:bookmarkStart w:id="692" w:name="_Toc129252464"/>
      <w:bookmarkStart w:id="693" w:name="_Toc144024133"/>
      <w:bookmarkStart w:id="694" w:name="_Toc148176832"/>
      <w:bookmarkStart w:id="695" w:name="_Toc151379211"/>
      <w:bookmarkStart w:id="696" w:name="_Toc151445393"/>
      <w:bookmarkStart w:id="697" w:name="_Toc160470456"/>
      <w:bookmarkStart w:id="698" w:name="_Toc164873600"/>
      <w:bookmarkStart w:id="699" w:name="_Toc180306220"/>
      <w:bookmarkStart w:id="700" w:name="_Toc195373959"/>
      <w:bookmarkStart w:id="701" w:name="_Toc207815013"/>
      <w:r w:rsidRPr="008344F0">
        <w:t>5.5.2.1</w:t>
      </w:r>
      <w:r w:rsidRPr="008344F0">
        <w:tab/>
        <w:t>Introduction</w:t>
      </w:r>
      <w:bookmarkEnd w:id="689"/>
      <w:bookmarkEnd w:id="690"/>
      <w:bookmarkEnd w:id="691"/>
      <w:bookmarkEnd w:id="692"/>
      <w:bookmarkEnd w:id="693"/>
      <w:bookmarkEnd w:id="694"/>
      <w:bookmarkEnd w:id="695"/>
      <w:bookmarkEnd w:id="696"/>
      <w:bookmarkEnd w:id="697"/>
      <w:bookmarkEnd w:id="698"/>
      <w:bookmarkEnd w:id="699"/>
      <w:bookmarkEnd w:id="700"/>
      <w:bookmarkEnd w:id="701"/>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02" w:name="_Toc96843344"/>
      <w:bookmarkStart w:id="703" w:name="_Toc96844319"/>
      <w:bookmarkStart w:id="704" w:name="_Toc100739892"/>
      <w:bookmarkStart w:id="705" w:name="_Toc129252465"/>
      <w:bookmarkStart w:id="706" w:name="_Toc144024134"/>
      <w:bookmarkStart w:id="707" w:name="_Toc148176833"/>
      <w:bookmarkStart w:id="708" w:name="_Toc151379212"/>
      <w:bookmarkStart w:id="709" w:name="_Toc151445394"/>
      <w:bookmarkStart w:id="710" w:name="_Toc160470457"/>
      <w:bookmarkStart w:id="711" w:name="_Toc164873601"/>
      <w:bookmarkStart w:id="712" w:name="_Toc180306221"/>
      <w:bookmarkStart w:id="713" w:name="_Toc195373960"/>
      <w:bookmarkStart w:id="714" w:name="_Toc207815014"/>
      <w:r w:rsidRPr="008344F0">
        <w:t>5.5.2.2</w:t>
      </w:r>
      <w:r w:rsidRPr="008344F0">
        <w:tab/>
      </w:r>
      <w:bookmarkEnd w:id="702"/>
      <w:bookmarkEnd w:id="703"/>
      <w:bookmarkEnd w:id="704"/>
      <w:bookmarkEnd w:id="705"/>
      <w:r w:rsidRPr="008344F0">
        <w:rPr>
          <w:lang w:val="en-US"/>
        </w:rPr>
        <w:t>SDD_TransmissionQualityMeasurement</w:t>
      </w:r>
      <w:r w:rsidRPr="008344F0">
        <w:t>_Subscribe</w:t>
      </w:r>
      <w:bookmarkEnd w:id="706"/>
      <w:bookmarkEnd w:id="707"/>
      <w:bookmarkEnd w:id="708"/>
      <w:bookmarkEnd w:id="709"/>
      <w:bookmarkEnd w:id="710"/>
      <w:bookmarkEnd w:id="711"/>
      <w:bookmarkEnd w:id="712"/>
      <w:bookmarkEnd w:id="713"/>
      <w:bookmarkEnd w:id="714"/>
    </w:p>
    <w:p w14:paraId="3B6548A4" w14:textId="6CEDE831" w:rsidR="008344F0" w:rsidRPr="008344F0" w:rsidRDefault="008344F0" w:rsidP="008344F0">
      <w:pPr>
        <w:pStyle w:val="Heading5"/>
      </w:pPr>
      <w:bookmarkStart w:id="715" w:name="_Toc144024135"/>
      <w:bookmarkStart w:id="716" w:name="_Toc148176834"/>
      <w:bookmarkStart w:id="717" w:name="_Toc151379213"/>
      <w:bookmarkStart w:id="718" w:name="_Toc151445395"/>
      <w:bookmarkStart w:id="719" w:name="_Toc160470458"/>
      <w:bookmarkStart w:id="720" w:name="_Toc164873602"/>
      <w:bookmarkStart w:id="721" w:name="_Toc180306222"/>
      <w:bookmarkStart w:id="722" w:name="_Toc195373961"/>
      <w:bookmarkStart w:id="723" w:name="_Toc207815015"/>
      <w:r w:rsidRPr="008344F0">
        <w:t>5.5.2.2.1</w:t>
      </w:r>
      <w:r w:rsidRPr="008344F0">
        <w:tab/>
        <w:t>General</w:t>
      </w:r>
      <w:bookmarkEnd w:id="715"/>
      <w:bookmarkEnd w:id="716"/>
      <w:bookmarkEnd w:id="717"/>
      <w:bookmarkEnd w:id="718"/>
      <w:bookmarkEnd w:id="719"/>
      <w:bookmarkEnd w:id="720"/>
      <w:bookmarkEnd w:id="721"/>
      <w:bookmarkEnd w:id="722"/>
      <w:bookmarkEnd w:id="723"/>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724" w:name="_Toc96843346"/>
      <w:bookmarkStart w:id="725" w:name="_Toc96844321"/>
      <w:bookmarkStart w:id="726" w:name="_Toc100739894"/>
      <w:bookmarkStart w:id="727" w:name="_Toc129252467"/>
      <w:bookmarkStart w:id="728" w:name="_Toc144024136"/>
      <w:bookmarkStart w:id="729" w:name="_Toc148176835"/>
      <w:bookmarkStart w:id="730" w:name="_Toc151379214"/>
      <w:bookmarkStart w:id="731" w:name="_Toc151445396"/>
      <w:bookmarkStart w:id="732" w:name="_Toc160470459"/>
      <w:bookmarkStart w:id="733" w:name="_Toc164873603"/>
      <w:bookmarkStart w:id="734" w:name="_Toc180306223"/>
      <w:bookmarkStart w:id="735" w:name="_Toc195373962"/>
      <w:bookmarkStart w:id="736" w:name="_Toc207815016"/>
      <w:r w:rsidRPr="008344F0">
        <w:t>5.5.2.2.2</w:t>
      </w:r>
      <w:r w:rsidRPr="008344F0">
        <w:tab/>
      </w:r>
      <w:bookmarkStart w:id="737" w:name="_Hlk134750947"/>
      <w:bookmarkEnd w:id="724"/>
      <w:bookmarkEnd w:id="725"/>
      <w:bookmarkEnd w:id="726"/>
      <w:bookmarkEnd w:id="727"/>
      <w:r w:rsidRPr="008344F0">
        <w:t xml:space="preserve">Transmission Quality Measurement </w:t>
      </w:r>
      <w:bookmarkEnd w:id="737"/>
      <w:r w:rsidRPr="008344F0">
        <w:t>Subscription Creation</w:t>
      </w:r>
      <w:bookmarkEnd w:id="728"/>
      <w:bookmarkEnd w:id="729"/>
      <w:bookmarkEnd w:id="730"/>
      <w:bookmarkEnd w:id="731"/>
      <w:bookmarkEnd w:id="732"/>
      <w:bookmarkEnd w:id="733"/>
      <w:bookmarkEnd w:id="734"/>
      <w:bookmarkEnd w:id="735"/>
      <w:bookmarkEnd w:id="736"/>
    </w:p>
    <w:p w14:paraId="1FDD5AE5" w14:textId="219E3E49" w:rsidR="009C7619" w:rsidRDefault="009C7619" w:rsidP="009C7619">
      <w:bookmarkStart w:id="738" w:name="_Toc89425593"/>
      <w:bookmarkStart w:id="739" w:name="_Toc96843347"/>
      <w:bookmarkStart w:id="740" w:name="_Toc96844322"/>
      <w:bookmarkStart w:id="741" w:name="_Toc100739895"/>
      <w:bookmarkStart w:id="742"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18437020"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743" w:name="_Toc160470460"/>
      <w:bookmarkStart w:id="744" w:name="_Toc164873604"/>
      <w:bookmarkStart w:id="745" w:name="_Toc180306224"/>
      <w:bookmarkStart w:id="746" w:name="_Toc195373963"/>
      <w:bookmarkStart w:id="747" w:name="_Toc144024137"/>
      <w:bookmarkStart w:id="748" w:name="_Toc148176836"/>
      <w:bookmarkStart w:id="749" w:name="_Toc151379215"/>
      <w:bookmarkStart w:id="750" w:name="_Toc151445397"/>
      <w:bookmarkStart w:id="751" w:name="_Toc207815017"/>
      <w:r w:rsidRPr="008344F0">
        <w:t>5.5.2.</w:t>
      </w:r>
      <w:r>
        <w:t>3</w:t>
      </w:r>
      <w:r w:rsidRPr="008344F0">
        <w:tab/>
      </w:r>
      <w:r w:rsidRPr="008344F0">
        <w:rPr>
          <w:lang w:val="en-US"/>
        </w:rPr>
        <w:t>SDD_TransmissionQualityMeasurement</w:t>
      </w:r>
      <w:r w:rsidRPr="008344F0">
        <w:t>_</w:t>
      </w:r>
      <w:r>
        <w:t>Update</w:t>
      </w:r>
      <w:bookmarkEnd w:id="743"/>
      <w:bookmarkEnd w:id="744"/>
      <w:bookmarkEnd w:id="745"/>
      <w:bookmarkEnd w:id="746"/>
      <w:bookmarkEnd w:id="751"/>
    </w:p>
    <w:p w14:paraId="7DE0A374" w14:textId="77777777" w:rsidR="009621B9" w:rsidRPr="008344F0" w:rsidRDefault="009621B9" w:rsidP="009621B9">
      <w:pPr>
        <w:pStyle w:val="Heading5"/>
      </w:pPr>
      <w:bookmarkStart w:id="752" w:name="_Toc160470461"/>
      <w:bookmarkStart w:id="753" w:name="_Toc164873605"/>
      <w:bookmarkStart w:id="754" w:name="_Toc180306225"/>
      <w:bookmarkStart w:id="755" w:name="_Toc195373964"/>
      <w:bookmarkStart w:id="756" w:name="_Toc207815018"/>
      <w:r w:rsidRPr="008344F0">
        <w:t>5.5.2.</w:t>
      </w:r>
      <w:r>
        <w:t>3</w:t>
      </w:r>
      <w:r w:rsidRPr="008344F0">
        <w:t>.1</w:t>
      </w:r>
      <w:r w:rsidRPr="008344F0">
        <w:tab/>
        <w:t>General</w:t>
      </w:r>
      <w:bookmarkEnd w:id="752"/>
      <w:bookmarkEnd w:id="753"/>
      <w:bookmarkEnd w:id="754"/>
      <w:bookmarkEnd w:id="755"/>
      <w:bookmarkEnd w:id="75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757" w:name="_Toc160470462"/>
      <w:bookmarkStart w:id="758" w:name="_Toc164873606"/>
      <w:bookmarkStart w:id="759" w:name="_Toc180306226"/>
      <w:bookmarkStart w:id="760" w:name="_Toc195373965"/>
      <w:bookmarkStart w:id="761" w:name="_Toc207815019"/>
      <w:r w:rsidRPr="008344F0">
        <w:t>5.5.2.</w:t>
      </w:r>
      <w:r w:rsidR="009621B9">
        <w:t>3</w:t>
      </w:r>
      <w:r w:rsidRPr="008344F0">
        <w:t>.</w:t>
      </w:r>
      <w:r w:rsidR="009621B9">
        <w:t>2</w:t>
      </w:r>
      <w:r w:rsidRPr="008344F0">
        <w:tab/>
      </w:r>
      <w:bookmarkEnd w:id="738"/>
      <w:bookmarkEnd w:id="739"/>
      <w:bookmarkEnd w:id="740"/>
      <w:bookmarkEnd w:id="741"/>
      <w:bookmarkEnd w:id="742"/>
      <w:r w:rsidRPr="008344F0">
        <w:t>Transmission Quality Measurement Subscription Update</w:t>
      </w:r>
      <w:bookmarkEnd w:id="747"/>
      <w:bookmarkEnd w:id="748"/>
      <w:bookmarkEnd w:id="749"/>
      <w:bookmarkEnd w:id="750"/>
      <w:bookmarkEnd w:id="757"/>
      <w:bookmarkEnd w:id="758"/>
      <w:bookmarkEnd w:id="759"/>
      <w:bookmarkEnd w:id="760"/>
      <w:bookmarkEnd w:id="761"/>
    </w:p>
    <w:p w14:paraId="548A924E" w14:textId="125521E5" w:rsidR="009C7619" w:rsidRDefault="009C7619" w:rsidP="009C7619">
      <w:bookmarkStart w:id="762" w:name="_Toc96843348"/>
      <w:bookmarkStart w:id="763" w:name="_Toc96844323"/>
      <w:bookmarkStart w:id="764" w:name="_Toc100739896"/>
      <w:bookmarkStart w:id="76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766" w:name="_MON_1742556900"/>
    <w:bookmarkEnd w:id="766"/>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18437021"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767" w:name="_Toc160470463"/>
      <w:bookmarkStart w:id="768" w:name="_Toc164873607"/>
      <w:bookmarkStart w:id="769" w:name="_Toc180306227"/>
      <w:bookmarkStart w:id="770" w:name="_Toc195373966"/>
      <w:bookmarkStart w:id="771" w:name="_Toc144024138"/>
      <w:bookmarkStart w:id="772" w:name="_Toc148176837"/>
      <w:bookmarkStart w:id="773" w:name="_Toc151379216"/>
      <w:bookmarkStart w:id="774" w:name="_Toc151445398"/>
      <w:bookmarkStart w:id="775" w:name="_Toc207815020"/>
      <w:r w:rsidRPr="008344F0">
        <w:t>5.5.2.</w:t>
      </w:r>
      <w:r>
        <w:t>4</w:t>
      </w:r>
      <w:r w:rsidRPr="008344F0">
        <w:tab/>
      </w:r>
      <w:r w:rsidRPr="008344F0">
        <w:rPr>
          <w:lang w:val="en-US"/>
        </w:rPr>
        <w:t>SDD_TransmissionQualityMeasurement</w:t>
      </w:r>
      <w:r w:rsidRPr="008344F0">
        <w:t>_</w:t>
      </w:r>
      <w:r w:rsidR="009E7382">
        <w:t>Unsubscribe</w:t>
      </w:r>
      <w:bookmarkEnd w:id="767"/>
      <w:bookmarkEnd w:id="768"/>
      <w:bookmarkEnd w:id="769"/>
      <w:bookmarkEnd w:id="770"/>
      <w:bookmarkEnd w:id="775"/>
    </w:p>
    <w:p w14:paraId="5C7478EA" w14:textId="77777777" w:rsidR="0004703B" w:rsidRPr="008344F0" w:rsidRDefault="0004703B" w:rsidP="0004703B">
      <w:pPr>
        <w:pStyle w:val="Heading5"/>
      </w:pPr>
      <w:bookmarkStart w:id="776" w:name="_Toc160470464"/>
      <w:bookmarkStart w:id="777" w:name="_Toc164873608"/>
      <w:bookmarkStart w:id="778" w:name="_Toc180306228"/>
      <w:bookmarkStart w:id="779" w:name="_Toc195373967"/>
      <w:bookmarkStart w:id="780" w:name="_Toc207815021"/>
      <w:r w:rsidRPr="008344F0">
        <w:t>5.5.2.</w:t>
      </w:r>
      <w:r>
        <w:t>4</w:t>
      </w:r>
      <w:r w:rsidRPr="008344F0">
        <w:t>.1</w:t>
      </w:r>
      <w:r w:rsidRPr="008344F0">
        <w:tab/>
        <w:t>General</w:t>
      </w:r>
      <w:bookmarkEnd w:id="776"/>
      <w:bookmarkEnd w:id="777"/>
      <w:bookmarkEnd w:id="778"/>
      <w:bookmarkEnd w:id="779"/>
      <w:bookmarkEnd w:id="780"/>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781" w:name="_Toc160470465"/>
      <w:bookmarkStart w:id="782" w:name="_Toc164873609"/>
      <w:bookmarkStart w:id="783" w:name="_Toc180306229"/>
      <w:bookmarkStart w:id="784" w:name="_Toc195373968"/>
      <w:bookmarkStart w:id="785" w:name="_Toc207815022"/>
      <w:r w:rsidRPr="008344F0">
        <w:t>5.5.2.</w:t>
      </w:r>
      <w:r w:rsidR="0004703B">
        <w:t>4</w:t>
      </w:r>
      <w:r w:rsidRPr="008344F0">
        <w:t>.</w:t>
      </w:r>
      <w:r w:rsidR="0004703B">
        <w:t>2</w:t>
      </w:r>
      <w:r w:rsidRPr="008344F0">
        <w:tab/>
        <w:t>Transmission Quality Measurement Subscription Deletion</w:t>
      </w:r>
      <w:bookmarkEnd w:id="771"/>
      <w:bookmarkEnd w:id="772"/>
      <w:bookmarkEnd w:id="773"/>
      <w:bookmarkEnd w:id="774"/>
      <w:bookmarkEnd w:id="781"/>
      <w:bookmarkEnd w:id="782"/>
      <w:bookmarkEnd w:id="783"/>
      <w:bookmarkEnd w:id="784"/>
      <w:bookmarkEnd w:id="785"/>
    </w:p>
    <w:p w14:paraId="11C502D5" w14:textId="46CC60A6" w:rsidR="009C7619" w:rsidRPr="00535E7D" w:rsidRDefault="009C7619" w:rsidP="009C7619">
      <w:bookmarkStart w:id="786" w:name="_Toc96843351"/>
      <w:bookmarkStart w:id="787" w:name="_Toc96844326"/>
      <w:bookmarkStart w:id="788" w:name="_Toc100739899"/>
      <w:bookmarkStart w:id="789" w:name="_Toc129252472"/>
      <w:bookmarkEnd w:id="762"/>
      <w:bookmarkEnd w:id="763"/>
      <w:bookmarkEnd w:id="764"/>
      <w:bookmarkEnd w:id="76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90" w:name="_MON_1742561994"/>
    <w:bookmarkEnd w:id="790"/>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18437022"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91" w:name="_Toc144024139"/>
      <w:bookmarkStart w:id="792" w:name="_Toc148176838"/>
      <w:bookmarkStart w:id="793" w:name="_Toc151379217"/>
      <w:bookmarkStart w:id="794" w:name="_Toc151445399"/>
      <w:bookmarkStart w:id="795" w:name="_Toc160470466"/>
      <w:bookmarkStart w:id="796" w:name="_Toc164873610"/>
      <w:bookmarkStart w:id="797" w:name="_Toc180306230"/>
      <w:bookmarkStart w:id="798" w:name="_Toc195373969"/>
      <w:bookmarkStart w:id="799" w:name="_Toc207815023"/>
      <w:r w:rsidRPr="008344F0">
        <w:lastRenderedPageBreak/>
        <w:t>5.5.2.</w:t>
      </w:r>
      <w:r w:rsidR="003169C9">
        <w:t>5</w:t>
      </w:r>
      <w:r w:rsidRPr="008344F0">
        <w:tab/>
      </w:r>
      <w:bookmarkEnd w:id="786"/>
      <w:bookmarkEnd w:id="787"/>
      <w:bookmarkEnd w:id="788"/>
      <w:bookmarkEnd w:id="789"/>
      <w:r w:rsidRPr="008344F0">
        <w:rPr>
          <w:lang w:val="en-US"/>
        </w:rPr>
        <w:t>SDD_TransmissionQualityMeasurement</w:t>
      </w:r>
      <w:r w:rsidRPr="008344F0">
        <w:t>_Notify</w:t>
      </w:r>
      <w:bookmarkEnd w:id="791"/>
      <w:bookmarkEnd w:id="792"/>
      <w:bookmarkEnd w:id="793"/>
      <w:bookmarkEnd w:id="794"/>
      <w:bookmarkEnd w:id="795"/>
      <w:bookmarkEnd w:id="796"/>
      <w:bookmarkEnd w:id="797"/>
      <w:bookmarkEnd w:id="798"/>
      <w:bookmarkEnd w:id="799"/>
    </w:p>
    <w:p w14:paraId="02131A13" w14:textId="13B5F691" w:rsidR="008344F0" w:rsidRPr="008344F0" w:rsidRDefault="008344F0" w:rsidP="008344F0">
      <w:pPr>
        <w:pStyle w:val="Heading5"/>
      </w:pPr>
      <w:bookmarkStart w:id="800" w:name="_Toc96843336"/>
      <w:bookmarkStart w:id="801" w:name="_Toc96844311"/>
      <w:bookmarkStart w:id="802" w:name="_Toc100739884"/>
      <w:bookmarkStart w:id="803" w:name="_Toc129252457"/>
      <w:bookmarkStart w:id="804" w:name="_Toc144024140"/>
      <w:bookmarkStart w:id="805" w:name="_Toc148176839"/>
      <w:bookmarkStart w:id="806" w:name="_Toc151379218"/>
      <w:bookmarkStart w:id="807" w:name="_Toc151445400"/>
      <w:bookmarkStart w:id="808" w:name="_Toc160470467"/>
      <w:bookmarkStart w:id="809" w:name="_Toc164873611"/>
      <w:bookmarkStart w:id="810" w:name="_Toc180306231"/>
      <w:bookmarkStart w:id="811" w:name="_Toc195373970"/>
      <w:bookmarkStart w:id="812" w:name="_Toc207815024"/>
      <w:r w:rsidRPr="008344F0">
        <w:t>5.5.2.</w:t>
      </w:r>
      <w:r w:rsidR="003169C9">
        <w:t>5</w:t>
      </w:r>
      <w:r w:rsidRPr="008344F0">
        <w:t>.1</w:t>
      </w:r>
      <w:r w:rsidRPr="008344F0">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13" w:name="_Toc96843337"/>
      <w:bookmarkStart w:id="814" w:name="_Toc96844312"/>
      <w:bookmarkStart w:id="815" w:name="_Toc100739885"/>
      <w:bookmarkStart w:id="816" w:name="_Toc129252458"/>
      <w:bookmarkStart w:id="817" w:name="_Toc144024141"/>
      <w:bookmarkStart w:id="818" w:name="_Toc148176840"/>
      <w:bookmarkStart w:id="819" w:name="_Toc151379219"/>
      <w:bookmarkStart w:id="820" w:name="_Toc151445401"/>
      <w:bookmarkStart w:id="821" w:name="_Toc160470468"/>
      <w:bookmarkStart w:id="822" w:name="_Toc164873612"/>
      <w:bookmarkStart w:id="823" w:name="_Toc180306232"/>
      <w:bookmarkStart w:id="824" w:name="_Toc195373971"/>
      <w:bookmarkStart w:id="825" w:name="_Toc207815025"/>
      <w:r w:rsidRPr="008344F0">
        <w:t>5.5.2.</w:t>
      </w:r>
      <w:r w:rsidR="003169C9">
        <w:t>5</w:t>
      </w:r>
      <w:r w:rsidRPr="008344F0">
        <w:t>.2</w:t>
      </w:r>
      <w:r w:rsidRPr="008344F0">
        <w:tab/>
      </w:r>
      <w:bookmarkEnd w:id="813"/>
      <w:bookmarkEnd w:id="814"/>
      <w:bookmarkEnd w:id="815"/>
      <w:bookmarkEnd w:id="816"/>
      <w:r w:rsidRPr="008344F0">
        <w:t xml:space="preserve">Transmission Quality Measurement </w:t>
      </w:r>
      <w:r w:rsidRPr="008344F0">
        <w:rPr>
          <w:lang w:val="en-US"/>
        </w:rPr>
        <w:t>Notification</w:t>
      </w:r>
      <w:bookmarkEnd w:id="817"/>
      <w:bookmarkEnd w:id="818"/>
      <w:bookmarkEnd w:id="819"/>
      <w:bookmarkEnd w:id="820"/>
      <w:bookmarkEnd w:id="821"/>
      <w:bookmarkEnd w:id="822"/>
      <w:bookmarkEnd w:id="823"/>
      <w:bookmarkEnd w:id="824"/>
      <w:bookmarkEnd w:id="82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826" w:name="_MON_1742563221"/>
    <w:bookmarkEnd w:id="826"/>
    <w:p w14:paraId="337017AA" w14:textId="13DA1C36" w:rsidR="00A23E50" w:rsidRPr="00535E7D" w:rsidRDefault="00E35F1E" w:rsidP="00A23E50">
      <w:pPr>
        <w:pStyle w:val="TH"/>
      </w:pPr>
      <w:r w:rsidRPr="00535E7D">
        <w:object w:dxaOrig="9620" w:dyaOrig="2749" w14:anchorId="15ECBDD9">
          <v:shape id="_x0000_i1051" type="#_x0000_t75" style="width:480pt;height:137.25pt" o:ole="">
            <v:imagedata r:id="rId61" o:title=""/>
          </v:shape>
          <o:OLEObject Type="Embed" ProgID="Word.Document.8" ShapeID="_x0000_i1051" DrawAspect="Content" ObjectID="_1818437023"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827" w:name="_Toc180306233"/>
      <w:bookmarkStart w:id="828" w:name="_Toc195373972"/>
      <w:bookmarkStart w:id="829" w:name="_Toc207815026"/>
      <w:r w:rsidRPr="008344F0">
        <w:t>5</w:t>
      </w:r>
      <w:r w:rsidRPr="00950EA7">
        <w:t>.5.2.</w:t>
      </w:r>
      <w:r>
        <w:t>6</w:t>
      </w:r>
      <w:r w:rsidRPr="00950EA7">
        <w:tab/>
      </w:r>
      <w:r w:rsidRPr="00464BF0">
        <w:t>SDD_TransmissionQualityMeasurement</w:t>
      </w:r>
      <w:r w:rsidRPr="00950EA7">
        <w:t>_</w:t>
      </w:r>
      <w:r>
        <w:t>Query</w:t>
      </w:r>
      <w:bookmarkEnd w:id="827"/>
      <w:bookmarkEnd w:id="828"/>
      <w:bookmarkEnd w:id="829"/>
    </w:p>
    <w:p w14:paraId="62BA7B36" w14:textId="5B7A8FF7" w:rsidR="00245872" w:rsidRPr="00950EA7" w:rsidRDefault="00245872" w:rsidP="00245872">
      <w:pPr>
        <w:pStyle w:val="Heading5"/>
      </w:pPr>
      <w:bookmarkStart w:id="830" w:name="_Toc144024143"/>
      <w:bookmarkStart w:id="831" w:name="_Toc148176842"/>
      <w:bookmarkStart w:id="832" w:name="_Toc151379221"/>
      <w:bookmarkStart w:id="833" w:name="_Toc151445403"/>
      <w:bookmarkStart w:id="834" w:name="_Toc160470470"/>
      <w:bookmarkStart w:id="835" w:name="_Toc164873614"/>
      <w:bookmarkStart w:id="836" w:name="_Toc180306234"/>
      <w:bookmarkStart w:id="837" w:name="_Toc195373973"/>
      <w:bookmarkStart w:id="838" w:name="_Toc207815027"/>
      <w:r w:rsidRPr="00950EA7">
        <w:t>5.5.2.</w:t>
      </w:r>
      <w:r w:rsidR="002227CA">
        <w:t>6</w:t>
      </w:r>
      <w:r w:rsidRPr="00950EA7">
        <w:t>.1</w:t>
      </w:r>
      <w:r w:rsidRPr="00950EA7">
        <w:tab/>
        <w:t>General</w:t>
      </w:r>
      <w:bookmarkEnd w:id="830"/>
      <w:bookmarkEnd w:id="831"/>
      <w:bookmarkEnd w:id="832"/>
      <w:bookmarkEnd w:id="833"/>
      <w:bookmarkEnd w:id="834"/>
      <w:bookmarkEnd w:id="835"/>
      <w:bookmarkEnd w:id="836"/>
      <w:bookmarkEnd w:id="837"/>
      <w:bookmarkEnd w:id="838"/>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839" w:name="_Toc144024144"/>
      <w:bookmarkStart w:id="840" w:name="_Toc148176843"/>
      <w:bookmarkStart w:id="841" w:name="_Toc151379222"/>
      <w:bookmarkStart w:id="842" w:name="_Toc151445404"/>
      <w:bookmarkStart w:id="843" w:name="_Toc160470471"/>
      <w:bookmarkStart w:id="844" w:name="_Toc164873615"/>
      <w:bookmarkStart w:id="845" w:name="_Toc180306235"/>
      <w:bookmarkStart w:id="846" w:name="_Toc195373974"/>
      <w:bookmarkStart w:id="847" w:name="_Toc207815028"/>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839"/>
      <w:bookmarkEnd w:id="840"/>
      <w:bookmarkEnd w:id="841"/>
      <w:bookmarkEnd w:id="842"/>
      <w:bookmarkEnd w:id="843"/>
      <w:bookmarkEnd w:id="844"/>
      <w:bookmarkEnd w:id="845"/>
      <w:bookmarkEnd w:id="846"/>
      <w:bookmarkEnd w:id="84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848" w:name="_MON_1759252638"/>
    <w:bookmarkEnd w:id="848"/>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18437024"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849" w:name="_Toc144024145"/>
      <w:r w:rsidRPr="004D3578">
        <w:br w:type="page"/>
      </w:r>
      <w:bookmarkStart w:id="850" w:name="_Toc148176844"/>
      <w:bookmarkStart w:id="851" w:name="_Toc151379223"/>
      <w:bookmarkStart w:id="852" w:name="_Toc151445405"/>
      <w:bookmarkStart w:id="853" w:name="_Toc160470472"/>
      <w:bookmarkStart w:id="854" w:name="_Toc164873616"/>
      <w:bookmarkStart w:id="855" w:name="_Toc180306236"/>
      <w:bookmarkStart w:id="856" w:name="_Toc195373975"/>
      <w:bookmarkStart w:id="857" w:name="_Toc207815029"/>
      <w:r w:rsidRPr="00D46D17">
        <w:lastRenderedPageBreak/>
        <w:t>5.6</w:t>
      </w:r>
      <w:r w:rsidRPr="00D46D17">
        <w:tab/>
        <w:t>SDD_PolicyConfiguration</w:t>
      </w:r>
      <w:bookmarkEnd w:id="850"/>
      <w:bookmarkEnd w:id="851"/>
      <w:bookmarkEnd w:id="852"/>
      <w:bookmarkEnd w:id="853"/>
      <w:bookmarkEnd w:id="854"/>
      <w:bookmarkEnd w:id="855"/>
      <w:bookmarkEnd w:id="856"/>
      <w:bookmarkEnd w:id="857"/>
    </w:p>
    <w:p w14:paraId="1CD8DAB0" w14:textId="77777777" w:rsidR="00702293" w:rsidRPr="00D46D17" w:rsidRDefault="00702293" w:rsidP="00702293">
      <w:pPr>
        <w:pStyle w:val="Heading3"/>
      </w:pPr>
      <w:bookmarkStart w:id="858" w:name="_Toc148176845"/>
      <w:bookmarkStart w:id="859" w:name="_Toc151379224"/>
      <w:bookmarkStart w:id="860" w:name="_Toc151445406"/>
      <w:bookmarkStart w:id="861" w:name="_Toc160470473"/>
      <w:bookmarkStart w:id="862" w:name="_Toc164873617"/>
      <w:bookmarkStart w:id="863" w:name="_Toc180306237"/>
      <w:bookmarkStart w:id="864" w:name="_Toc195373976"/>
      <w:bookmarkStart w:id="865" w:name="_Toc207815030"/>
      <w:r w:rsidRPr="00D46D17">
        <w:t>5.6.1</w:t>
      </w:r>
      <w:r w:rsidRPr="00D46D17">
        <w:tab/>
        <w:t>Service Description</w:t>
      </w:r>
      <w:bookmarkEnd w:id="858"/>
      <w:bookmarkEnd w:id="859"/>
      <w:bookmarkEnd w:id="860"/>
      <w:bookmarkEnd w:id="861"/>
      <w:bookmarkEnd w:id="862"/>
      <w:bookmarkEnd w:id="863"/>
      <w:bookmarkEnd w:id="864"/>
      <w:bookmarkEnd w:id="865"/>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866" w:name="_Toc148176846"/>
      <w:bookmarkStart w:id="867" w:name="_Toc151379225"/>
      <w:bookmarkStart w:id="868" w:name="_Toc151445407"/>
      <w:bookmarkStart w:id="869" w:name="_Toc160470474"/>
      <w:bookmarkStart w:id="870" w:name="_Toc164873618"/>
      <w:bookmarkStart w:id="871" w:name="_Toc180306238"/>
      <w:bookmarkStart w:id="872" w:name="_Toc195373977"/>
      <w:bookmarkStart w:id="873" w:name="_Toc207815031"/>
      <w:r w:rsidRPr="00D46D17">
        <w:t>5.6.2</w:t>
      </w:r>
      <w:r w:rsidRPr="00D46D17">
        <w:tab/>
        <w:t>Service Operations</w:t>
      </w:r>
      <w:bookmarkEnd w:id="866"/>
      <w:bookmarkEnd w:id="867"/>
      <w:bookmarkEnd w:id="868"/>
      <w:bookmarkEnd w:id="869"/>
      <w:bookmarkEnd w:id="870"/>
      <w:bookmarkEnd w:id="871"/>
      <w:bookmarkEnd w:id="872"/>
      <w:bookmarkEnd w:id="873"/>
    </w:p>
    <w:p w14:paraId="329D1278" w14:textId="77777777" w:rsidR="00702293" w:rsidRPr="00D46D17" w:rsidRDefault="00702293" w:rsidP="00702293">
      <w:pPr>
        <w:pStyle w:val="Heading4"/>
      </w:pPr>
      <w:bookmarkStart w:id="874" w:name="_Toc148176847"/>
      <w:bookmarkStart w:id="875" w:name="_Toc151379226"/>
      <w:bookmarkStart w:id="876" w:name="_Toc151445408"/>
      <w:bookmarkStart w:id="877" w:name="_Toc160470475"/>
      <w:bookmarkStart w:id="878" w:name="_Toc164873619"/>
      <w:bookmarkStart w:id="879" w:name="_Toc180306239"/>
      <w:bookmarkStart w:id="880" w:name="_Toc195373978"/>
      <w:bookmarkStart w:id="881" w:name="_Toc207815032"/>
      <w:r w:rsidRPr="00D46D17">
        <w:t>5.6.2.1</w:t>
      </w:r>
      <w:r w:rsidRPr="00D46D17">
        <w:tab/>
        <w:t>Introduction</w:t>
      </w:r>
      <w:bookmarkEnd w:id="874"/>
      <w:bookmarkEnd w:id="875"/>
      <w:bookmarkEnd w:id="876"/>
      <w:bookmarkEnd w:id="877"/>
      <w:bookmarkEnd w:id="878"/>
      <w:bookmarkEnd w:id="879"/>
      <w:bookmarkEnd w:id="880"/>
      <w:bookmarkEnd w:id="881"/>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882" w:name="_Toc148176848"/>
      <w:bookmarkStart w:id="883" w:name="_Toc151379227"/>
      <w:bookmarkStart w:id="884" w:name="_Toc151445409"/>
      <w:bookmarkStart w:id="885" w:name="_Toc160470476"/>
      <w:bookmarkStart w:id="886" w:name="_Toc164873620"/>
      <w:bookmarkStart w:id="887" w:name="_Toc180306240"/>
      <w:bookmarkStart w:id="888" w:name="_Toc195373979"/>
      <w:bookmarkStart w:id="889" w:name="_Toc207815033"/>
      <w:r w:rsidRPr="00D46D17">
        <w:t>5.6.2.2</w:t>
      </w:r>
      <w:r w:rsidRPr="00D46D17">
        <w:tab/>
        <w:t>SDD_PolicyConfiguration_Create</w:t>
      </w:r>
      <w:bookmarkEnd w:id="882"/>
      <w:bookmarkEnd w:id="883"/>
      <w:bookmarkEnd w:id="884"/>
      <w:bookmarkEnd w:id="885"/>
      <w:bookmarkEnd w:id="886"/>
      <w:bookmarkEnd w:id="887"/>
      <w:bookmarkEnd w:id="888"/>
      <w:bookmarkEnd w:id="889"/>
    </w:p>
    <w:p w14:paraId="4E424D42" w14:textId="77777777" w:rsidR="00702293" w:rsidRPr="00D46D17" w:rsidRDefault="00702293" w:rsidP="00702293">
      <w:pPr>
        <w:pStyle w:val="Heading5"/>
      </w:pPr>
      <w:bookmarkStart w:id="890" w:name="_Toc148176849"/>
      <w:bookmarkStart w:id="891" w:name="_Toc151379228"/>
      <w:bookmarkStart w:id="892" w:name="_Toc151445410"/>
      <w:bookmarkStart w:id="893" w:name="_Toc160470477"/>
      <w:bookmarkStart w:id="894" w:name="_Toc164873621"/>
      <w:bookmarkStart w:id="895" w:name="_Toc180306241"/>
      <w:bookmarkStart w:id="896" w:name="_Toc195373980"/>
      <w:bookmarkStart w:id="897" w:name="_Toc207815034"/>
      <w:r w:rsidRPr="00D46D17">
        <w:t>5.6.2.2.1</w:t>
      </w:r>
      <w:r w:rsidRPr="00D46D17">
        <w:tab/>
        <w:t>General</w:t>
      </w:r>
      <w:bookmarkEnd w:id="890"/>
      <w:bookmarkEnd w:id="891"/>
      <w:bookmarkEnd w:id="892"/>
      <w:bookmarkEnd w:id="893"/>
      <w:bookmarkEnd w:id="894"/>
      <w:bookmarkEnd w:id="895"/>
      <w:bookmarkEnd w:id="896"/>
      <w:bookmarkEnd w:id="897"/>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98" w:name="_Toc148176850"/>
      <w:bookmarkStart w:id="899" w:name="_Toc151379229"/>
      <w:bookmarkStart w:id="900" w:name="_Toc151445411"/>
      <w:bookmarkStart w:id="901" w:name="_Toc160470478"/>
      <w:bookmarkStart w:id="902" w:name="_Toc164873622"/>
      <w:bookmarkStart w:id="903" w:name="_Toc180306242"/>
      <w:bookmarkStart w:id="904" w:name="_Toc195373981"/>
      <w:bookmarkStart w:id="905" w:name="_Toc207815035"/>
      <w:r w:rsidRPr="00D46D17">
        <w:t>5.6.2.2.2</w:t>
      </w:r>
      <w:r w:rsidRPr="00D46D17">
        <w:tab/>
        <w:t>Policy Configuration Creation</w:t>
      </w:r>
      <w:bookmarkEnd w:id="898"/>
      <w:bookmarkEnd w:id="899"/>
      <w:bookmarkEnd w:id="900"/>
      <w:bookmarkEnd w:id="901"/>
      <w:bookmarkEnd w:id="902"/>
      <w:bookmarkEnd w:id="903"/>
      <w:bookmarkEnd w:id="904"/>
      <w:bookmarkEnd w:id="90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906" w:name="_MON_1756650394"/>
    <w:bookmarkEnd w:id="906"/>
    <w:p w14:paraId="23549123" w14:textId="77777777"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18437025"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907" w:name="_Hlk146037422"/>
      <w:r w:rsidRPr="00D46D17">
        <w:t>PolicyConfig</w:t>
      </w:r>
      <w:bookmarkEnd w:id="907"/>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908" w:name="_Toc148176851"/>
      <w:bookmarkStart w:id="909" w:name="_Toc151379230"/>
      <w:bookmarkStart w:id="910" w:name="_Toc151445412"/>
      <w:bookmarkStart w:id="911" w:name="_Toc160470479"/>
      <w:bookmarkStart w:id="912" w:name="_Toc164873623"/>
      <w:bookmarkStart w:id="913" w:name="_Toc180306243"/>
      <w:bookmarkStart w:id="914" w:name="_Toc195373982"/>
      <w:bookmarkStart w:id="915" w:name="_Toc207815036"/>
      <w:r w:rsidRPr="00D46D17">
        <w:t>5.6.2.3</w:t>
      </w:r>
      <w:r w:rsidRPr="00D46D17">
        <w:tab/>
        <w:t>SDD_PolicyConfiguration_Update</w:t>
      </w:r>
      <w:bookmarkEnd w:id="908"/>
      <w:bookmarkEnd w:id="909"/>
      <w:bookmarkEnd w:id="910"/>
      <w:bookmarkEnd w:id="911"/>
      <w:bookmarkEnd w:id="912"/>
      <w:bookmarkEnd w:id="913"/>
      <w:bookmarkEnd w:id="914"/>
      <w:bookmarkEnd w:id="915"/>
    </w:p>
    <w:p w14:paraId="26D575C2" w14:textId="77777777" w:rsidR="00702293" w:rsidRPr="00D46D17" w:rsidRDefault="00702293" w:rsidP="00702293">
      <w:pPr>
        <w:pStyle w:val="Heading5"/>
      </w:pPr>
      <w:bookmarkStart w:id="916" w:name="_Toc148176852"/>
      <w:bookmarkStart w:id="917" w:name="_Toc151379231"/>
      <w:bookmarkStart w:id="918" w:name="_Toc151445413"/>
      <w:bookmarkStart w:id="919" w:name="_Toc160470480"/>
      <w:bookmarkStart w:id="920" w:name="_Toc164873624"/>
      <w:bookmarkStart w:id="921" w:name="_Toc180306244"/>
      <w:bookmarkStart w:id="922" w:name="_Toc195373983"/>
      <w:bookmarkStart w:id="923" w:name="_Toc207815037"/>
      <w:r w:rsidRPr="00D46D17">
        <w:t>5.6.2.3.1</w:t>
      </w:r>
      <w:r w:rsidRPr="00D46D17">
        <w:tab/>
        <w:t>General</w:t>
      </w:r>
      <w:bookmarkEnd w:id="916"/>
      <w:bookmarkEnd w:id="917"/>
      <w:bookmarkEnd w:id="918"/>
      <w:bookmarkEnd w:id="919"/>
      <w:bookmarkEnd w:id="920"/>
      <w:bookmarkEnd w:id="921"/>
      <w:bookmarkEnd w:id="922"/>
      <w:bookmarkEnd w:id="923"/>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924" w:name="_Toc148176853"/>
      <w:bookmarkStart w:id="925" w:name="_Toc151379232"/>
      <w:bookmarkStart w:id="926" w:name="_Toc151445414"/>
      <w:bookmarkStart w:id="927" w:name="_Toc160470481"/>
      <w:bookmarkStart w:id="928" w:name="_Toc164873625"/>
      <w:bookmarkStart w:id="929" w:name="_Toc180306245"/>
      <w:bookmarkStart w:id="930" w:name="_Toc195373984"/>
      <w:bookmarkStart w:id="931" w:name="_Toc207815038"/>
      <w:r w:rsidRPr="00D46D17">
        <w:t>5.6.2.3.2</w:t>
      </w:r>
      <w:r w:rsidRPr="00D46D17">
        <w:tab/>
        <w:t>Policy Configuration Update</w:t>
      </w:r>
      <w:bookmarkEnd w:id="924"/>
      <w:bookmarkEnd w:id="925"/>
      <w:bookmarkEnd w:id="926"/>
      <w:bookmarkEnd w:id="927"/>
      <w:bookmarkEnd w:id="928"/>
      <w:bookmarkEnd w:id="929"/>
      <w:bookmarkEnd w:id="930"/>
      <w:bookmarkEnd w:id="93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18437026"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932" w:name="_Toc148176854"/>
      <w:bookmarkStart w:id="933" w:name="_Toc151379233"/>
      <w:bookmarkStart w:id="934" w:name="_Toc151445415"/>
      <w:bookmarkStart w:id="935" w:name="_Toc160470482"/>
      <w:bookmarkStart w:id="936" w:name="_Toc164873626"/>
      <w:bookmarkStart w:id="937" w:name="_Toc180306246"/>
      <w:bookmarkStart w:id="938" w:name="_Toc195373985"/>
      <w:bookmarkStart w:id="939" w:name="_Toc207815039"/>
      <w:r w:rsidRPr="00D46D17">
        <w:t>5.6.2.4</w:t>
      </w:r>
      <w:r w:rsidRPr="00D46D17">
        <w:tab/>
        <w:t>SDD_PolicyConfiguration_Delete</w:t>
      </w:r>
      <w:bookmarkEnd w:id="932"/>
      <w:bookmarkEnd w:id="933"/>
      <w:bookmarkEnd w:id="934"/>
      <w:bookmarkEnd w:id="935"/>
      <w:bookmarkEnd w:id="936"/>
      <w:bookmarkEnd w:id="937"/>
      <w:bookmarkEnd w:id="938"/>
      <w:bookmarkEnd w:id="939"/>
    </w:p>
    <w:p w14:paraId="413B8FEB" w14:textId="77777777" w:rsidR="00702293" w:rsidRPr="00D46D17" w:rsidRDefault="00702293" w:rsidP="00702293">
      <w:pPr>
        <w:pStyle w:val="Heading5"/>
      </w:pPr>
      <w:bookmarkStart w:id="940" w:name="_Toc148176855"/>
      <w:bookmarkStart w:id="941" w:name="_Toc151379234"/>
      <w:bookmarkStart w:id="942" w:name="_Toc151445416"/>
      <w:bookmarkStart w:id="943" w:name="_Toc160470483"/>
      <w:bookmarkStart w:id="944" w:name="_Toc164873627"/>
      <w:bookmarkStart w:id="945" w:name="_Toc180306247"/>
      <w:bookmarkStart w:id="946" w:name="_Toc195373986"/>
      <w:bookmarkStart w:id="947" w:name="_Toc207815040"/>
      <w:r w:rsidRPr="00D46D17">
        <w:t>5.6.2.4.1</w:t>
      </w:r>
      <w:r w:rsidRPr="00D46D17">
        <w:tab/>
        <w:t>General</w:t>
      </w:r>
      <w:bookmarkEnd w:id="940"/>
      <w:bookmarkEnd w:id="941"/>
      <w:bookmarkEnd w:id="942"/>
      <w:bookmarkEnd w:id="943"/>
      <w:bookmarkEnd w:id="944"/>
      <w:bookmarkEnd w:id="945"/>
      <w:bookmarkEnd w:id="946"/>
      <w:bookmarkEnd w:id="947"/>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948" w:name="_Toc148176856"/>
      <w:bookmarkStart w:id="949" w:name="_Toc151379235"/>
      <w:bookmarkStart w:id="950" w:name="_Toc151445417"/>
      <w:bookmarkStart w:id="951" w:name="_Toc160470484"/>
      <w:bookmarkStart w:id="952" w:name="_Toc164873628"/>
      <w:bookmarkStart w:id="953" w:name="_Toc180306248"/>
      <w:bookmarkStart w:id="954" w:name="_Toc195373987"/>
      <w:bookmarkStart w:id="955" w:name="_Toc207815041"/>
      <w:r w:rsidRPr="00D46D17">
        <w:t>5.6.2.4.2</w:t>
      </w:r>
      <w:r w:rsidRPr="00D46D17">
        <w:tab/>
        <w:t>Policy Configuration Deletion</w:t>
      </w:r>
      <w:bookmarkEnd w:id="948"/>
      <w:bookmarkEnd w:id="949"/>
      <w:bookmarkEnd w:id="950"/>
      <w:bookmarkEnd w:id="951"/>
      <w:bookmarkEnd w:id="952"/>
      <w:bookmarkEnd w:id="953"/>
      <w:bookmarkEnd w:id="954"/>
      <w:bookmarkEnd w:id="955"/>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18437027"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956" w:name="_Toc180306249"/>
      <w:bookmarkStart w:id="957" w:name="_Toc195373988"/>
      <w:bookmarkStart w:id="958" w:name="_Toc207815042"/>
      <w:r w:rsidR="00656BB9">
        <w:lastRenderedPageBreak/>
        <w:t>5.7</w:t>
      </w:r>
      <w:r w:rsidR="00656BB9" w:rsidRPr="00D46D17">
        <w:tab/>
      </w:r>
      <w:r w:rsidR="00656BB9">
        <w:t>SDD_BDT</w:t>
      </w:r>
      <w:bookmarkEnd w:id="956"/>
      <w:bookmarkEnd w:id="957"/>
      <w:bookmarkEnd w:id="958"/>
    </w:p>
    <w:p w14:paraId="64504B12" w14:textId="77777777" w:rsidR="00656BB9" w:rsidRPr="00D46D17" w:rsidRDefault="00656BB9" w:rsidP="00656BB9">
      <w:pPr>
        <w:pStyle w:val="Heading3"/>
      </w:pPr>
      <w:bookmarkStart w:id="959" w:name="_Toc180306250"/>
      <w:bookmarkStart w:id="960" w:name="_Toc195373989"/>
      <w:bookmarkStart w:id="961" w:name="_Toc207815043"/>
      <w:r>
        <w:t>5.7</w:t>
      </w:r>
      <w:r w:rsidRPr="00D46D17">
        <w:t>.1</w:t>
      </w:r>
      <w:r w:rsidRPr="00D46D17">
        <w:tab/>
        <w:t>Service Description</w:t>
      </w:r>
      <w:bookmarkEnd w:id="959"/>
      <w:bookmarkEnd w:id="960"/>
      <w:bookmarkEnd w:id="961"/>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962" w:name="_Toc180306251"/>
      <w:bookmarkStart w:id="963" w:name="_Toc195373990"/>
      <w:bookmarkStart w:id="964" w:name="_Toc207815044"/>
      <w:r>
        <w:t>5.7</w:t>
      </w:r>
      <w:r w:rsidRPr="00D46D17">
        <w:t>.2</w:t>
      </w:r>
      <w:r w:rsidRPr="00D46D17">
        <w:tab/>
        <w:t>Service Operations</w:t>
      </w:r>
      <w:bookmarkEnd w:id="962"/>
      <w:bookmarkEnd w:id="963"/>
      <w:bookmarkEnd w:id="964"/>
    </w:p>
    <w:p w14:paraId="77EE43AB" w14:textId="77777777" w:rsidR="00656BB9" w:rsidRPr="00D46D17" w:rsidRDefault="00656BB9" w:rsidP="00656BB9">
      <w:pPr>
        <w:pStyle w:val="Heading4"/>
      </w:pPr>
      <w:bookmarkStart w:id="965" w:name="_Toc180306252"/>
      <w:bookmarkStart w:id="966" w:name="_Toc195373991"/>
      <w:bookmarkStart w:id="967" w:name="_Toc207815045"/>
      <w:r>
        <w:t>5.7</w:t>
      </w:r>
      <w:r w:rsidRPr="00D46D17">
        <w:t>.2.1</w:t>
      </w:r>
      <w:r w:rsidRPr="00D46D17">
        <w:tab/>
        <w:t>Introduction</w:t>
      </w:r>
      <w:bookmarkEnd w:id="965"/>
      <w:bookmarkEnd w:id="966"/>
      <w:bookmarkEnd w:id="967"/>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968" w:name="_Toc180306253"/>
      <w:bookmarkStart w:id="969" w:name="_Toc195373992"/>
      <w:bookmarkStart w:id="970" w:name="_Toc207815046"/>
      <w:r>
        <w:t>5.7</w:t>
      </w:r>
      <w:r w:rsidRPr="00D46D17">
        <w:t>.2.2</w:t>
      </w:r>
      <w:r w:rsidRPr="00D46D17">
        <w:tab/>
      </w:r>
      <w:r>
        <w:t>SDD_BDT</w:t>
      </w:r>
      <w:r w:rsidRPr="00D46D17">
        <w:t>_</w:t>
      </w:r>
      <w:r>
        <w:t>Subscribe</w:t>
      </w:r>
      <w:bookmarkEnd w:id="968"/>
      <w:bookmarkEnd w:id="969"/>
      <w:bookmarkEnd w:id="970"/>
    </w:p>
    <w:p w14:paraId="79316A64" w14:textId="77777777" w:rsidR="00656BB9" w:rsidRPr="00D46D17" w:rsidRDefault="00656BB9" w:rsidP="00656BB9">
      <w:pPr>
        <w:pStyle w:val="Heading5"/>
      </w:pPr>
      <w:bookmarkStart w:id="971" w:name="_Toc180306254"/>
      <w:bookmarkStart w:id="972" w:name="_Toc195373993"/>
      <w:bookmarkStart w:id="973" w:name="_Toc207815047"/>
      <w:r>
        <w:t>5.7</w:t>
      </w:r>
      <w:r w:rsidRPr="00D46D17">
        <w:t>.2.2.1</w:t>
      </w:r>
      <w:r w:rsidRPr="00D46D17">
        <w:tab/>
        <w:t>General</w:t>
      </w:r>
      <w:bookmarkEnd w:id="971"/>
      <w:bookmarkEnd w:id="972"/>
      <w:bookmarkEnd w:id="973"/>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974" w:name="_Toc180306255"/>
      <w:bookmarkStart w:id="975" w:name="_Toc195373994"/>
      <w:bookmarkStart w:id="976" w:name="_Toc207815048"/>
      <w:r>
        <w:t>5.7</w:t>
      </w:r>
      <w:r w:rsidRPr="00D46D17">
        <w:t>.2.2.2</w:t>
      </w:r>
      <w:r w:rsidRPr="00D46D17">
        <w:tab/>
      </w:r>
      <w:r>
        <w:t>BDT Subscription</w:t>
      </w:r>
      <w:r w:rsidRPr="00A3407F">
        <w:t xml:space="preserve"> </w:t>
      </w:r>
      <w:r>
        <w:t>Creation</w:t>
      </w:r>
      <w:bookmarkEnd w:id="974"/>
      <w:bookmarkEnd w:id="975"/>
      <w:bookmarkEnd w:id="976"/>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977" w:name="_MON_1790651302"/>
    <w:bookmarkEnd w:id="977"/>
    <w:p w14:paraId="29BE1AD2" w14:textId="77777777" w:rsidR="00656BB9" w:rsidRPr="00D46D17" w:rsidRDefault="00656BB9" w:rsidP="00656BB9">
      <w:pPr>
        <w:pStyle w:val="TF"/>
      </w:pPr>
      <w:r w:rsidRPr="00D46D17">
        <w:object w:dxaOrig="9620" w:dyaOrig="2508" w14:anchorId="53DBE289">
          <v:shape id="_x0000_i1056" type="#_x0000_t75" style="width:481.5pt;height:125.25pt" o:ole="">
            <v:imagedata r:id="rId71" o:title=""/>
          </v:shape>
          <o:OLEObject Type="Embed" ProgID="Word.Document.8" ShapeID="_x0000_i1056" DrawAspect="Content" ObjectID="_1818437028"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978" w:name="_Toc180306256"/>
      <w:bookmarkStart w:id="979" w:name="_Toc195373995"/>
      <w:bookmarkStart w:id="980" w:name="_Toc207815049"/>
      <w:r>
        <w:t>5.7</w:t>
      </w:r>
      <w:r w:rsidRPr="00D46D17">
        <w:t>.2.3</w:t>
      </w:r>
      <w:r w:rsidRPr="00D46D17">
        <w:tab/>
      </w:r>
      <w:r>
        <w:t>SDD_BDT</w:t>
      </w:r>
      <w:r w:rsidRPr="00D46D17">
        <w:t>_Update</w:t>
      </w:r>
      <w:bookmarkEnd w:id="978"/>
      <w:bookmarkEnd w:id="979"/>
      <w:bookmarkEnd w:id="980"/>
    </w:p>
    <w:p w14:paraId="500D3E3E" w14:textId="77777777" w:rsidR="00656BB9" w:rsidRPr="00D46D17" w:rsidRDefault="00656BB9" w:rsidP="00656BB9">
      <w:pPr>
        <w:pStyle w:val="Heading5"/>
      </w:pPr>
      <w:bookmarkStart w:id="981" w:name="_Toc180306257"/>
      <w:bookmarkStart w:id="982" w:name="_Toc195373996"/>
      <w:bookmarkStart w:id="983" w:name="_Toc207815050"/>
      <w:r>
        <w:t>5.7</w:t>
      </w:r>
      <w:r w:rsidRPr="00D46D17">
        <w:t>.2.3.1</w:t>
      </w:r>
      <w:r w:rsidRPr="00D46D17">
        <w:tab/>
        <w:t>General</w:t>
      </w:r>
      <w:bookmarkEnd w:id="981"/>
      <w:bookmarkEnd w:id="982"/>
      <w:bookmarkEnd w:id="983"/>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984" w:name="_Toc180306258"/>
      <w:bookmarkStart w:id="985" w:name="_Toc195373997"/>
      <w:bookmarkStart w:id="986" w:name="_Toc207815051"/>
      <w:r>
        <w:t>5.7</w:t>
      </w:r>
      <w:r w:rsidRPr="00D46D17">
        <w:t>.2.3.2</w:t>
      </w:r>
      <w:r w:rsidRPr="00D46D17">
        <w:tab/>
      </w:r>
      <w:r>
        <w:t>BDT</w:t>
      </w:r>
      <w:r w:rsidRPr="00D46D17">
        <w:t xml:space="preserve"> </w:t>
      </w:r>
      <w:r>
        <w:t xml:space="preserve">Subscription </w:t>
      </w:r>
      <w:r w:rsidRPr="00D46D17">
        <w:t>Update</w:t>
      </w:r>
      <w:bookmarkEnd w:id="984"/>
      <w:bookmarkEnd w:id="985"/>
      <w:bookmarkEnd w:id="986"/>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987" w:name="_MON_1790651430"/>
    <w:bookmarkEnd w:id="987"/>
    <w:p w14:paraId="06AAB081" w14:textId="77777777" w:rsidR="00656BB9" w:rsidRPr="00D46D17" w:rsidRDefault="00656BB9" w:rsidP="00656BB9">
      <w:pPr>
        <w:pStyle w:val="TH"/>
      </w:pPr>
      <w:r w:rsidRPr="00D46D17">
        <w:object w:dxaOrig="9620" w:dyaOrig="3089" w14:anchorId="358E8B0B">
          <v:shape id="_x0000_i1057" type="#_x0000_t75" style="width:481.5pt;height:154.15pt" o:ole="">
            <v:imagedata r:id="rId73" o:title=""/>
          </v:shape>
          <o:OLEObject Type="Embed" ProgID="Word.Document.8" ShapeID="_x0000_i1057" DrawAspect="Content" ObjectID="_1818437029"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988" w:name="_Toc180306259"/>
      <w:bookmarkStart w:id="989" w:name="_Toc195373998"/>
      <w:bookmarkStart w:id="990" w:name="_Toc207815052"/>
      <w:r>
        <w:lastRenderedPageBreak/>
        <w:t>5.7</w:t>
      </w:r>
      <w:r w:rsidRPr="00D46D17">
        <w:t>.2.4</w:t>
      </w:r>
      <w:r w:rsidRPr="00D46D17">
        <w:tab/>
      </w:r>
      <w:r>
        <w:t>SDD_BDT</w:t>
      </w:r>
      <w:r w:rsidRPr="00D46D17">
        <w:t>_Delete</w:t>
      </w:r>
      <w:bookmarkEnd w:id="988"/>
      <w:bookmarkEnd w:id="989"/>
      <w:bookmarkEnd w:id="990"/>
    </w:p>
    <w:p w14:paraId="32D4B80F" w14:textId="77777777" w:rsidR="00656BB9" w:rsidRPr="00D46D17" w:rsidRDefault="00656BB9" w:rsidP="00656BB9">
      <w:pPr>
        <w:pStyle w:val="Heading5"/>
      </w:pPr>
      <w:bookmarkStart w:id="991" w:name="_Toc180306260"/>
      <w:bookmarkStart w:id="992" w:name="_Toc195373999"/>
      <w:bookmarkStart w:id="993" w:name="_Toc207815053"/>
      <w:r>
        <w:t>5.7</w:t>
      </w:r>
      <w:r w:rsidRPr="00D46D17">
        <w:t>.2.4.1</w:t>
      </w:r>
      <w:r w:rsidRPr="00D46D17">
        <w:tab/>
        <w:t>General</w:t>
      </w:r>
      <w:bookmarkEnd w:id="991"/>
      <w:bookmarkEnd w:id="992"/>
      <w:bookmarkEnd w:id="993"/>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994" w:name="_Toc180306261"/>
      <w:bookmarkStart w:id="995" w:name="_Toc195374000"/>
      <w:bookmarkStart w:id="996" w:name="_Toc207815054"/>
      <w:r>
        <w:t>5.7</w:t>
      </w:r>
      <w:r w:rsidRPr="00D46D17">
        <w:t>.2.4.2</w:t>
      </w:r>
      <w:r w:rsidRPr="00D46D17">
        <w:tab/>
      </w:r>
      <w:r>
        <w:t>BDT</w:t>
      </w:r>
      <w:r w:rsidRPr="00D46D17">
        <w:t xml:space="preserve"> </w:t>
      </w:r>
      <w:r>
        <w:t xml:space="preserve">Subscription </w:t>
      </w:r>
      <w:r w:rsidRPr="00D46D17">
        <w:t>Deletion</w:t>
      </w:r>
      <w:bookmarkEnd w:id="994"/>
      <w:bookmarkEnd w:id="995"/>
      <w:bookmarkEnd w:id="996"/>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997" w:name="_MON_1788331908"/>
    <w:bookmarkEnd w:id="997"/>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18437030"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998" w:name="_Toc180306262"/>
      <w:bookmarkStart w:id="999" w:name="_Toc195374001"/>
      <w:bookmarkStart w:id="1000" w:name="_Toc207815055"/>
      <w:r>
        <w:t>5.7.2.5</w:t>
      </w:r>
      <w:r w:rsidRPr="008344F0">
        <w:tab/>
      </w:r>
      <w:r w:rsidRPr="008344F0">
        <w:rPr>
          <w:lang w:val="en-US"/>
        </w:rPr>
        <w:t>SDD_</w:t>
      </w:r>
      <w:r>
        <w:rPr>
          <w:lang w:val="en-US"/>
        </w:rPr>
        <w:t>BDT</w:t>
      </w:r>
      <w:r w:rsidRPr="008344F0">
        <w:t>_Notify</w:t>
      </w:r>
      <w:bookmarkEnd w:id="998"/>
      <w:bookmarkEnd w:id="999"/>
      <w:bookmarkEnd w:id="1000"/>
    </w:p>
    <w:p w14:paraId="71341FB8" w14:textId="77777777" w:rsidR="00656BB9" w:rsidRPr="008344F0" w:rsidRDefault="00656BB9" w:rsidP="00656BB9">
      <w:pPr>
        <w:pStyle w:val="Heading5"/>
      </w:pPr>
      <w:bookmarkStart w:id="1001" w:name="_Toc180306263"/>
      <w:bookmarkStart w:id="1002" w:name="_Toc195374002"/>
      <w:bookmarkStart w:id="1003" w:name="_Toc207815056"/>
      <w:r>
        <w:t>5.7.2.5</w:t>
      </w:r>
      <w:r w:rsidRPr="008344F0">
        <w:t>.1</w:t>
      </w:r>
      <w:r w:rsidRPr="008344F0">
        <w:tab/>
        <w:t>General</w:t>
      </w:r>
      <w:bookmarkEnd w:id="1001"/>
      <w:bookmarkEnd w:id="1002"/>
      <w:bookmarkEnd w:id="1003"/>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004" w:name="_Toc180306264"/>
      <w:bookmarkStart w:id="1005" w:name="_Toc195374003"/>
      <w:bookmarkStart w:id="1006" w:name="_Toc207815057"/>
      <w:r>
        <w:t>5.7.2.5</w:t>
      </w:r>
      <w:r w:rsidRPr="008344F0">
        <w:t>.2</w:t>
      </w:r>
      <w:r w:rsidRPr="008344F0">
        <w:tab/>
      </w:r>
      <w:r>
        <w:t>BDT</w:t>
      </w:r>
      <w:r w:rsidRPr="008344F0">
        <w:t xml:space="preserve"> </w:t>
      </w:r>
      <w:r w:rsidRPr="008344F0">
        <w:rPr>
          <w:lang w:val="en-US"/>
        </w:rPr>
        <w:t>Notification</w:t>
      </w:r>
      <w:bookmarkEnd w:id="1004"/>
      <w:bookmarkEnd w:id="1005"/>
      <w:bookmarkEnd w:id="1006"/>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75pt" o:ole="">
            <v:imagedata r:id="rId77" o:title=""/>
          </v:shape>
          <o:OLEObject Type="Embed" ProgID="Word.Document.8" ShapeID="_x0000_i1059" DrawAspect="Content" ObjectID="_1818437031"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007" w:name="_Toc148176857"/>
      <w:bookmarkStart w:id="1008" w:name="_Toc151379236"/>
      <w:bookmarkStart w:id="1009" w:name="_Toc151445418"/>
      <w:bookmarkStart w:id="1010" w:name="_Toc160470485"/>
      <w:bookmarkStart w:id="1011" w:name="_Toc164873629"/>
      <w:bookmarkStart w:id="1012" w:name="_Toc180306265"/>
      <w:bookmarkStart w:id="1013" w:name="_Toc195374004"/>
      <w:bookmarkStart w:id="1014" w:name="_Toc207815058"/>
      <w:r w:rsidR="008A6D4A">
        <w:lastRenderedPageBreak/>
        <w:t>6</w:t>
      </w:r>
      <w:r w:rsidR="008A6D4A">
        <w:tab/>
        <w:t>API Definitions</w:t>
      </w:r>
      <w:bookmarkEnd w:id="301"/>
      <w:bookmarkEnd w:id="302"/>
      <w:bookmarkEnd w:id="849"/>
      <w:bookmarkEnd w:id="1007"/>
      <w:bookmarkEnd w:id="1008"/>
      <w:bookmarkEnd w:id="1009"/>
      <w:bookmarkEnd w:id="1010"/>
      <w:bookmarkEnd w:id="1011"/>
      <w:bookmarkEnd w:id="1012"/>
      <w:bookmarkEnd w:id="1013"/>
      <w:bookmarkEnd w:id="1014"/>
    </w:p>
    <w:p w14:paraId="391C9859" w14:textId="4D4D69F0" w:rsidR="008A6D4A" w:rsidRDefault="008A6D4A" w:rsidP="007A4424">
      <w:pPr>
        <w:pStyle w:val="Heading2"/>
      </w:pPr>
      <w:bookmarkStart w:id="1015" w:name="_Toc510696598"/>
      <w:bookmarkStart w:id="1016" w:name="_Toc35971390"/>
      <w:bookmarkStart w:id="1017" w:name="_Toc144024146"/>
      <w:bookmarkStart w:id="1018" w:name="_Toc148176858"/>
      <w:bookmarkStart w:id="1019" w:name="_Toc151379237"/>
      <w:bookmarkStart w:id="1020" w:name="_Toc151445419"/>
      <w:bookmarkStart w:id="1021" w:name="_Toc160470486"/>
      <w:bookmarkStart w:id="1022" w:name="_Toc164873630"/>
      <w:bookmarkStart w:id="1023" w:name="_Toc180306266"/>
      <w:bookmarkStart w:id="1024" w:name="_Toc195374005"/>
      <w:bookmarkStart w:id="1025" w:name="_Toc207815059"/>
      <w:r>
        <w:t>6.1</w:t>
      </w:r>
      <w:r>
        <w:tab/>
      </w:r>
      <w:r w:rsidR="00D5413B" w:rsidRPr="00431327">
        <w:t>SDD_Transmission</w:t>
      </w:r>
      <w:r>
        <w:t xml:space="preserve"> Service API</w:t>
      </w:r>
      <w:bookmarkEnd w:id="1015"/>
      <w:bookmarkEnd w:id="1016"/>
      <w:bookmarkEnd w:id="1017"/>
      <w:bookmarkEnd w:id="1018"/>
      <w:bookmarkEnd w:id="1019"/>
      <w:bookmarkEnd w:id="1020"/>
      <w:bookmarkEnd w:id="1021"/>
      <w:bookmarkEnd w:id="1022"/>
      <w:bookmarkEnd w:id="1023"/>
      <w:bookmarkEnd w:id="1024"/>
      <w:bookmarkEnd w:id="1025"/>
    </w:p>
    <w:p w14:paraId="2FA7B115" w14:textId="77777777" w:rsidR="008A6D4A" w:rsidRDefault="008A6D4A" w:rsidP="007A4424">
      <w:pPr>
        <w:pStyle w:val="Heading3"/>
      </w:pPr>
      <w:bookmarkStart w:id="1026" w:name="_Toc510696599"/>
      <w:bookmarkStart w:id="1027" w:name="_Toc35971391"/>
      <w:bookmarkStart w:id="1028" w:name="_Toc144024147"/>
      <w:bookmarkStart w:id="1029" w:name="_Toc148176859"/>
      <w:bookmarkStart w:id="1030" w:name="_Toc151379238"/>
      <w:bookmarkStart w:id="1031" w:name="_Toc151445420"/>
      <w:bookmarkStart w:id="1032" w:name="_Toc160470487"/>
      <w:bookmarkStart w:id="1033" w:name="_Toc164873631"/>
      <w:bookmarkStart w:id="1034" w:name="_Toc180306267"/>
      <w:bookmarkStart w:id="1035" w:name="_Toc195374006"/>
      <w:bookmarkStart w:id="1036" w:name="_Toc207815060"/>
      <w:r>
        <w:t>6.1.1</w:t>
      </w:r>
      <w:r>
        <w:tab/>
        <w:t>Introduction</w:t>
      </w:r>
      <w:bookmarkEnd w:id="1026"/>
      <w:bookmarkEnd w:id="1027"/>
      <w:bookmarkEnd w:id="1028"/>
      <w:bookmarkEnd w:id="1029"/>
      <w:bookmarkEnd w:id="1030"/>
      <w:bookmarkEnd w:id="1031"/>
      <w:bookmarkEnd w:id="1032"/>
      <w:bookmarkEnd w:id="1033"/>
      <w:bookmarkEnd w:id="1034"/>
      <w:bookmarkEnd w:id="1035"/>
      <w:bookmarkEnd w:id="1036"/>
    </w:p>
    <w:p w14:paraId="17A68331" w14:textId="5A50F510" w:rsidR="008A6D4A" w:rsidRDefault="008A6D4A" w:rsidP="008A6D4A">
      <w:pPr>
        <w:rPr>
          <w:noProof/>
          <w:lang w:eastAsia="zh-CN"/>
        </w:rPr>
      </w:pPr>
      <w:bookmarkStart w:id="1037"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038"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039" w:name="_Toc144024148"/>
      <w:bookmarkStart w:id="1040" w:name="_Toc148176860"/>
      <w:bookmarkStart w:id="1041" w:name="_Toc151379239"/>
      <w:bookmarkStart w:id="1042" w:name="_Toc151445421"/>
      <w:bookmarkStart w:id="1043" w:name="_Toc160470488"/>
      <w:bookmarkStart w:id="1044" w:name="_Toc164873632"/>
      <w:bookmarkStart w:id="1045" w:name="_Toc180306268"/>
      <w:bookmarkStart w:id="1046" w:name="_Toc195374007"/>
      <w:bookmarkStart w:id="1047" w:name="_Toc207815061"/>
      <w:r>
        <w:t>6.1.2</w:t>
      </w:r>
      <w:r>
        <w:tab/>
        <w:t>Usage of HTTP</w:t>
      </w:r>
      <w:bookmarkEnd w:id="1037"/>
      <w:bookmarkEnd w:id="1038"/>
      <w:bookmarkEnd w:id="1039"/>
      <w:bookmarkEnd w:id="1040"/>
      <w:bookmarkEnd w:id="1041"/>
      <w:bookmarkEnd w:id="1042"/>
      <w:bookmarkEnd w:id="1043"/>
      <w:bookmarkEnd w:id="1044"/>
      <w:bookmarkEnd w:id="1045"/>
      <w:bookmarkEnd w:id="1046"/>
      <w:bookmarkEnd w:id="1047"/>
    </w:p>
    <w:p w14:paraId="398F53F7" w14:textId="2F6A1DBD" w:rsidR="00D21645" w:rsidRPr="001F47A6" w:rsidRDefault="00D21645" w:rsidP="00D21645">
      <w:bookmarkStart w:id="1048" w:name="_Toc510696607"/>
      <w:bookmarkStart w:id="1049"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050" w:name="_Toc144024149"/>
      <w:bookmarkStart w:id="1051" w:name="_Toc148176861"/>
      <w:bookmarkStart w:id="1052" w:name="_Toc151379240"/>
      <w:bookmarkStart w:id="1053" w:name="_Toc151445422"/>
      <w:bookmarkStart w:id="1054" w:name="_Toc160470489"/>
      <w:bookmarkStart w:id="1055" w:name="_Toc164873633"/>
      <w:bookmarkStart w:id="1056" w:name="_Toc180306269"/>
      <w:bookmarkStart w:id="1057" w:name="_Toc195374008"/>
      <w:bookmarkStart w:id="1058" w:name="_Toc207815062"/>
      <w:r>
        <w:t>6.1.3</w:t>
      </w:r>
      <w:r>
        <w:tab/>
        <w:t>Resources</w:t>
      </w:r>
      <w:bookmarkEnd w:id="1048"/>
      <w:bookmarkEnd w:id="1049"/>
      <w:bookmarkEnd w:id="1050"/>
      <w:bookmarkEnd w:id="1051"/>
      <w:bookmarkEnd w:id="1052"/>
      <w:bookmarkEnd w:id="1053"/>
      <w:bookmarkEnd w:id="1054"/>
      <w:bookmarkEnd w:id="1055"/>
      <w:bookmarkEnd w:id="1056"/>
      <w:bookmarkEnd w:id="1057"/>
      <w:bookmarkEnd w:id="1058"/>
    </w:p>
    <w:p w14:paraId="3A809721" w14:textId="77777777" w:rsidR="006E186B" w:rsidRPr="000A7435" w:rsidRDefault="006E186B" w:rsidP="006E186B">
      <w:pPr>
        <w:pStyle w:val="Heading4"/>
      </w:pPr>
      <w:bookmarkStart w:id="1059" w:name="_Toc510696608"/>
      <w:bookmarkStart w:id="1060" w:name="_Toc35971399"/>
      <w:bookmarkStart w:id="1061" w:name="_Toc144024150"/>
      <w:bookmarkStart w:id="1062" w:name="_Toc148176862"/>
      <w:bookmarkStart w:id="1063" w:name="_Toc151379241"/>
      <w:bookmarkStart w:id="1064" w:name="_Toc151445423"/>
      <w:bookmarkStart w:id="1065" w:name="_Toc160470490"/>
      <w:bookmarkStart w:id="1066" w:name="_Toc164873634"/>
      <w:bookmarkStart w:id="1067" w:name="_Toc180306270"/>
      <w:bookmarkStart w:id="1068" w:name="_Toc195374009"/>
      <w:bookmarkStart w:id="1069" w:name="_Toc510696609"/>
      <w:bookmarkStart w:id="1070" w:name="_Toc35971400"/>
      <w:bookmarkStart w:id="1071" w:name="_Toc207815063"/>
      <w:r>
        <w:t>6.1.3.1</w:t>
      </w:r>
      <w:r>
        <w:tab/>
        <w:t>Overview</w:t>
      </w:r>
      <w:bookmarkEnd w:id="1059"/>
      <w:bookmarkEnd w:id="1060"/>
      <w:bookmarkEnd w:id="1061"/>
      <w:bookmarkEnd w:id="1062"/>
      <w:bookmarkEnd w:id="1063"/>
      <w:bookmarkEnd w:id="1064"/>
      <w:bookmarkEnd w:id="1065"/>
      <w:bookmarkEnd w:id="1066"/>
      <w:bookmarkEnd w:id="1067"/>
      <w:bookmarkEnd w:id="1068"/>
      <w:bookmarkEnd w:id="1071"/>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818437032"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072" w:name="_Toc144024151"/>
      <w:bookmarkStart w:id="1073" w:name="_Toc148176863"/>
      <w:bookmarkStart w:id="1074" w:name="_Toc151379242"/>
      <w:bookmarkStart w:id="1075" w:name="_Toc151445424"/>
      <w:bookmarkStart w:id="1076" w:name="_Toc160470491"/>
      <w:bookmarkStart w:id="1077" w:name="_Toc164873635"/>
      <w:bookmarkStart w:id="1078" w:name="_Toc180306271"/>
      <w:bookmarkStart w:id="1079" w:name="_Toc195374010"/>
      <w:bookmarkStart w:id="1080" w:name="_Toc207815064"/>
      <w:r>
        <w:t>6.1.3.2</w:t>
      </w:r>
      <w:r>
        <w:tab/>
        <w:t xml:space="preserve">Resource: </w:t>
      </w:r>
      <w:r w:rsidR="00672A03">
        <w:t>Connection Status Subscriptions</w:t>
      </w:r>
      <w:bookmarkEnd w:id="1069"/>
      <w:bookmarkEnd w:id="1070"/>
      <w:bookmarkEnd w:id="1072"/>
      <w:bookmarkEnd w:id="1073"/>
      <w:bookmarkEnd w:id="1074"/>
      <w:bookmarkEnd w:id="1075"/>
      <w:bookmarkEnd w:id="1076"/>
      <w:bookmarkEnd w:id="1077"/>
      <w:bookmarkEnd w:id="1078"/>
      <w:bookmarkEnd w:id="1079"/>
      <w:bookmarkEnd w:id="1080"/>
    </w:p>
    <w:p w14:paraId="5DA53F4D" w14:textId="77777777" w:rsidR="008A6D4A" w:rsidRDefault="008A6D4A" w:rsidP="007A4424">
      <w:pPr>
        <w:pStyle w:val="Heading5"/>
      </w:pPr>
      <w:bookmarkStart w:id="1081" w:name="_Toc510696610"/>
      <w:bookmarkStart w:id="1082" w:name="_Toc35971401"/>
      <w:bookmarkStart w:id="1083" w:name="_Toc144024152"/>
      <w:bookmarkStart w:id="1084" w:name="_Toc148176864"/>
      <w:bookmarkStart w:id="1085" w:name="_Toc151379243"/>
      <w:bookmarkStart w:id="1086" w:name="_Toc151445425"/>
      <w:bookmarkStart w:id="1087" w:name="_Toc160470492"/>
      <w:bookmarkStart w:id="1088" w:name="_Toc164873636"/>
      <w:bookmarkStart w:id="1089" w:name="_Toc180306272"/>
      <w:bookmarkStart w:id="1090" w:name="_Toc195374011"/>
      <w:bookmarkStart w:id="1091" w:name="_Toc207815065"/>
      <w:r>
        <w:t>6.1.3.2.1</w:t>
      </w:r>
      <w:r>
        <w:tab/>
        <w:t>Description</w:t>
      </w:r>
      <w:bookmarkEnd w:id="1081"/>
      <w:bookmarkEnd w:id="1082"/>
      <w:bookmarkEnd w:id="1083"/>
      <w:bookmarkEnd w:id="1084"/>
      <w:bookmarkEnd w:id="1085"/>
      <w:bookmarkEnd w:id="1086"/>
      <w:bookmarkEnd w:id="1087"/>
      <w:bookmarkEnd w:id="1088"/>
      <w:bookmarkEnd w:id="1089"/>
      <w:bookmarkEnd w:id="1090"/>
      <w:bookmarkEnd w:id="109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092" w:name="_Toc35971402"/>
      <w:bookmarkStart w:id="1093" w:name="_Toc144024153"/>
      <w:bookmarkStart w:id="1094" w:name="_Toc148176865"/>
      <w:bookmarkStart w:id="1095" w:name="_Toc151379244"/>
      <w:bookmarkStart w:id="1096" w:name="_Toc151445426"/>
      <w:bookmarkStart w:id="1097" w:name="_Toc160470493"/>
      <w:bookmarkStart w:id="1098" w:name="_Toc164873637"/>
      <w:bookmarkStart w:id="1099" w:name="_Toc180306273"/>
      <w:bookmarkStart w:id="1100" w:name="_Toc195374012"/>
      <w:bookmarkStart w:id="1101" w:name="_Toc510696612"/>
      <w:bookmarkStart w:id="1102" w:name="_Toc35971403"/>
      <w:bookmarkStart w:id="1103" w:name="_Toc207815066"/>
      <w:r>
        <w:t>6.1.3.2.2</w:t>
      </w:r>
      <w:r>
        <w:tab/>
        <w:t>Resource Definition</w:t>
      </w:r>
      <w:bookmarkEnd w:id="1092"/>
      <w:bookmarkEnd w:id="1093"/>
      <w:bookmarkEnd w:id="1094"/>
      <w:bookmarkEnd w:id="1095"/>
      <w:bookmarkEnd w:id="1096"/>
      <w:bookmarkEnd w:id="1097"/>
      <w:bookmarkEnd w:id="1098"/>
      <w:bookmarkEnd w:id="1099"/>
      <w:bookmarkEnd w:id="1100"/>
      <w:bookmarkEnd w:id="1103"/>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104" w:name="_Toc144024154"/>
      <w:bookmarkStart w:id="1105" w:name="_Toc148176866"/>
      <w:bookmarkStart w:id="1106" w:name="_Toc151379245"/>
      <w:bookmarkStart w:id="1107" w:name="_Toc151445427"/>
      <w:bookmarkStart w:id="1108" w:name="_Toc160470494"/>
      <w:bookmarkStart w:id="1109" w:name="_Toc164873638"/>
      <w:bookmarkStart w:id="1110" w:name="_Toc180306274"/>
      <w:bookmarkStart w:id="1111" w:name="_Toc195374013"/>
      <w:bookmarkStart w:id="1112" w:name="_Toc207815067"/>
      <w:r>
        <w:t>6.1.3.2.3</w:t>
      </w:r>
      <w:r>
        <w:tab/>
        <w:t>Resource Standard Methods</w:t>
      </w:r>
      <w:bookmarkEnd w:id="1101"/>
      <w:bookmarkEnd w:id="1102"/>
      <w:bookmarkEnd w:id="1104"/>
      <w:bookmarkEnd w:id="1105"/>
      <w:bookmarkEnd w:id="1106"/>
      <w:bookmarkEnd w:id="1107"/>
      <w:bookmarkEnd w:id="1108"/>
      <w:bookmarkEnd w:id="1109"/>
      <w:bookmarkEnd w:id="1110"/>
      <w:bookmarkEnd w:id="1111"/>
      <w:bookmarkEnd w:id="1112"/>
    </w:p>
    <w:p w14:paraId="0D69EE5C" w14:textId="43E84EF6" w:rsidR="003E58FE" w:rsidRPr="00384E92" w:rsidRDefault="003E58FE" w:rsidP="0052668D">
      <w:pPr>
        <w:pStyle w:val="H6"/>
      </w:pPr>
      <w:bookmarkStart w:id="1113" w:name="_Toc510696613"/>
      <w:bookmarkStart w:id="1114" w:name="_Toc35971404"/>
      <w:bookmarkStart w:id="1115" w:name="_Toc148176867"/>
      <w:bookmarkStart w:id="1116" w:name="_Toc151379246"/>
      <w:bookmarkStart w:id="1117" w:name="_Toc151445428"/>
      <w:bookmarkStart w:id="1118" w:name="_Toc160470495"/>
      <w:bookmarkStart w:id="1119" w:name="_Toc164873639"/>
      <w:bookmarkStart w:id="1120" w:name="_Toc180306275"/>
      <w:bookmarkStart w:id="1121" w:name="_Toc510696635"/>
      <w:bookmarkStart w:id="1122" w:name="_Toc35971430"/>
      <w:r w:rsidRPr="00384E92">
        <w:t>6.</w:t>
      </w:r>
      <w:r>
        <w:t>1.3.2.3</w:t>
      </w:r>
      <w:r w:rsidRPr="00384E92">
        <w:t>.1</w:t>
      </w:r>
      <w:r w:rsidRPr="00384E92">
        <w:tab/>
      </w:r>
      <w:r w:rsidR="00596E97">
        <w:t>POST</w:t>
      </w:r>
      <w:bookmarkEnd w:id="1113"/>
      <w:bookmarkEnd w:id="1114"/>
      <w:bookmarkEnd w:id="1115"/>
      <w:bookmarkEnd w:id="1116"/>
      <w:bookmarkEnd w:id="1117"/>
      <w:bookmarkEnd w:id="1118"/>
      <w:bookmarkEnd w:id="1119"/>
      <w:bookmarkEnd w:id="1120"/>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123" w:name="_Toc510696615"/>
      <w:bookmarkStart w:id="1124" w:name="_Toc35971406"/>
      <w:bookmarkStart w:id="1125" w:name="_Toc144024155"/>
      <w:bookmarkStart w:id="1126" w:name="_Toc148176868"/>
      <w:bookmarkStart w:id="1127" w:name="_Toc151379247"/>
      <w:bookmarkStart w:id="1128" w:name="_Toc151445429"/>
      <w:bookmarkStart w:id="1129" w:name="_Toc160470496"/>
      <w:bookmarkStart w:id="1130" w:name="_Toc164873640"/>
      <w:bookmarkStart w:id="1131" w:name="_Toc180306276"/>
      <w:bookmarkStart w:id="1132" w:name="_Toc195374014"/>
      <w:bookmarkStart w:id="1133" w:name="_Toc207815068"/>
      <w:r>
        <w:t>6.1.3.2.4</w:t>
      </w:r>
      <w:r>
        <w:tab/>
        <w:t>Resource Custom Operations</w:t>
      </w:r>
      <w:bookmarkEnd w:id="1123"/>
      <w:bookmarkEnd w:id="1124"/>
      <w:bookmarkEnd w:id="1125"/>
      <w:bookmarkEnd w:id="1126"/>
      <w:bookmarkEnd w:id="1127"/>
      <w:bookmarkEnd w:id="1128"/>
      <w:bookmarkEnd w:id="1129"/>
      <w:bookmarkEnd w:id="1130"/>
      <w:bookmarkEnd w:id="1131"/>
      <w:bookmarkEnd w:id="1132"/>
      <w:bookmarkEnd w:id="1133"/>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134" w:name="_Toc160470497"/>
      <w:bookmarkStart w:id="1135" w:name="_Toc164873641"/>
      <w:bookmarkStart w:id="1136" w:name="_Toc180306277"/>
      <w:bookmarkStart w:id="1137" w:name="_Toc195374015"/>
      <w:bookmarkStart w:id="1138" w:name="_Toc510696622"/>
      <w:bookmarkStart w:id="1139" w:name="_Toc35971413"/>
      <w:bookmarkStart w:id="1140" w:name="_Toc144024157"/>
      <w:bookmarkStart w:id="1141" w:name="_Toc148176870"/>
      <w:bookmarkStart w:id="1142" w:name="_Toc151379249"/>
      <w:bookmarkStart w:id="1143" w:name="_Toc151445430"/>
      <w:bookmarkStart w:id="1144" w:name="_Toc207815069"/>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134"/>
      <w:bookmarkEnd w:id="1135"/>
      <w:bookmarkEnd w:id="1136"/>
      <w:bookmarkEnd w:id="1137"/>
      <w:bookmarkEnd w:id="1144"/>
    </w:p>
    <w:p w14:paraId="2778B3F3" w14:textId="77777777" w:rsidR="0004588F" w:rsidRPr="00585CA6" w:rsidRDefault="0004588F" w:rsidP="0004588F">
      <w:pPr>
        <w:pStyle w:val="Heading5"/>
      </w:pPr>
      <w:bookmarkStart w:id="1145" w:name="_Toc160470498"/>
      <w:bookmarkStart w:id="1146" w:name="_Toc164873642"/>
      <w:bookmarkStart w:id="1147" w:name="_Toc180306278"/>
      <w:bookmarkStart w:id="1148" w:name="_Toc195374016"/>
      <w:bookmarkStart w:id="1149" w:name="_Toc207815070"/>
      <w:r w:rsidRPr="00585CA6">
        <w:rPr>
          <w:noProof/>
          <w:lang w:eastAsia="zh-CN"/>
        </w:rPr>
        <w:t>6.</w:t>
      </w:r>
      <w:r>
        <w:rPr>
          <w:noProof/>
          <w:lang w:eastAsia="zh-CN"/>
        </w:rPr>
        <w:t>1</w:t>
      </w:r>
      <w:r w:rsidRPr="00585CA6">
        <w:t>.3.</w:t>
      </w:r>
      <w:r>
        <w:t>3</w:t>
      </w:r>
      <w:r w:rsidRPr="00585CA6">
        <w:t>.1</w:t>
      </w:r>
      <w:r w:rsidRPr="00585CA6">
        <w:tab/>
        <w:t>Description</w:t>
      </w:r>
      <w:bookmarkEnd w:id="1145"/>
      <w:bookmarkEnd w:id="1146"/>
      <w:bookmarkEnd w:id="1147"/>
      <w:bookmarkEnd w:id="1148"/>
      <w:bookmarkEnd w:id="1149"/>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150" w:name="_Toc160470499"/>
      <w:bookmarkStart w:id="1151" w:name="_Toc164873643"/>
      <w:bookmarkStart w:id="1152" w:name="_Toc180306279"/>
      <w:bookmarkStart w:id="1153" w:name="_Toc195374017"/>
      <w:bookmarkStart w:id="1154" w:name="_Toc207815071"/>
      <w:r w:rsidRPr="00585CA6">
        <w:rPr>
          <w:noProof/>
          <w:lang w:eastAsia="zh-CN"/>
        </w:rPr>
        <w:t>6.</w:t>
      </w:r>
      <w:r>
        <w:rPr>
          <w:noProof/>
          <w:lang w:eastAsia="zh-CN"/>
        </w:rPr>
        <w:t>1</w:t>
      </w:r>
      <w:r w:rsidRPr="00585CA6">
        <w:t>.3.</w:t>
      </w:r>
      <w:r>
        <w:t>3</w:t>
      </w:r>
      <w:r w:rsidRPr="00585CA6">
        <w:t>.2</w:t>
      </w:r>
      <w:r w:rsidRPr="00585CA6">
        <w:tab/>
        <w:t>Resource Definition</w:t>
      </w:r>
      <w:bookmarkEnd w:id="1150"/>
      <w:bookmarkEnd w:id="1151"/>
      <w:bookmarkEnd w:id="1152"/>
      <w:bookmarkEnd w:id="1153"/>
      <w:bookmarkEnd w:id="1154"/>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155" w:name="_Toc160470500"/>
      <w:bookmarkStart w:id="1156" w:name="_Toc164873644"/>
      <w:bookmarkStart w:id="1157" w:name="_Toc180306280"/>
      <w:bookmarkStart w:id="1158" w:name="_Toc195374018"/>
      <w:bookmarkStart w:id="1159" w:name="_Toc207815072"/>
      <w:r w:rsidRPr="00585CA6">
        <w:rPr>
          <w:noProof/>
          <w:lang w:eastAsia="zh-CN"/>
        </w:rPr>
        <w:t>6.</w:t>
      </w:r>
      <w:r>
        <w:rPr>
          <w:noProof/>
          <w:lang w:eastAsia="zh-CN"/>
        </w:rPr>
        <w:t>1</w:t>
      </w:r>
      <w:r w:rsidRPr="00585CA6">
        <w:t>.3.</w:t>
      </w:r>
      <w:r>
        <w:t>3</w:t>
      </w:r>
      <w:r w:rsidRPr="00585CA6">
        <w:t>.3</w:t>
      </w:r>
      <w:r w:rsidRPr="00585CA6">
        <w:tab/>
        <w:t>Resource Standard Methods</w:t>
      </w:r>
      <w:bookmarkEnd w:id="1155"/>
      <w:bookmarkEnd w:id="1156"/>
      <w:bookmarkEnd w:id="1157"/>
      <w:bookmarkEnd w:id="1158"/>
      <w:bookmarkEnd w:id="1159"/>
    </w:p>
    <w:p w14:paraId="4E2F5352" w14:textId="77777777" w:rsidR="0004588F" w:rsidRPr="00585CA6" w:rsidRDefault="0004588F" w:rsidP="0052668D">
      <w:pPr>
        <w:pStyle w:val="H6"/>
      </w:pPr>
      <w:bookmarkStart w:id="1160" w:name="_Toc160470501"/>
      <w:bookmarkStart w:id="1161" w:name="_Toc164873645"/>
      <w:bookmarkStart w:id="1162" w:name="_Toc180306281"/>
      <w:r w:rsidRPr="00585CA6">
        <w:rPr>
          <w:noProof/>
          <w:lang w:eastAsia="zh-CN"/>
        </w:rPr>
        <w:t>6.</w:t>
      </w:r>
      <w:r>
        <w:rPr>
          <w:noProof/>
          <w:lang w:eastAsia="zh-CN"/>
        </w:rPr>
        <w:t>1</w:t>
      </w:r>
      <w:r w:rsidRPr="00585CA6">
        <w:t>.3.</w:t>
      </w:r>
      <w:r>
        <w:t>3</w:t>
      </w:r>
      <w:r w:rsidRPr="00585CA6">
        <w:t>.3.1</w:t>
      </w:r>
      <w:r w:rsidRPr="00585CA6">
        <w:tab/>
        <w:t>GET</w:t>
      </w:r>
      <w:bookmarkEnd w:id="1160"/>
      <w:bookmarkEnd w:id="1161"/>
      <w:bookmarkEnd w:id="1162"/>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163" w:name="_Toc160470502"/>
      <w:bookmarkStart w:id="1164" w:name="_Toc164873646"/>
      <w:bookmarkStart w:id="1165" w:name="_Toc180306282"/>
      <w:r w:rsidRPr="00585CA6">
        <w:rPr>
          <w:noProof/>
          <w:lang w:eastAsia="zh-CN"/>
        </w:rPr>
        <w:t>6.</w:t>
      </w:r>
      <w:r>
        <w:rPr>
          <w:noProof/>
          <w:lang w:eastAsia="zh-CN"/>
        </w:rPr>
        <w:t>1</w:t>
      </w:r>
      <w:r w:rsidRPr="00585CA6">
        <w:t>.3.</w:t>
      </w:r>
      <w:r>
        <w:t>3</w:t>
      </w:r>
      <w:r w:rsidRPr="00585CA6">
        <w:t>.3.2</w:t>
      </w:r>
      <w:r w:rsidRPr="00585CA6">
        <w:tab/>
        <w:t>PUT</w:t>
      </w:r>
      <w:bookmarkEnd w:id="1163"/>
      <w:bookmarkEnd w:id="1164"/>
      <w:bookmarkEnd w:id="116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166" w:name="_Toc160470503"/>
      <w:bookmarkStart w:id="1167" w:name="_Toc164873647"/>
      <w:bookmarkStart w:id="1168" w:name="_Toc180306283"/>
      <w:r w:rsidRPr="00585CA6">
        <w:rPr>
          <w:noProof/>
          <w:lang w:eastAsia="zh-CN"/>
        </w:rPr>
        <w:t>6.</w:t>
      </w:r>
      <w:r>
        <w:rPr>
          <w:noProof/>
          <w:lang w:eastAsia="zh-CN"/>
        </w:rPr>
        <w:t>1</w:t>
      </w:r>
      <w:r w:rsidRPr="00585CA6">
        <w:t>.3.</w:t>
      </w:r>
      <w:r>
        <w:t>3</w:t>
      </w:r>
      <w:r w:rsidRPr="00585CA6">
        <w:t>.3.3</w:t>
      </w:r>
      <w:r w:rsidRPr="00585CA6">
        <w:tab/>
        <w:t>PATCH</w:t>
      </w:r>
      <w:bookmarkEnd w:id="1166"/>
      <w:bookmarkEnd w:id="1167"/>
      <w:bookmarkEnd w:id="116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169" w:name="_Toc160470504"/>
      <w:bookmarkStart w:id="1170" w:name="_Toc164873648"/>
      <w:bookmarkStart w:id="1171"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169"/>
      <w:bookmarkEnd w:id="1170"/>
      <w:bookmarkEnd w:id="1171"/>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172" w:name="_Toc160470505"/>
      <w:bookmarkStart w:id="1173" w:name="_Toc164873649"/>
      <w:bookmarkStart w:id="1174" w:name="_Toc180306285"/>
      <w:bookmarkStart w:id="1175" w:name="_Toc195374019"/>
      <w:bookmarkStart w:id="1176" w:name="_Toc207815073"/>
      <w:r w:rsidRPr="00585CA6">
        <w:rPr>
          <w:noProof/>
          <w:lang w:eastAsia="zh-CN"/>
        </w:rPr>
        <w:t>6.</w:t>
      </w:r>
      <w:r>
        <w:rPr>
          <w:noProof/>
          <w:lang w:eastAsia="zh-CN"/>
        </w:rPr>
        <w:t>1</w:t>
      </w:r>
      <w:r w:rsidRPr="00585CA6">
        <w:t>.3.</w:t>
      </w:r>
      <w:r>
        <w:t>3</w:t>
      </w:r>
      <w:r w:rsidRPr="00585CA6">
        <w:t>.4</w:t>
      </w:r>
      <w:r w:rsidRPr="00585CA6">
        <w:tab/>
        <w:t>Resource Custom Operations</w:t>
      </w:r>
      <w:bookmarkEnd w:id="1172"/>
      <w:bookmarkEnd w:id="1173"/>
      <w:bookmarkEnd w:id="1174"/>
      <w:bookmarkEnd w:id="1175"/>
      <w:bookmarkEnd w:id="1176"/>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177" w:name="_Toc160470506"/>
      <w:bookmarkStart w:id="1178" w:name="_Toc164873650"/>
      <w:bookmarkStart w:id="1179" w:name="_Toc180306286"/>
      <w:bookmarkStart w:id="1180" w:name="_Toc195374020"/>
      <w:bookmarkStart w:id="1181" w:name="_Toc207815074"/>
      <w:r>
        <w:lastRenderedPageBreak/>
        <w:t>6.1.4</w:t>
      </w:r>
      <w:r>
        <w:tab/>
        <w:t>Custom Operations without associated resources</w:t>
      </w:r>
      <w:bookmarkEnd w:id="1138"/>
      <w:bookmarkEnd w:id="1139"/>
      <w:bookmarkEnd w:id="1140"/>
      <w:bookmarkEnd w:id="1141"/>
      <w:bookmarkEnd w:id="1142"/>
      <w:bookmarkEnd w:id="1143"/>
      <w:bookmarkEnd w:id="1177"/>
      <w:bookmarkEnd w:id="1178"/>
      <w:bookmarkEnd w:id="1179"/>
      <w:bookmarkEnd w:id="1180"/>
      <w:bookmarkEnd w:id="1181"/>
    </w:p>
    <w:p w14:paraId="158FCEA8" w14:textId="77777777" w:rsidR="003E58FE" w:rsidRPr="000A7435" w:rsidRDefault="003E58FE" w:rsidP="007A4424">
      <w:pPr>
        <w:pStyle w:val="Heading4"/>
      </w:pPr>
      <w:bookmarkStart w:id="1182" w:name="_Toc510696623"/>
      <w:bookmarkStart w:id="1183" w:name="_Toc35971414"/>
      <w:bookmarkStart w:id="1184" w:name="_Toc144024158"/>
      <w:bookmarkStart w:id="1185" w:name="_Toc148176871"/>
      <w:bookmarkStart w:id="1186" w:name="_Toc151379250"/>
      <w:bookmarkStart w:id="1187" w:name="_Toc151445431"/>
      <w:bookmarkStart w:id="1188" w:name="_Toc160470507"/>
      <w:bookmarkStart w:id="1189" w:name="_Toc164873651"/>
      <w:bookmarkStart w:id="1190" w:name="_Toc180306287"/>
      <w:bookmarkStart w:id="1191" w:name="_Toc195374021"/>
      <w:bookmarkStart w:id="1192" w:name="_Toc207815075"/>
      <w:r>
        <w:t>6.1.4.1</w:t>
      </w:r>
      <w:r>
        <w:tab/>
        <w:t>Overview</w:t>
      </w:r>
      <w:bookmarkEnd w:id="1182"/>
      <w:bookmarkEnd w:id="1183"/>
      <w:bookmarkEnd w:id="1184"/>
      <w:bookmarkEnd w:id="1185"/>
      <w:bookmarkEnd w:id="1186"/>
      <w:bookmarkEnd w:id="1187"/>
      <w:bookmarkEnd w:id="1188"/>
      <w:bookmarkEnd w:id="1189"/>
      <w:bookmarkEnd w:id="1190"/>
      <w:bookmarkEnd w:id="1191"/>
      <w:bookmarkEnd w:id="1192"/>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193" w:name="_MON_1756888124"/>
    <w:bookmarkEnd w:id="1193"/>
    <w:p w14:paraId="4B0C188F" w14:textId="7D9282AD" w:rsidR="00664111" w:rsidRDefault="00693B2D" w:rsidP="00664111">
      <w:pPr>
        <w:pStyle w:val="TH"/>
      </w:pPr>
      <w:r>
        <w:object w:dxaOrig="9633" w:dyaOrig="3012" w14:anchorId="0DFC6162">
          <v:shape id="_x0000_i1061" type="#_x0000_t75" style="width:480.4pt;height:149.65pt" o:ole="">
            <v:imagedata r:id="rId81" o:title=""/>
          </v:shape>
          <o:OLEObject Type="Embed" ProgID="Word.Document.8" ShapeID="_x0000_i1061" DrawAspect="Content" ObjectID="_1818437033"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194" w:name="_Toc510696624"/>
      <w:bookmarkStart w:id="119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196" w:name="_Toc144024159"/>
      <w:bookmarkStart w:id="1197" w:name="_Toc148176872"/>
      <w:bookmarkStart w:id="1198" w:name="_Toc151379251"/>
      <w:bookmarkStart w:id="1199" w:name="_Toc151445432"/>
      <w:bookmarkStart w:id="1200" w:name="_Toc160470508"/>
      <w:bookmarkStart w:id="1201" w:name="_Toc164873652"/>
      <w:bookmarkStart w:id="1202" w:name="_Toc180306288"/>
      <w:bookmarkStart w:id="1203" w:name="_Toc195374022"/>
      <w:bookmarkStart w:id="1204" w:name="_Toc207815076"/>
      <w:r>
        <w:t>6.1.4.2</w:t>
      </w:r>
      <w:r>
        <w:tab/>
        <w:t xml:space="preserve">Operation: </w:t>
      </w:r>
      <w:r w:rsidR="00AE4BAB">
        <w:t>RequestTrans</w:t>
      </w:r>
      <w:bookmarkEnd w:id="1194"/>
      <w:bookmarkEnd w:id="1195"/>
      <w:bookmarkEnd w:id="1196"/>
      <w:bookmarkEnd w:id="1197"/>
      <w:bookmarkEnd w:id="1198"/>
      <w:bookmarkEnd w:id="1199"/>
      <w:bookmarkEnd w:id="1200"/>
      <w:bookmarkEnd w:id="1201"/>
      <w:bookmarkEnd w:id="1202"/>
      <w:bookmarkEnd w:id="1203"/>
      <w:bookmarkEnd w:id="1204"/>
    </w:p>
    <w:p w14:paraId="6BD79F1A" w14:textId="77777777" w:rsidR="003E58FE" w:rsidRDefault="003E58FE" w:rsidP="007A4424">
      <w:pPr>
        <w:pStyle w:val="Heading5"/>
      </w:pPr>
      <w:bookmarkStart w:id="1205" w:name="_Toc510696625"/>
      <w:bookmarkStart w:id="1206" w:name="_Toc35971416"/>
      <w:bookmarkStart w:id="1207" w:name="_Toc144024160"/>
      <w:bookmarkStart w:id="1208" w:name="_Toc148176873"/>
      <w:bookmarkStart w:id="1209" w:name="_Toc151379252"/>
      <w:bookmarkStart w:id="1210" w:name="_Toc151445433"/>
      <w:bookmarkStart w:id="1211" w:name="_Toc160470509"/>
      <w:bookmarkStart w:id="1212" w:name="_Toc164873653"/>
      <w:bookmarkStart w:id="1213" w:name="_Toc180306289"/>
      <w:bookmarkStart w:id="1214" w:name="_Toc195374023"/>
      <w:bookmarkStart w:id="1215" w:name="_Toc207815077"/>
      <w:r>
        <w:t>6.1.4.2.1</w:t>
      </w:r>
      <w:r>
        <w:tab/>
        <w:t>Description</w:t>
      </w:r>
      <w:bookmarkEnd w:id="1205"/>
      <w:bookmarkEnd w:id="1206"/>
      <w:bookmarkEnd w:id="1207"/>
      <w:bookmarkEnd w:id="1208"/>
      <w:bookmarkEnd w:id="1209"/>
      <w:bookmarkEnd w:id="1210"/>
      <w:bookmarkEnd w:id="1211"/>
      <w:bookmarkEnd w:id="1212"/>
      <w:bookmarkEnd w:id="1213"/>
      <w:bookmarkEnd w:id="1214"/>
      <w:bookmarkEnd w:id="1215"/>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216" w:name="_Toc510696626"/>
      <w:bookmarkStart w:id="1217" w:name="_Toc35971417"/>
      <w:bookmarkStart w:id="1218" w:name="_Toc144024161"/>
      <w:bookmarkStart w:id="1219" w:name="_Toc148176874"/>
      <w:bookmarkStart w:id="1220" w:name="_Toc151379253"/>
      <w:bookmarkStart w:id="1221" w:name="_Toc151445434"/>
      <w:bookmarkStart w:id="1222" w:name="_Toc160470510"/>
      <w:bookmarkStart w:id="1223" w:name="_Toc164873654"/>
      <w:bookmarkStart w:id="1224" w:name="_Toc180306290"/>
      <w:bookmarkStart w:id="1225" w:name="_Toc195374024"/>
      <w:bookmarkStart w:id="1226" w:name="_Toc207815078"/>
      <w:r>
        <w:t>6.1.4.2.2</w:t>
      </w:r>
      <w:r>
        <w:tab/>
        <w:t>Operation Definition</w:t>
      </w:r>
      <w:bookmarkEnd w:id="1216"/>
      <w:bookmarkEnd w:id="1217"/>
      <w:bookmarkEnd w:id="1218"/>
      <w:bookmarkEnd w:id="1219"/>
      <w:bookmarkEnd w:id="1220"/>
      <w:bookmarkEnd w:id="1221"/>
      <w:bookmarkEnd w:id="1222"/>
      <w:bookmarkEnd w:id="1223"/>
      <w:bookmarkEnd w:id="1224"/>
      <w:bookmarkEnd w:id="1225"/>
      <w:bookmarkEnd w:id="1226"/>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227" w:name="_Toc510696627"/>
      <w:bookmarkStart w:id="1228"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229" w:name="_Toc510696628"/>
      <w:bookmarkStart w:id="1230" w:name="_Toc35971419"/>
      <w:bookmarkStart w:id="1231" w:name="_Toc144024162"/>
      <w:bookmarkStart w:id="1232" w:name="_Toc148176875"/>
      <w:bookmarkStart w:id="1233" w:name="_Toc151379254"/>
      <w:bookmarkStart w:id="1234" w:name="_Toc151445435"/>
      <w:bookmarkStart w:id="1235" w:name="_Toc160470511"/>
      <w:bookmarkStart w:id="1236" w:name="_Toc164873655"/>
      <w:bookmarkStart w:id="1237" w:name="_Toc180306291"/>
      <w:bookmarkStart w:id="1238" w:name="_Toc195374025"/>
      <w:bookmarkStart w:id="1239" w:name="_Toc207815079"/>
      <w:bookmarkEnd w:id="1227"/>
      <w:bookmarkEnd w:id="1228"/>
      <w:r>
        <w:t>6.1.5</w:t>
      </w:r>
      <w:r>
        <w:tab/>
        <w:t>Notifications</w:t>
      </w:r>
      <w:bookmarkEnd w:id="1229"/>
      <w:bookmarkEnd w:id="1230"/>
      <w:bookmarkEnd w:id="1231"/>
      <w:bookmarkEnd w:id="1232"/>
      <w:bookmarkEnd w:id="1233"/>
      <w:bookmarkEnd w:id="1234"/>
      <w:bookmarkEnd w:id="1235"/>
      <w:bookmarkEnd w:id="1236"/>
      <w:bookmarkEnd w:id="1237"/>
      <w:bookmarkEnd w:id="1238"/>
      <w:bookmarkEnd w:id="1239"/>
    </w:p>
    <w:p w14:paraId="06D675F5" w14:textId="77777777" w:rsidR="003E58FE" w:rsidRPr="000A7435" w:rsidRDefault="003E58FE" w:rsidP="007A4424">
      <w:pPr>
        <w:pStyle w:val="Heading4"/>
      </w:pPr>
      <w:bookmarkStart w:id="1240" w:name="_Toc510696629"/>
      <w:bookmarkStart w:id="1241" w:name="_Toc35971420"/>
      <w:bookmarkStart w:id="1242" w:name="_Toc144024163"/>
      <w:bookmarkStart w:id="1243" w:name="_Toc148176876"/>
      <w:bookmarkStart w:id="1244" w:name="_Toc151379255"/>
      <w:bookmarkStart w:id="1245" w:name="_Toc151445436"/>
      <w:bookmarkStart w:id="1246" w:name="_Toc160470512"/>
      <w:bookmarkStart w:id="1247" w:name="_Toc164873656"/>
      <w:bookmarkStart w:id="1248" w:name="_Toc180306292"/>
      <w:bookmarkStart w:id="1249" w:name="_Toc195374026"/>
      <w:bookmarkStart w:id="1250" w:name="_Toc207815080"/>
      <w:r>
        <w:t>6.1.5.1</w:t>
      </w:r>
      <w:r>
        <w:tab/>
        <w:t>General</w:t>
      </w:r>
      <w:bookmarkEnd w:id="1240"/>
      <w:bookmarkEnd w:id="1241"/>
      <w:bookmarkEnd w:id="1242"/>
      <w:bookmarkEnd w:id="1243"/>
      <w:bookmarkEnd w:id="1244"/>
      <w:bookmarkEnd w:id="1245"/>
      <w:bookmarkEnd w:id="1246"/>
      <w:bookmarkEnd w:id="1247"/>
      <w:bookmarkEnd w:id="1248"/>
      <w:bookmarkEnd w:id="1249"/>
      <w:bookmarkEnd w:id="1250"/>
    </w:p>
    <w:p w14:paraId="138BE634" w14:textId="7CCF840B" w:rsidR="00461EB1" w:rsidRDefault="00461EB1" w:rsidP="00461EB1">
      <w:pPr>
        <w:rPr>
          <w:noProof/>
        </w:rPr>
      </w:pPr>
      <w:bookmarkStart w:id="1251" w:name="_Toc510696630"/>
      <w:bookmarkStart w:id="1252"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253" w:name="_Toc35971421"/>
      <w:bookmarkStart w:id="1254" w:name="_Toc144024164"/>
      <w:bookmarkStart w:id="1255" w:name="_Toc148176877"/>
      <w:bookmarkStart w:id="1256" w:name="_Toc151379256"/>
      <w:bookmarkStart w:id="1257" w:name="_Toc151445437"/>
      <w:bookmarkStart w:id="1258" w:name="_Toc160470513"/>
      <w:bookmarkStart w:id="1259" w:name="_Toc164873657"/>
      <w:bookmarkStart w:id="1260" w:name="_Toc180306293"/>
      <w:bookmarkStart w:id="1261" w:name="_Toc195374027"/>
      <w:bookmarkStart w:id="1262" w:name="_Toc207815081"/>
      <w:r>
        <w:t>6.1.5.2</w:t>
      </w:r>
      <w:r>
        <w:tab/>
      </w:r>
      <w:r w:rsidR="00C57A28">
        <w:t>Connection Status Notification</w:t>
      </w:r>
      <w:bookmarkEnd w:id="1251"/>
      <w:bookmarkEnd w:id="1253"/>
      <w:bookmarkEnd w:id="1254"/>
      <w:bookmarkEnd w:id="1255"/>
      <w:bookmarkEnd w:id="1256"/>
      <w:bookmarkEnd w:id="1257"/>
      <w:bookmarkEnd w:id="1258"/>
      <w:bookmarkEnd w:id="1259"/>
      <w:bookmarkEnd w:id="1260"/>
      <w:bookmarkEnd w:id="1261"/>
      <w:bookmarkEnd w:id="1262"/>
    </w:p>
    <w:p w14:paraId="48822DAF" w14:textId="77777777" w:rsidR="003E58FE" w:rsidRPr="00986E88" w:rsidRDefault="003E58FE" w:rsidP="007A4424">
      <w:pPr>
        <w:pStyle w:val="Heading5"/>
        <w:rPr>
          <w:noProof/>
        </w:rPr>
      </w:pPr>
      <w:bookmarkStart w:id="1263" w:name="_Toc532994455"/>
      <w:bookmarkStart w:id="1264" w:name="_Toc35971422"/>
      <w:bookmarkStart w:id="1265" w:name="_Toc144024165"/>
      <w:bookmarkStart w:id="1266" w:name="_Toc148176878"/>
      <w:bookmarkStart w:id="1267" w:name="_Toc151379257"/>
      <w:bookmarkStart w:id="1268" w:name="_Toc151445438"/>
      <w:bookmarkStart w:id="1269" w:name="_Toc160470514"/>
      <w:bookmarkStart w:id="1270" w:name="_Toc164873658"/>
      <w:bookmarkStart w:id="1271" w:name="_Toc180306294"/>
      <w:bookmarkStart w:id="1272" w:name="_Toc195374028"/>
      <w:bookmarkStart w:id="1273" w:name="_Toc510696631"/>
      <w:bookmarkStart w:id="1274" w:name="_Toc207815082"/>
      <w:r>
        <w:t>6.1.5.2</w:t>
      </w:r>
      <w:r w:rsidRPr="00986E88">
        <w:rPr>
          <w:noProof/>
        </w:rPr>
        <w:t>.1</w:t>
      </w:r>
      <w:r w:rsidRPr="00986E88">
        <w:rPr>
          <w:noProof/>
        </w:rPr>
        <w:tab/>
        <w:t>Description</w:t>
      </w:r>
      <w:bookmarkEnd w:id="1263"/>
      <w:bookmarkEnd w:id="1264"/>
      <w:bookmarkEnd w:id="1265"/>
      <w:bookmarkEnd w:id="1266"/>
      <w:bookmarkEnd w:id="1267"/>
      <w:bookmarkEnd w:id="1268"/>
      <w:bookmarkEnd w:id="1269"/>
      <w:bookmarkEnd w:id="1270"/>
      <w:bookmarkEnd w:id="1271"/>
      <w:bookmarkEnd w:id="1272"/>
      <w:bookmarkEnd w:id="1274"/>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275" w:name="_Toc532994456"/>
      <w:bookmarkStart w:id="1276" w:name="_Toc35971423"/>
      <w:bookmarkStart w:id="1277" w:name="_Toc144024166"/>
      <w:bookmarkStart w:id="1278" w:name="_Toc148176879"/>
      <w:bookmarkStart w:id="1279" w:name="_Toc151379258"/>
      <w:bookmarkStart w:id="1280" w:name="_Toc151445439"/>
      <w:bookmarkStart w:id="1281" w:name="_Toc160470515"/>
      <w:bookmarkStart w:id="1282" w:name="_Toc164873659"/>
      <w:bookmarkStart w:id="1283" w:name="_Toc180306295"/>
      <w:bookmarkStart w:id="1284" w:name="_Toc195374029"/>
      <w:bookmarkStart w:id="1285" w:name="_Toc207815083"/>
      <w:r>
        <w:t>6.1.5.2</w:t>
      </w:r>
      <w:r w:rsidRPr="00986E88">
        <w:rPr>
          <w:noProof/>
        </w:rPr>
        <w:t>.2</w:t>
      </w:r>
      <w:r w:rsidRPr="00986E88">
        <w:rPr>
          <w:noProof/>
        </w:rPr>
        <w:tab/>
        <w:t>Target URI</w:t>
      </w:r>
      <w:bookmarkEnd w:id="1275"/>
      <w:bookmarkEnd w:id="1276"/>
      <w:bookmarkEnd w:id="1277"/>
      <w:bookmarkEnd w:id="1278"/>
      <w:bookmarkEnd w:id="1279"/>
      <w:bookmarkEnd w:id="1280"/>
      <w:bookmarkEnd w:id="1281"/>
      <w:bookmarkEnd w:id="1282"/>
      <w:bookmarkEnd w:id="1283"/>
      <w:bookmarkEnd w:id="1284"/>
      <w:bookmarkEnd w:id="1285"/>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286" w:name="_Toc532994457"/>
      <w:bookmarkStart w:id="1287" w:name="_Toc35971424"/>
      <w:bookmarkStart w:id="1288" w:name="_Toc144024167"/>
      <w:bookmarkStart w:id="1289" w:name="_Toc148176880"/>
      <w:bookmarkStart w:id="1290" w:name="_Toc151379259"/>
      <w:bookmarkStart w:id="1291" w:name="_Toc151445440"/>
      <w:bookmarkStart w:id="1292" w:name="_Toc160470516"/>
      <w:bookmarkStart w:id="1293" w:name="_Toc164873660"/>
      <w:bookmarkStart w:id="1294" w:name="_Toc180306296"/>
      <w:bookmarkStart w:id="1295" w:name="_Toc195374030"/>
      <w:bookmarkStart w:id="1296" w:name="_Toc207815084"/>
      <w:r>
        <w:t>6.1.5.2</w:t>
      </w:r>
      <w:r w:rsidRPr="00986E88">
        <w:rPr>
          <w:noProof/>
        </w:rPr>
        <w:t>.3</w:t>
      </w:r>
      <w:r w:rsidRPr="00986E88">
        <w:rPr>
          <w:noProof/>
        </w:rPr>
        <w:tab/>
        <w:t>Standard Methods</w:t>
      </w:r>
      <w:bookmarkEnd w:id="1286"/>
      <w:bookmarkEnd w:id="1287"/>
      <w:bookmarkEnd w:id="1288"/>
      <w:bookmarkEnd w:id="1289"/>
      <w:bookmarkEnd w:id="1290"/>
      <w:bookmarkEnd w:id="1291"/>
      <w:bookmarkEnd w:id="1292"/>
      <w:bookmarkEnd w:id="1293"/>
      <w:bookmarkEnd w:id="1294"/>
      <w:bookmarkEnd w:id="1295"/>
      <w:bookmarkEnd w:id="1296"/>
    </w:p>
    <w:p w14:paraId="5C57E4FE" w14:textId="77777777" w:rsidR="003E58FE" w:rsidRPr="00986E88" w:rsidRDefault="003E58FE" w:rsidP="0052668D">
      <w:pPr>
        <w:pStyle w:val="H6"/>
        <w:rPr>
          <w:noProof/>
        </w:rPr>
      </w:pPr>
      <w:bookmarkStart w:id="1297" w:name="_Toc532994458"/>
      <w:bookmarkStart w:id="1298" w:name="_Toc35971425"/>
      <w:r>
        <w:t>6.1.5.2.3</w:t>
      </w:r>
      <w:r w:rsidRPr="00986E88">
        <w:rPr>
          <w:noProof/>
        </w:rPr>
        <w:t>.1</w:t>
      </w:r>
      <w:r w:rsidRPr="00986E88">
        <w:rPr>
          <w:noProof/>
        </w:rPr>
        <w:tab/>
        <w:t>POST</w:t>
      </w:r>
      <w:bookmarkEnd w:id="1297"/>
      <w:bookmarkEnd w:id="1298"/>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299"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300" w:name="_Toc35971427"/>
      <w:bookmarkStart w:id="1301" w:name="_Toc144024169"/>
      <w:bookmarkStart w:id="1302" w:name="_Toc148176881"/>
      <w:bookmarkStart w:id="1303" w:name="_Toc151379260"/>
      <w:bookmarkStart w:id="1304" w:name="_Toc151445441"/>
      <w:bookmarkStart w:id="1305" w:name="_Toc160470517"/>
      <w:bookmarkStart w:id="1306" w:name="_Toc164873661"/>
      <w:bookmarkStart w:id="1307" w:name="_Toc180306297"/>
      <w:bookmarkStart w:id="1308" w:name="_Toc195374031"/>
      <w:bookmarkStart w:id="1309" w:name="_Toc207815085"/>
      <w:bookmarkEnd w:id="1273"/>
      <w:bookmarkEnd w:id="1299"/>
      <w:r>
        <w:t>6.1.6</w:t>
      </w:r>
      <w:r>
        <w:tab/>
        <w:t>Data Model</w:t>
      </w:r>
      <w:bookmarkEnd w:id="1252"/>
      <w:bookmarkEnd w:id="1300"/>
      <w:bookmarkEnd w:id="1301"/>
      <w:bookmarkEnd w:id="1302"/>
      <w:bookmarkEnd w:id="1303"/>
      <w:bookmarkEnd w:id="1304"/>
      <w:bookmarkEnd w:id="1305"/>
      <w:bookmarkEnd w:id="1306"/>
      <w:bookmarkEnd w:id="1307"/>
      <w:bookmarkEnd w:id="1308"/>
      <w:bookmarkEnd w:id="1309"/>
    </w:p>
    <w:p w14:paraId="0E711D33" w14:textId="77777777" w:rsidR="006E186B" w:rsidRDefault="006E186B" w:rsidP="006E186B">
      <w:pPr>
        <w:pStyle w:val="Heading4"/>
      </w:pPr>
      <w:bookmarkStart w:id="1310" w:name="_Toc510696633"/>
      <w:bookmarkStart w:id="1311" w:name="_Toc35971428"/>
      <w:bookmarkStart w:id="1312" w:name="_Toc144024170"/>
      <w:bookmarkStart w:id="1313" w:name="_Toc148176882"/>
      <w:bookmarkStart w:id="1314" w:name="_Toc151379261"/>
      <w:bookmarkStart w:id="1315" w:name="_Toc151445442"/>
      <w:bookmarkStart w:id="1316" w:name="_Toc160470518"/>
      <w:bookmarkStart w:id="1317" w:name="_Toc164873662"/>
      <w:bookmarkStart w:id="1318" w:name="_Toc180306298"/>
      <w:bookmarkStart w:id="1319" w:name="_Toc195374032"/>
      <w:bookmarkStart w:id="1320" w:name="_Toc510696634"/>
      <w:bookmarkStart w:id="1321" w:name="_Toc35971429"/>
      <w:bookmarkStart w:id="1322" w:name="_Toc207815086"/>
      <w:r>
        <w:t>6.1.6.1</w:t>
      </w:r>
      <w:r>
        <w:tab/>
        <w:t>General</w:t>
      </w:r>
      <w:bookmarkEnd w:id="1310"/>
      <w:bookmarkEnd w:id="1311"/>
      <w:bookmarkEnd w:id="1312"/>
      <w:bookmarkEnd w:id="1313"/>
      <w:bookmarkEnd w:id="1314"/>
      <w:bookmarkEnd w:id="1315"/>
      <w:bookmarkEnd w:id="1316"/>
      <w:bookmarkEnd w:id="1317"/>
      <w:bookmarkEnd w:id="1318"/>
      <w:bookmarkEnd w:id="1319"/>
      <w:bookmarkEnd w:id="1322"/>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323" w:name="_Toc144024171"/>
      <w:bookmarkStart w:id="1324" w:name="_Toc148176883"/>
      <w:bookmarkStart w:id="1325" w:name="_Toc151379262"/>
      <w:bookmarkStart w:id="1326" w:name="_Toc151445443"/>
      <w:bookmarkStart w:id="1327" w:name="_Toc160470519"/>
      <w:bookmarkStart w:id="1328" w:name="_Toc164873663"/>
      <w:bookmarkStart w:id="1329" w:name="_Toc180306299"/>
      <w:bookmarkStart w:id="1330" w:name="_Toc195374033"/>
      <w:bookmarkStart w:id="1331" w:name="_Toc20781508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20"/>
      <w:bookmarkEnd w:id="1321"/>
      <w:bookmarkEnd w:id="1323"/>
      <w:bookmarkEnd w:id="1324"/>
      <w:bookmarkEnd w:id="1325"/>
      <w:bookmarkEnd w:id="1326"/>
      <w:bookmarkEnd w:id="1327"/>
      <w:bookmarkEnd w:id="1328"/>
      <w:bookmarkEnd w:id="1329"/>
      <w:bookmarkEnd w:id="1330"/>
      <w:bookmarkEnd w:id="1331"/>
    </w:p>
    <w:p w14:paraId="672B9C59" w14:textId="77777777" w:rsidR="008A6D4A" w:rsidRDefault="008A6D4A" w:rsidP="007A4424">
      <w:pPr>
        <w:pStyle w:val="Heading5"/>
      </w:pPr>
      <w:bookmarkStart w:id="1332" w:name="_Toc144024172"/>
      <w:bookmarkStart w:id="1333" w:name="_Toc148176884"/>
      <w:bookmarkStart w:id="1334" w:name="_Toc151379263"/>
      <w:bookmarkStart w:id="1335" w:name="_Toc151445444"/>
      <w:bookmarkStart w:id="1336" w:name="_Toc160470520"/>
      <w:bookmarkStart w:id="1337" w:name="_Toc164873664"/>
      <w:bookmarkStart w:id="1338" w:name="_Toc180306300"/>
      <w:bookmarkStart w:id="1339" w:name="_Toc195374034"/>
      <w:bookmarkStart w:id="1340" w:name="_Toc207815088"/>
      <w:r>
        <w:t>6.1.6.2.1</w:t>
      </w:r>
      <w:r>
        <w:tab/>
        <w:t>Introduction</w:t>
      </w:r>
      <w:bookmarkEnd w:id="1121"/>
      <w:bookmarkEnd w:id="1122"/>
      <w:bookmarkEnd w:id="1332"/>
      <w:bookmarkEnd w:id="1333"/>
      <w:bookmarkEnd w:id="1334"/>
      <w:bookmarkEnd w:id="1335"/>
      <w:bookmarkEnd w:id="1336"/>
      <w:bookmarkEnd w:id="1337"/>
      <w:bookmarkEnd w:id="1338"/>
      <w:bookmarkEnd w:id="1339"/>
      <w:bookmarkEnd w:id="134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341" w:name="_Toc510696636"/>
      <w:bookmarkStart w:id="1342" w:name="_Toc35971431"/>
      <w:bookmarkStart w:id="1343" w:name="_Toc144024173"/>
      <w:bookmarkStart w:id="1344" w:name="_Toc148176885"/>
      <w:bookmarkStart w:id="1345" w:name="_Toc151379264"/>
      <w:bookmarkStart w:id="1346" w:name="_Toc151445445"/>
      <w:bookmarkStart w:id="1347" w:name="_Toc160470521"/>
      <w:bookmarkStart w:id="1348" w:name="_Toc164873665"/>
      <w:bookmarkStart w:id="1349" w:name="_Toc180306301"/>
      <w:bookmarkStart w:id="1350" w:name="_Toc195374035"/>
      <w:bookmarkStart w:id="1351" w:name="_Toc207815089"/>
      <w:r>
        <w:t>6.1.6.2.2</w:t>
      </w:r>
      <w:r>
        <w:tab/>
        <w:t xml:space="preserve">Type: </w:t>
      </w:r>
      <w:r w:rsidR="00F95F33">
        <w:t>TransReq</w:t>
      </w:r>
      <w:bookmarkEnd w:id="1341"/>
      <w:bookmarkEnd w:id="1342"/>
      <w:bookmarkEnd w:id="1343"/>
      <w:bookmarkEnd w:id="1344"/>
      <w:bookmarkEnd w:id="1345"/>
      <w:bookmarkEnd w:id="1346"/>
      <w:bookmarkEnd w:id="1347"/>
      <w:bookmarkEnd w:id="1348"/>
      <w:bookmarkEnd w:id="1349"/>
      <w:bookmarkEnd w:id="1350"/>
      <w:bookmarkEnd w:id="1351"/>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77777777"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352" w:name="_Toc510696637"/>
      <w:bookmarkStart w:id="1353" w:name="_Toc35971432"/>
      <w:bookmarkStart w:id="1354" w:name="_Toc144024174"/>
      <w:bookmarkStart w:id="1355" w:name="_Toc148176886"/>
      <w:bookmarkStart w:id="1356" w:name="_Toc151379265"/>
      <w:bookmarkStart w:id="1357" w:name="_Toc151445446"/>
      <w:bookmarkStart w:id="1358" w:name="_Toc160470522"/>
      <w:bookmarkStart w:id="1359" w:name="_Toc164873666"/>
      <w:bookmarkStart w:id="1360" w:name="_Toc180306302"/>
      <w:bookmarkStart w:id="1361" w:name="_Toc195374036"/>
      <w:bookmarkStart w:id="1362" w:name="_Toc207815090"/>
      <w:r>
        <w:lastRenderedPageBreak/>
        <w:t>6.1.6.2.3</w:t>
      </w:r>
      <w:r>
        <w:tab/>
        <w:t xml:space="preserve">Type: </w:t>
      </w:r>
      <w:r w:rsidR="00E01506">
        <w:t>TransResp</w:t>
      </w:r>
      <w:bookmarkEnd w:id="1352"/>
      <w:bookmarkEnd w:id="1353"/>
      <w:bookmarkEnd w:id="1354"/>
      <w:bookmarkEnd w:id="1355"/>
      <w:bookmarkEnd w:id="1356"/>
      <w:bookmarkEnd w:id="1357"/>
      <w:bookmarkEnd w:id="1358"/>
      <w:bookmarkEnd w:id="1359"/>
      <w:bookmarkEnd w:id="1360"/>
      <w:bookmarkEnd w:id="1361"/>
      <w:bookmarkEnd w:id="1362"/>
    </w:p>
    <w:p w14:paraId="0FB28B4F" w14:textId="77777777" w:rsidR="00AD2E44" w:rsidRDefault="00AD2E44" w:rsidP="00AD2E44">
      <w:pPr>
        <w:pStyle w:val="TH"/>
      </w:pPr>
      <w:bookmarkStart w:id="1363" w:name="_Toc510696638"/>
      <w:bookmarkStart w:id="1364"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365" w:name="_Toc144024175"/>
      <w:bookmarkStart w:id="1366" w:name="_Toc148176887"/>
      <w:bookmarkStart w:id="1367" w:name="_Toc151379266"/>
      <w:bookmarkStart w:id="1368" w:name="_Toc151445447"/>
      <w:bookmarkStart w:id="1369" w:name="_Toc160470523"/>
      <w:bookmarkStart w:id="1370" w:name="_Toc164873667"/>
      <w:bookmarkStart w:id="1371" w:name="_Toc180306303"/>
      <w:bookmarkStart w:id="1372" w:name="_Toc195374037"/>
      <w:bookmarkStart w:id="1373" w:name="_Toc207815091"/>
      <w:r w:rsidRPr="008D54D6">
        <w:t>6.1.6.2.4</w:t>
      </w:r>
      <w:r w:rsidRPr="008D54D6">
        <w:tab/>
        <w:t>Type: ConnInfo</w:t>
      </w:r>
      <w:bookmarkEnd w:id="1365"/>
      <w:bookmarkEnd w:id="1366"/>
      <w:bookmarkEnd w:id="1367"/>
      <w:bookmarkEnd w:id="1368"/>
      <w:bookmarkEnd w:id="1369"/>
      <w:bookmarkEnd w:id="1370"/>
      <w:bookmarkEnd w:id="1371"/>
      <w:bookmarkEnd w:id="1372"/>
      <w:bookmarkEnd w:id="1373"/>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374" w:name="_Toc144024176"/>
      <w:bookmarkStart w:id="1375" w:name="_Toc148176888"/>
      <w:bookmarkStart w:id="1376" w:name="_Toc151379267"/>
      <w:bookmarkStart w:id="1377" w:name="_Toc151445448"/>
      <w:bookmarkStart w:id="1378" w:name="_Toc160470524"/>
      <w:bookmarkStart w:id="1379" w:name="_Toc164873668"/>
      <w:bookmarkStart w:id="1380" w:name="_Toc180306304"/>
      <w:bookmarkStart w:id="1381" w:name="_Toc195374038"/>
      <w:bookmarkStart w:id="1382" w:name="_Toc207815092"/>
      <w:r w:rsidRPr="008D54D6">
        <w:lastRenderedPageBreak/>
        <w:t>6.1.6.2.5</w:t>
      </w:r>
      <w:r w:rsidRPr="008D54D6">
        <w:tab/>
        <w:t>Type: QosInfo</w:t>
      </w:r>
      <w:bookmarkEnd w:id="1374"/>
      <w:bookmarkEnd w:id="1375"/>
      <w:bookmarkEnd w:id="1376"/>
      <w:bookmarkEnd w:id="1377"/>
      <w:bookmarkEnd w:id="1378"/>
      <w:bookmarkEnd w:id="1379"/>
      <w:bookmarkEnd w:id="1380"/>
      <w:bookmarkEnd w:id="1381"/>
      <w:bookmarkEnd w:id="1382"/>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383" w:name="_Toc144024177"/>
      <w:bookmarkStart w:id="1384" w:name="_Toc148176889"/>
      <w:bookmarkStart w:id="1385" w:name="_Toc151379268"/>
      <w:bookmarkStart w:id="1386" w:name="_Toc151445449"/>
      <w:bookmarkStart w:id="1387" w:name="_Toc160470525"/>
      <w:bookmarkStart w:id="1388" w:name="_Toc164873669"/>
      <w:bookmarkStart w:id="1389" w:name="_Toc180306305"/>
      <w:bookmarkStart w:id="1390" w:name="_Toc195374039"/>
      <w:bookmarkStart w:id="1391" w:name="_Toc207815093"/>
      <w:r w:rsidRPr="008D54D6">
        <w:t>6.1.6.2.6</w:t>
      </w:r>
      <w:r w:rsidRPr="008D54D6">
        <w:tab/>
        <w:t>Type: ValServBdw</w:t>
      </w:r>
      <w:bookmarkEnd w:id="1383"/>
      <w:bookmarkEnd w:id="1384"/>
      <w:bookmarkEnd w:id="1385"/>
      <w:bookmarkEnd w:id="1386"/>
      <w:bookmarkEnd w:id="1387"/>
      <w:bookmarkEnd w:id="1388"/>
      <w:bookmarkEnd w:id="1389"/>
      <w:bookmarkEnd w:id="1390"/>
      <w:bookmarkEnd w:id="1391"/>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392" w:name="_Toc144024178"/>
      <w:bookmarkStart w:id="1393" w:name="_Toc148176890"/>
      <w:bookmarkStart w:id="1394" w:name="_Toc151379269"/>
      <w:bookmarkStart w:id="1395" w:name="_Toc151445450"/>
      <w:bookmarkStart w:id="1396" w:name="_Toc160470526"/>
      <w:bookmarkStart w:id="1397" w:name="_Toc164873670"/>
      <w:bookmarkStart w:id="1398" w:name="_Toc180306306"/>
      <w:bookmarkStart w:id="1399" w:name="_Toc195374040"/>
      <w:bookmarkStart w:id="1400" w:name="_Toc207815094"/>
      <w:r w:rsidRPr="008D54D6">
        <w:t>6.1.6.2.7</w:t>
      </w:r>
      <w:r w:rsidRPr="008D54D6">
        <w:tab/>
        <w:t>Type: ValUsersBdw</w:t>
      </w:r>
      <w:bookmarkEnd w:id="1392"/>
      <w:bookmarkEnd w:id="1393"/>
      <w:bookmarkEnd w:id="1394"/>
      <w:bookmarkEnd w:id="1395"/>
      <w:bookmarkEnd w:id="1396"/>
      <w:bookmarkEnd w:id="1397"/>
      <w:bookmarkEnd w:id="1398"/>
      <w:bookmarkEnd w:id="1399"/>
      <w:bookmarkEnd w:id="1400"/>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401" w:name="_Toc144024179"/>
      <w:bookmarkStart w:id="1402" w:name="_Toc148176891"/>
      <w:bookmarkStart w:id="1403" w:name="_Toc151379270"/>
      <w:bookmarkStart w:id="1404" w:name="_Toc151445451"/>
      <w:bookmarkStart w:id="1405" w:name="_Toc160470527"/>
      <w:bookmarkStart w:id="1406" w:name="_Toc164873671"/>
      <w:bookmarkStart w:id="1407" w:name="_Toc180306307"/>
      <w:bookmarkStart w:id="1408" w:name="_Toc195374041"/>
      <w:bookmarkStart w:id="1409" w:name="_Toc20781509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401"/>
      <w:bookmarkEnd w:id="1402"/>
      <w:bookmarkEnd w:id="1403"/>
      <w:bookmarkEnd w:id="1404"/>
      <w:bookmarkEnd w:id="1405"/>
      <w:bookmarkEnd w:id="1406"/>
      <w:bookmarkEnd w:id="1407"/>
      <w:bookmarkEnd w:id="1408"/>
      <w:bookmarkEnd w:id="1409"/>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410" w:name="_Toc160470528"/>
      <w:bookmarkStart w:id="1411" w:name="_Toc164873672"/>
      <w:bookmarkStart w:id="1412" w:name="_Toc180306308"/>
      <w:bookmarkStart w:id="1413" w:name="_Toc195374042"/>
      <w:bookmarkStart w:id="1414" w:name="_Toc144024180"/>
      <w:bookmarkStart w:id="1415" w:name="_Toc148176892"/>
      <w:bookmarkStart w:id="1416" w:name="_Toc151379271"/>
      <w:bookmarkStart w:id="1417" w:name="_Toc151445452"/>
      <w:bookmarkStart w:id="1418" w:name="_Toc207815096"/>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410"/>
      <w:bookmarkEnd w:id="1411"/>
      <w:bookmarkEnd w:id="1412"/>
      <w:bookmarkEnd w:id="1413"/>
      <w:bookmarkEnd w:id="1418"/>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419" w:name="_Toc160470529"/>
      <w:bookmarkStart w:id="1420" w:name="_Toc164873673"/>
      <w:bookmarkStart w:id="1421" w:name="_Toc180306309"/>
      <w:bookmarkStart w:id="1422" w:name="_Toc195374043"/>
      <w:bookmarkStart w:id="1423" w:name="_Toc20781509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414"/>
      <w:bookmarkEnd w:id="1415"/>
      <w:bookmarkEnd w:id="1416"/>
      <w:bookmarkEnd w:id="1417"/>
      <w:bookmarkEnd w:id="1419"/>
      <w:bookmarkEnd w:id="1420"/>
      <w:bookmarkEnd w:id="1421"/>
      <w:bookmarkEnd w:id="1422"/>
      <w:bookmarkEnd w:id="1423"/>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424" w:name="_Toc148176893"/>
      <w:bookmarkStart w:id="1425" w:name="_Toc151379272"/>
      <w:bookmarkStart w:id="1426" w:name="_Toc151445453"/>
      <w:bookmarkStart w:id="1427" w:name="_Toc160470530"/>
      <w:bookmarkStart w:id="1428" w:name="_Toc164873674"/>
      <w:bookmarkStart w:id="1429" w:name="_Toc180306310"/>
      <w:bookmarkStart w:id="1430" w:name="_Toc195374044"/>
      <w:bookmarkStart w:id="1431" w:name="_Toc144024181"/>
      <w:bookmarkStart w:id="1432" w:name="_Toc207815098"/>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424"/>
      <w:bookmarkEnd w:id="1425"/>
      <w:bookmarkEnd w:id="1426"/>
      <w:bookmarkEnd w:id="1427"/>
      <w:bookmarkEnd w:id="1428"/>
      <w:bookmarkEnd w:id="1429"/>
      <w:bookmarkEnd w:id="1430"/>
      <w:bookmarkEnd w:id="143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433" w:name="_Toc148176894"/>
      <w:bookmarkStart w:id="1434" w:name="_Toc151379273"/>
      <w:bookmarkStart w:id="1435" w:name="_Toc151445454"/>
      <w:bookmarkStart w:id="1436" w:name="_Toc160470531"/>
      <w:bookmarkStart w:id="1437" w:name="_Toc164873675"/>
      <w:bookmarkStart w:id="1438" w:name="_Toc180306311"/>
      <w:bookmarkStart w:id="1439" w:name="_Toc195374045"/>
      <w:bookmarkStart w:id="1440" w:name="_Toc20781509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431"/>
      <w:bookmarkEnd w:id="1433"/>
      <w:bookmarkEnd w:id="1434"/>
      <w:bookmarkEnd w:id="1435"/>
      <w:bookmarkEnd w:id="1436"/>
      <w:bookmarkEnd w:id="1437"/>
      <w:bookmarkEnd w:id="1438"/>
      <w:bookmarkEnd w:id="1439"/>
      <w:bookmarkEnd w:id="1440"/>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441" w:name="_Toc195374046"/>
      <w:bookmarkStart w:id="1442" w:name="_Toc144024182"/>
      <w:bookmarkStart w:id="1443" w:name="_Toc148176895"/>
      <w:bookmarkStart w:id="1444" w:name="_Toc151379274"/>
      <w:bookmarkStart w:id="1445" w:name="_Toc151445455"/>
      <w:bookmarkStart w:id="1446" w:name="_Toc160470532"/>
      <w:bookmarkStart w:id="1447" w:name="_Toc164873676"/>
      <w:bookmarkStart w:id="1448" w:name="_Toc180306312"/>
      <w:bookmarkStart w:id="1449" w:name="_Toc207815100"/>
      <w:r>
        <w:lastRenderedPageBreak/>
        <w:t>6.1.6.</w:t>
      </w:r>
      <w:r w:rsidRPr="00B25E7D">
        <w:t>2.13</w:t>
      </w:r>
      <w:r w:rsidRPr="00B25E7D">
        <w:tab/>
        <w:t>Type: ProtocolDes</w:t>
      </w:r>
      <w:r w:rsidR="00247EBB">
        <w:t>c</w:t>
      </w:r>
      <w:bookmarkEnd w:id="1441"/>
      <w:bookmarkEnd w:id="1449"/>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450" w:name="_Toc195374047"/>
      <w:bookmarkStart w:id="1451" w:name="_Toc20781510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450"/>
      <w:bookmarkEnd w:id="1451"/>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452" w:name="_Toc195374048"/>
      <w:bookmarkStart w:id="1453" w:name="_Toc207815102"/>
      <w:r>
        <w:t>6.1.6.</w:t>
      </w:r>
      <w:r w:rsidRPr="00B25E7D">
        <w:t>2.1</w:t>
      </w:r>
      <w:r>
        <w:t>5</w:t>
      </w:r>
      <w:r w:rsidRPr="00B25E7D">
        <w:tab/>
        <w:t xml:space="preserve">Type: </w:t>
      </w:r>
      <w:r>
        <w:t>MultiModalFlowInfo</w:t>
      </w:r>
      <w:bookmarkEnd w:id="1452"/>
      <w:bookmarkEnd w:id="1453"/>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454" w:name="_Toc195374049"/>
      <w:bookmarkStart w:id="1455" w:name="_Toc20781510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63"/>
      <w:bookmarkEnd w:id="1364"/>
      <w:bookmarkEnd w:id="1442"/>
      <w:bookmarkEnd w:id="1443"/>
      <w:bookmarkEnd w:id="1444"/>
      <w:bookmarkEnd w:id="1445"/>
      <w:bookmarkEnd w:id="1446"/>
      <w:bookmarkEnd w:id="1447"/>
      <w:bookmarkEnd w:id="1448"/>
      <w:bookmarkEnd w:id="1454"/>
      <w:bookmarkEnd w:id="1455"/>
    </w:p>
    <w:p w14:paraId="65A70611" w14:textId="77777777" w:rsidR="008A6D4A" w:rsidRPr="00384E92" w:rsidRDefault="008A6D4A" w:rsidP="007A4424">
      <w:pPr>
        <w:pStyle w:val="Heading5"/>
      </w:pPr>
      <w:bookmarkStart w:id="1456" w:name="_Toc510696639"/>
      <w:bookmarkStart w:id="1457" w:name="_Toc35971434"/>
      <w:bookmarkStart w:id="1458" w:name="_Toc144024183"/>
      <w:bookmarkStart w:id="1459" w:name="_Toc148176896"/>
      <w:bookmarkStart w:id="1460" w:name="_Toc151379275"/>
      <w:bookmarkStart w:id="1461" w:name="_Toc151445456"/>
      <w:bookmarkStart w:id="1462" w:name="_Toc160470533"/>
      <w:bookmarkStart w:id="1463" w:name="_Toc164873677"/>
      <w:bookmarkStart w:id="1464" w:name="_Toc180306313"/>
      <w:bookmarkStart w:id="1465" w:name="_Toc195374050"/>
      <w:bookmarkStart w:id="1466" w:name="_Toc207815104"/>
      <w:r>
        <w:t>6.1.6.3.1</w:t>
      </w:r>
      <w:r w:rsidRPr="00384E92">
        <w:tab/>
        <w:t>Introduction</w:t>
      </w:r>
      <w:bookmarkEnd w:id="1456"/>
      <w:bookmarkEnd w:id="1457"/>
      <w:bookmarkEnd w:id="1458"/>
      <w:bookmarkEnd w:id="1459"/>
      <w:bookmarkEnd w:id="1460"/>
      <w:bookmarkEnd w:id="1461"/>
      <w:bookmarkEnd w:id="1462"/>
      <w:bookmarkEnd w:id="1463"/>
      <w:bookmarkEnd w:id="1464"/>
      <w:bookmarkEnd w:id="1465"/>
      <w:bookmarkEnd w:id="146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467" w:name="_Toc510696640"/>
      <w:bookmarkStart w:id="1468" w:name="_Toc35971435"/>
      <w:bookmarkStart w:id="1469" w:name="_Toc144024184"/>
      <w:bookmarkStart w:id="1470" w:name="_Toc148176897"/>
      <w:bookmarkStart w:id="1471" w:name="_Toc151379276"/>
      <w:bookmarkStart w:id="1472" w:name="_Toc151445457"/>
      <w:bookmarkStart w:id="1473" w:name="_Toc160470534"/>
      <w:bookmarkStart w:id="1474" w:name="_Toc164873678"/>
      <w:bookmarkStart w:id="1475" w:name="_Toc180306314"/>
      <w:bookmarkStart w:id="1476" w:name="_Toc195374051"/>
      <w:bookmarkStart w:id="1477" w:name="_Toc207815105"/>
      <w:r>
        <w:t>6.1.6.3.2</w:t>
      </w:r>
      <w:r w:rsidRPr="00384E92">
        <w:tab/>
        <w:t>Simple data types</w:t>
      </w:r>
      <w:bookmarkEnd w:id="1467"/>
      <w:bookmarkEnd w:id="1468"/>
      <w:bookmarkEnd w:id="1469"/>
      <w:bookmarkEnd w:id="1470"/>
      <w:bookmarkEnd w:id="1471"/>
      <w:bookmarkEnd w:id="1472"/>
      <w:bookmarkEnd w:id="1473"/>
      <w:bookmarkEnd w:id="1474"/>
      <w:bookmarkEnd w:id="1475"/>
      <w:bookmarkEnd w:id="1476"/>
      <w:bookmarkEnd w:id="1477"/>
    </w:p>
    <w:p w14:paraId="3E57B034" w14:textId="5EA329D5" w:rsidR="003E58FE" w:rsidRPr="00384E92" w:rsidRDefault="003E58FE" w:rsidP="003E58FE">
      <w:bookmarkStart w:id="1478" w:name="_Toc510696641"/>
      <w:bookmarkStart w:id="147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480" w:name="_Toc144024185"/>
      <w:bookmarkStart w:id="1481" w:name="_Toc148176898"/>
      <w:bookmarkStart w:id="1482" w:name="_Toc151379277"/>
      <w:bookmarkStart w:id="1483" w:name="_Toc151445458"/>
      <w:bookmarkStart w:id="1484" w:name="_Toc160470535"/>
      <w:bookmarkStart w:id="1485" w:name="_Toc164873679"/>
      <w:bookmarkStart w:id="1486" w:name="_Toc180306315"/>
      <w:bookmarkStart w:id="1487" w:name="_Toc195374052"/>
      <w:bookmarkStart w:id="1488" w:name="_Toc207815106"/>
      <w:r>
        <w:t>6.1.6.3.3</w:t>
      </w:r>
      <w:r w:rsidRPr="00BC662F">
        <w:tab/>
        <w:t xml:space="preserve">Enumeration: </w:t>
      </w:r>
      <w:r w:rsidR="001458D4">
        <w:t>ConnStat</w:t>
      </w:r>
      <w:r w:rsidR="00680EF4">
        <w:t>us</w:t>
      </w:r>
      <w:r w:rsidR="001458D4">
        <w:t>Event</w:t>
      </w:r>
      <w:bookmarkEnd w:id="1478"/>
      <w:bookmarkEnd w:id="1479"/>
      <w:bookmarkEnd w:id="1480"/>
      <w:bookmarkEnd w:id="1481"/>
      <w:bookmarkEnd w:id="1482"/>
      <w:bookmarkEnd w:id="1483"/>
      <w:bookmarkEnd w:id="1484"/>
      <w:bookmarkEnd w:id="1485"/>
      <w:bookmarkEnd w:id="1486"/>
      <w:bookmarkEnd w:id="1487"/>
      <w:bookmarkEnd w:id="1488"/>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489" w:name="_Toc510696642"/>
      <w:bookmarkStart w:id="1490" w:name="_Toc35971437"/>
      <w:bookmarkStart w:id="1491" w:name="_Toc144024186"/>
      <w:bookmarkStart w:id="1492" w:name="_Toc148176899"/>
      <w:bookmarkStart w:id="1493" w:name="_Toc151379278"/>
      <w:bookmarkStart w:id="1494" w:name="_Toc151445459"/>
      <w:bookmarkStart w:id="1495" w:name="_Toc160470536"/>
      <w:bookmarkStart w:id="1496" w:name="_Toc164873680"/>
      <w:bookmarkStart w:id="1497" w:name="_Toc180306316"/>
      <w:bookmarkStart w:id="1498" w:name="_Toc195374053"/>
      <w:bookmarkStart w:id="1499" w:name="_Toc207815107"/>
      <w:r>
        <w:t>6.1.6.3.4</w:t>
      </w:r>
      <w:r w:rsidRPr="00BC662F">
        <w:tab/>
        <w:t xml:space="preserve">Enumeration: </w:t>
      </w:r>
      <w:r w:rsidR="002C2A5A">
        <w:t>TransType</w:t>
      </w:r>
      <w:bookmarkEnd w:id="1489"/>
      <w:bookmarkEnd w:id="1490"/>
      <w:bookmarkEnd w:id="1491"/>
      <w:bookmarkEnd w:id="1492"/>
      <w:bookmarkEnd w:id="1493"/>
      <w:bookmarkEnd w:id="1494"/>
      <w:bookmarkEnd w:id="1495"/>
      <w:bookmarkEnd w:id="1496"/>
      <w:bookmarkEnd w:id="1497"/>
      <w:bookmarkEnd w:id="1498"/>
      <w:bookmarkEnd w:id="1499"/>
    </w:p>
    <w:p w14:paraId="5B6ACB4D" w14:textId="77777777" w:rsidR="002C2A5A" w:rsidRPr="00384E92" w:rsidRDefault="002C2A5A" w:rsidP="002C2A5A">
      <w:bookmarkStart w:id="1500" w:name="_Toc510696643"/>
      <w:bookmarkStart w:id="1501" w:name="_Toc35971438"/>
      <w:bookmarkStart w:id="150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503" w:name="_Toc180306317"/>
      <w:bookmarkStart w:id="1504" w:name="_Toc195374054"/>
      <w:bookmarkStart w:id="1505" w:name="_Toc148176900"/>
      <w:bookmarkStart w:id="1506" w:name="_Toc151379279"/>
      <w:bookmarkStart w:id="1507" w:name="_Toc151445460"/>
      <w:bookmarkStart w:id="1508" w:name="_Toc160470537"/>
      <w:bookmarkStart w:id="1509" w:name="_Toc164873681"/>
      <w:bookmarkStart w:id="1510" w:name="_Toc207815108"/>
      <w:r>
        <w:t>6.1.6.3.5</w:t>
      </w:r>
      <w:r w:rsidRPr="00BC662F">
        <w:tab/>
        <w:t xml:space="preserve">Enumeration: </w:t>
      </w:r>
      <w:r>
        <w:t>ClientConnStatus</w:t>
      </w:r>
      <w:bookmarkEnd w:id="1503"/>
      <w:bookmarkEnd w:id="1504"/>
      <w:bookmarkEnd w:id="1510"/>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511" w:name="_Toc183442520"/>
      <w:bookmarkStart w:id="1512" w:name="_Toc195374055"/>
      <w:bookmarkStart w:id="1513" w:name="_Toc180306318"/>
      <w:bookmarkStart w:id="1514" w:name="_Toc207815109"/>
      <w:r>
        <w:t>6.1.</w:t>
      </w:r>
      <w:r w:rsidRPr="00036110">
        <w:t>6.3.6</w:t>
      </w:r>
      <w:r w:rsidRPr="00036110">
        <w:tab/>
        <w:t xml:space="preserve">Enumeration: </w:t>
      </w:r>
      <w:bookmarkEnd w:id="1511"/>
      <w:r w:rsidRPr="00036110">
        <w:t>DLDelInstructions</w:t>
      </w:r>
      <w:bookmarkEnd w:id="1512"/>
      <w:bookmarkEnd w:id="1514"/>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515" w:name="_Toc195374056"/>
      <w:bookmarkStart w:id="1516" w:name="_Toc207815110"/>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00"/>
      <w:bookmarkEnd w:id="1501"/>
      <w:bookmarkEnd w:id="1502"/>
      <w:bookmarkEnd w:id="1505"/>
      <w:bookmarkEnd w:id="1506"/>
      <w:bookmarkEnd w:id="1507"/>
      <w:bookmarkEnd w:id="1508"/>
      <w:bookmarkEnd w:id="1509"/>
      <w:bookmarkEnd w:id="1513"/>
      <w:bookmarkEnd w:id="1515"/>
      <w:bookmarkEnd w:id="1516"/>
    </w:p>
    <w:p w14:paraId="487C5212" w14:textId="77777777" w:rsidR="00877CF2" w:rsidRDefault="00877CF2" w:rsidP="00877CF2">
      <w:bookmarkStart w:id="1517" w:name="_Toc510696644"/>
      <w:bookmarkStart w:id="1518"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519" w:name="_Toc510696646"/>
      <w:bookmarkStart w:id="1520" w:name="_Toc35971441"/>
      <w:bookmarkStart w:id="1521" w:name="_Toc144024188"/>
      <w:bookmarkStart w:id="1522" w:name="_Toc148176901"/>
      <w:bookmarkStart w:id="1523" w:name="_Toc151379280"/>
      <w:bookmarkStart w:id="1524" w:name="_Toc151445461"/>
      <w:bookmarkStart w:id="1525" w:name="_Toc160470538"/>
      <w:bookmarkStart w:id="1526" w:name="_Toc164873682"/>
      <w:bookmarkStart w:id="1527" w:name="_Toc180306319"/>
      <w:bookmarkStart w:id="1528" w:name="_Toc195374057"/>
      <w:bookmarkStart w:id="1529" w:name="_Toc207815111"/>
      <w:bookmarkEnd w:id="1517"/>
      <w:bookmarkEnd w:id="1518"/>
      <w:r>
        <w:t>6.1.6.5</w:t>
      </w:r>
      <w:r>
        <w:tab/>
        <w:t>Binary data</w:t>
      </w:r>
      <w:bookmarkEnd w:id="1519"/>
      <w:bookmarkEnd w:id="1520"/>
      <w:bookmarkEnd w:id="1521"/>
      <w:bookmarkEnd w:id="1522"/>
      <w:bookmarkEnd w:id="1523"/>
      <w:bookmarkEnd w:id="1524"/>
      <w:bookmarkEnd w:id="1525"/>
      <w:bookmarkEnd w:id="1526"/>
      <w:bookmarkEnd w:id="1527"/>
      <w:bookmarkEnd w:id="1528"/>
      <w:bookmarkEnd w:id="1529"/>
    </w:p>
    <w:p w14:paraId="3E8B3ED7" w14:textId="77777777" w:rsidR="008A6D4A" w:rsidRDefault="008A6D4A" w:rsidP="007A4424">
      <w:pPr>
        <w:pStyle w:val="Heading5"/>
      </w:pPr>
      <w:bookmarkStart w:id="1530" w:name="_Toc35971442"/>
      <w:bookmarkStart w:id="1531" w:name="_Toc144024189"/>
      <w:bookmarkStart w:id="1532" w:name="_Toc148176902"/>
      <w:bookmarkStart w:id="1533" w:name="_Toc151379281"/>
      <w:bookmarkStart w:id="1534" w:name="_Toc151445462"/>
      <w:bookmarkStart w:id="1535" w:name="_Toc160470539"/>
      <w:bookmarkStart w:id="1536" w:name="_Toc164873683"/>
      <w:bookmarkStart w:id="1537" w:name="_Toc180306320"/>
      <w:bookmarkStart w:id="1538" w:name="_Toc195374058"/>
      <w:bookmarkStart w:id="1539" w:name="_Toc207815112"/>
      <w:r>
        <w:t>6.1.6.5.1</w:t>
      </w:r>
      <w:r>
        <w:tab/>
        <w:t>Binary Data Types</w:t>
      </w:r>
      <w:bookmarkEnd w:id="1530"/>
      <w:bookmarkEnd w:id="1531"/>
      <w:bookmarkEnd w:id="1532"/>
      <w:bookmarkEnd w:id="1533"/>
      <w:bookmarkEnd w:id="1534"/>
      <w:bookmarkEnd w:id="1535"/>
      <w:bookmarkEnd w:id="1536"/>
      <w:bookmarkEnd w:id="1537"/>
      <w:bookmarkEnd w:id="1538"/>
      <w:bookmarkEnd w:id="1539"/>
    </w:p>
    <w:p w14:paraId="3F3349B8" w14:textId="2B29677F" w:rsidR="003E58FE" w:rsidRPr="00A04126" w:rsidRDefault="003E58FE" w:rsidP="003E58FE">
      <w:pPr>
        <w:pStyle w:val="TH"/>
      </w:pPr>
      <w:bookmarkStart w:id="1540"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541" w:name="_Toc510696647"/>
      <w:bookmarkStart w:id="1542" w:name="_Toc35971443"/>
      <w:bookmarkStart w:id="1543" w:name="_Toc144024190"/>
      <w:bookmarkStart w:id="1544" w:name="_Toc148176903"/>
      <w:bookmarkStart w:id="1545" w:name="_Toc151379282"/>
      <w:bookmarkStart w:id="1546" w:name="_Toc151445463"/>
      <w:bookmarkStart w:id="1547" w:name="_Toc160470540"/>
      <w:bookmarkStart w:id="1548" w:name="_Toc164873684"/>
      <w:bookmarkStart w:id="1549" w:name="_Toc180306321"/>
      <w:bookmarkStart w:id="1550" w:name="_Toc195374059"/>
      <w:bookmarkStart w:id="1551" w:name="_Toc207815113"/>
      <w:bookmarkEnd w:id="1540"/>
      <w:r>
        <w:t>6.1.7</w:t>
      </w:r>
      <w:r>
        <w:tab/>
        <w:t>Error Handling</w:t>
      </w:r>
      <w:bookmarkEnd w:id="1541"/>
      <w:bookmarkEnd w:id="1542"/>
      <w:bookmarkEnd w:id="1543"/>
      <w:bookmarkEnd w:id="1544"/>
      <w:bookmarkEnd w:id="1545"/>
      <w:bookmarkEnd w:id="1546"/>
      <w:bookmarkEnd w:id="1547"/>
      <w:bookmarkEnd w:id="1548"/>
      <w:bookmarkEnd w:id="1549"/>
      <w:bookmarkEnd w:id="1550"/>
      <w:bookmarkEnd w:id="1551"/>
    </w:p>
    <w:p w14:paraId="07F0DFC0" w14:textId="77777777" w:rsidR="008A6D4A" w:rsidRPr="00971458" w:rsidRDefault="008A6D4A" w:rsidP="007A4424">
      <w:pPr>
        <w:pStyle w:val="Heading4"/>
      </w:pPr>
      <w:bookmarkStart w:id="1552" w:name="_Toc35971444"/>
      <w:bookmarkStart w:id="1553" w:name="_Toc144024191"/>
      <w:bookmarkStart w:id="1554" w:name="_Toc148176904"/>
      <w:bookmarkStart w:id="1555" w:name="_Toc151379283"/>
      <w:bookmarkStart w:id="1556" w:name="_Toc151445464"/>
      <w:bookmarkStart w:id="1557" w:name="_Toc160470541"/>
      <w:bookmarkStart w:id="1558" w:name="_Toc164873685"/>
      <w:bookmarkStart w:id="1559" w:name="_Toc180306322"/>
      <w:bookmarkStart w:id="1560" w:name="_Toc195374060"/>
      <w:bookmarkStart w:id="1561" w:name="_Toc207815114"/>
      <w:r w:rsidRPr="00971458">
        <w:t>6.1.7.1</w:t>
      </w:r>
      <w:r w:rsidRPr="00971458">
        <w:tab/>
        <w:t>General</w:t>
      </w:r>
      <w:bookmarkEnd w:id="1552"/>
      <w:bookmarkEnd w:id="1553"/>
      <w:bookmarkEnd w:id="1554"/>
      <w:bookmarkEnd w:id="1555"/>
      <w:bookmarkEnd w:id="1556"/>
      <w:bookmarkEnd w:id="1557"/>
      <w:bookmarkEnd w:id="1558"/>
      <w:bookmarkEnd w:id="1559"/>
      <w:bookmarkEnd w:id="1560"/>
      <w:bookmarkEnd w:id="1561"/>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562" w:name="_Toc35971445"/>
      <w:bookmarkStart w:id="1563" w:name="_Toc144024192"/>
      <w:bookmarkStart w:id="1564" w:name="_Toc148176905"/>
      <w:bookmarkStart w:id="1565" w:name="_Toc151379284"/>
      <w:bookmarkStart w:id="1566" w:name="_Toc151445465"/>
      <w:bookmarkStart w:id="1567" w:name="_Toc160470542"/>
      <w:bookmarkStart w:id="1568" w:name="_Toc164873686"/>
      <w:bookmarkStart w:id="1569" w:name="_Toc180306323"/>
      <w:bookmarkStart w:id="1570" w:name="_Toc195374061"/>
      <w:bookmarkStart w:id="1571" w:name="_Toc207815115"/>
      <w:r w:rsidRPr="00971458">
        <w:t>6.1.7.2</w:t>
      </w:r>
      <w:r w:rsidRPr="00971458">
        <w:tab/>
        <w:t>Protocol Errors</w:t>
      </w:r>
      <w:bookmarkEnd w:id="1562"/>
      <w:bookmarkEnd w:id="1563"/>
      <w:bookmarkEnd w:id="1564"/>
      <w:bookmarkEnd w:id="1565"/>
      <w:bookmarkEnd w:id="1566"/>
      <w:bookmarkEnd w:id="1567"/>
      <w:bookmarkEnd w:id="1568"/>
      <w:bookmarkEnd w:id="1569"/>
      <w:bookmarkEnd w:id="1570"/>
      <w:bookmarkEnd w:id="1571"/>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572" w:name="_Toc35971446"/>
      <w:bookmarkStart w:id="1573" w:name="_Toc144024193"/>
      <w:bookmarkStart w:id="1574" w:name="_Toc148176906"/>
      <w:bookmarkStart w:id="1575" w:name="_Toc151379285"/>
      <w:bookmarkStart w:id="1576" w:name="_Toc151445466"/>
      <w:bookmarkStart w:id="1577" w:name="_Toc160470543"/>
      <w:bookmarkStart w:id="1578" w:name="_Toc164873687"/>
      <w:bookmarkStart w:id="1579" w:name="_Toc180306324"/>
      <w:bookmarkStart w:id="1580" w:name="_Toc195374062"/>
      <w:bookmarkStart w:id="1581" w:name="_Toc207815116"/>
      <w:r>
        <w:t>6.1.7.3</w:t>
      </w:r>
      <w:r>
        <w:tab/>
        <w:t>Application Errors</w:t>
      </w:r>
      <w:bookmarkEnd w:id="1572"/>
      <w:bookmarkEnd w:id="1573"/>
      <w:bookmarkEnd w:id="1574"/>
      <w:bookmarkEnd w:id="1575"/>
      <w:bookmarkEnd w:id="1576"/>
      <w:bookmarkEnd w:id="1577"/>
      <w:bookmarkEnd w:id="1578"/>
      <w:bookmarkEnd w:id="1579"/>
      <w:bookmarkEnd w:id="1580"/>
      <w:bookmarkEnd w:id="158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582" w:name="_Toc492899751"/>
      <w:bookmarkStart w:id="1583" w:name="_Toc492900030"/>
      <w:bookmarkStart w:id="1584" w:name="_Toc492967832"/>
      <w:bookmarkStart w:id="1585" w:name="_Toc492972920"/>
      <w:bookmarkStart w:id="1586" w:name="_Toc492973140"/>
      <w:bookmarkStart w:id="1587" w:name="_Toc493774060"/>
      <w:bookmarkStart w:id="1588" w:name="_Toc508285804"/>
      <w:bookmarkStart w:id="1589" w:name="_Toc508287269"/>
      <w:bookmarkStart w:id="1590" w:name="_Toc510696648"/>
      <w:bookmarkStart w:id="1591" w:name="_Toc35971447"/>
    </w:p>
    <w:p w14:paraId="5EE35080" w14:textId="77777777" w:rsidR="003E58FE" w:rsidRPr="0023018E" w:rsidRDefault="003E58FE" w:rsidP="007A4424">
      <w:pPr>
        <w:pStyle w:val="Heading3"/>
        <w:rPr>
          <w:lang w:eastAsia="zh-CN"/>
        </w:rPr>
      </w:pPr>
      <w:bookmarkStart w:id="1592" w:name="_Toc144024194"/>
      <w:bookmarkStart w:id="1593" w:name="_Toc148176907"/>
      <w:bookmarkStart w:id="1594" w:name="_Toc151379286"/>
      <w:bookmarkStart w:id="1595" w:name="_Toc151445467"/>
      <w:bookmarkStart w:id="1596" w:name="_Toc160470544"/>
      <w:bookmarkStart w:id="1597" w:name="_Toc164873688"/>
      <w:bookmarkStart w:id="1598" w:name="_Toc180306325"/>
      <w:bookmarkStart w:id="1599" w:name="_Toc195374063"/>
      <w:bookmarkStart w:id="1600" w:name="_Toc207815117"/>
      <w:r>
        <w:t>6.1.8</w:t>
      </w:r>
      <w:r w:rsidRPr="0023018E">
        <w:rPr>
          <w:lang w:eastAsia="zh-CN"/>
        </w:rPr>
        <w:tab/>
        <w:t>Feature negotiation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601" w:name="_Toc532994477"/>
            <w:bookmarkStart w:id="1602" w:name="_Toc35971448"/>
            <w:bookmarkStart w:id="1603" w:name="_Toc144024195"/>
            <w:bookmarkStart w:id="1604"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605" w:name="_Toc148176908"/>
      <w:bookmarkStart w:id="1606" w:name="_Toc151379287"/>
      <w:bookmarkStart w:id="1607" w:name="_Toc151445468"/>
      <w:bookmarkStart w:id="1608" w:name="_Toc160470545"/>
      <w:bookmarkStart w:id="1609" w:name="_Toc164873689"/>
      <w:bookmarkStart w:id="1610" w:name="_Toc180306326"/>
      <w:bookmarkStart w:id="1611" w:name="_Toc195374064"/>
      <w:bookmarkStart w:id="1612" w:name="_Toc207815118"/>
      <w:r>
        <w:t>6.1.9</w:t>
      </w:r>
      <w:r w:rsidRPr="001E7573">
        <w:tab/>
        <w:t>Security</w:t>
      </w:r>
      <w:bookmarkEnd w:id="1601"/>
      <w:bookmarkEnd w:id="1602"/>
      <w:bookmarkEnd w:id="1603"/>
      <w:bookmarkEnd w:id="1605"/>
      <w:bookmarkEnd w:id="1606"/>
      <w:bookmarkEnd w:id="1607"/>
      <w:bookmarkEnd w:id="1608"/>
      <w:bookmarkEnd w:id="1609"/>
      <w:bookmarkEnd w:id="1610"/>
      <w:bookmarkEnd w:id="1611"/>
      <w:bookmarkEnd w:id="1612"/>
    </w:p>
    <w:p w14:paraId="2E802522" w14:textId="11660711" w:rsidR="00712608" w:rsidRDefault="00712608" w:rsidP="00712608">
      <w:pPr>
        <w:rPr>
          <w:noProof/>
          <w:lang w:eastAsia="zh-CN"/>
        </w:rPr>
      </w:pPr>
      <w:bookmarkStart w:id="1613"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614" w:name="_Toc144024196"/>
      <w:bookmarkStart w:id="1615" w:name="_Toc148176909"/>
      <w:bookmarkStart w:id="1616" w:name="_Toc151379288"/>
      <w:bookmarkStart w:id="1617" w:name="_Toc151445469"/>
      <w:bookmarkStart w:id="1618" w:name="_Toc160470546"/>
      <w:bookmarkStart w:id="1619" w:name="_Toc164873690"/>
      <w:bookmarkStart w:id="1620" w:name="_Toc180306327"/>
      <w:bookmarkStart w:id="1621" w:name="_Toc195374065"/>
      <w:bookmarkStart w:id="1622" w:name="_Toc207815119"/>
      <w:r w:rsidR="008A6D4A">
        <w:lastRenderedPageBreak/>
        <w:t>6.2</w:t>
      </w:r>
      <w:r w:rsidR="008A6D4A">
        <w:tab/>
      </w:r>
      <w:r w:rsidR="00651E9A" w:rsidRPr="00E858DF">
        <w:rPr>
          <w:lang w:val="en-US"/>
        </w:rPr>
        <w:t>SDD_DataStorage</w:t>
      </w:r>
      <w:r w:rsidR="008A6D4A">
        <w:t xml:space="preserve"> Service API</w:t>
      </w:r>
      <w:bookmarkEnd w:id="1604"/>
      <w:bookmarkEnd w:id="1613"/>
      <w:bookmarkEnd w:id="1614"/>
      <w:bookmarkEnd w:id="1615"/>
      <w:bookmarkEnd w:id="1616"/>
      <w:bookmarkEnd w:id="1617"/>
      <w:bookmarkEnd w:id="1618"/>
      <w:bookmarkEnd w:id="1619"/>
      <w:bookmarkEnd w:id="1620"/>
      <w:bookmarkEnd w:id="1621"/>
      <w:bookmarkEnd w:id="1622"/>
    </w:p>
    <w:p w14:paraId="0B6BA624" w14:textId="77777777" w:rsidR="00432CA8" w:rsidRPr="00585CA6" w:rsidRDefault="00432CA8" w:rsidP="00432CA8">
      <w:pPr>
        <w:pStyle w:val="Heading3"/>
      </w:pPr>
      <w:bookmarkStart w:id="1623" w:name="_Toc144459664"/>
      <w:bookmarkStart w:id="1624" w:name="_Toc151379289"/>
      <w:bookmarkStart w:id="1625" w:name="_Toc151445470"/>
      <w:bookmarkStart w:id="1626" w:name="_Toc160470547"/>
      <w:bookmarkStart w:id="1627" w:name="_Toc164873691"/>
      <w:bookmarkStart w:id="1628" w:name="_Toc180306328"/>
      <w:bookmarkStart w:id="1629" w:name="_Toc195374066"/>
      <w:bookmarkStart w:id="1630" w:name="_Toc207815120"/>
      <w:r w:rsidRPr="00585CA6">
        <w:rPr>
          <w:noProof/>
          <w:lang w:eastAsia="zh-CN"/>
        </w:rPr>
        <w:t>6.2</w:t>
      </w:r>
      <w:r w:rsidRPr="00585CA6">
        <w:t>.1</w:t>
      </w:r>
      <w:r w:rsidRPr="00585CA6">
        <w:tab/>
        <w:t>Introduction</w:t>
      </w:r>
      <w:bookmarkEnd w:id="1623"/>
      <w:bookmarkEnd w:id="1624"/>
      <w:bookmarkEnd w:id="1625"/>
      <w:bookmarkEnd w:id="1626"/>
      <w:bookmarkEnd w:id="1627"/>
      <w:bookmarkEnd w:id="1628"/>
      <w:bookmarkEnd w:id="1629"/>
      <w:bookmarkEnd w:id="1630"/>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63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632" w:name="_Toc151379290"/>
      <w:bookmarkStart w:id="1633" w:name="_Toc151445471"/>
      <w:bookmarkStart w:id="1634" w:name="_Toc160470548"/>
      <w:bookmarkStart w:id="1635" w:name="_Toc164873692"/>
      <w:bookmarkStart w:id="1636" w:name="_Toc180306329"/>
      <w:bookmarkStart w:id="1637" w:name="_Toc195374067"/>
      <w:bookmarkStart w:id="1638" w:name="_Toc207815121"/>
      <w:r w:rsidRPr="00585CA6">
        <w:rPr>
          <w:noProof/>
          <w:lang w:eastAsia="zh-CN"/>
        </w:rPr>
        <w:t>6.2</w:t>
      </w:r>
      <w:r w:rsidRPr="00585CA6">
        <w:t>.2</w:t>
      </w:r>
      <w:r w:rsidRPr="00585CA6">
        <w:tab/>
        <w:t>Usage of HTTP</w:t>
      </w:r>
      <w:bookmarkEnd w:id="1631"/>
      <w:bookmarkEnd w:id="1632"/>
      <w:bookmarkEnd w:id="1633"/>
      <w:bookmarkEnd w:id="1634"/>
      <w:bookmarkEnd w:id="1635"/>
      <w:bookmarkEnd w:id="1636"/>
      <w:bookmarkEnd w:id="1637"/>
      <w:bookmarkEnd w:id="1638"/>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639" w:name="_Toc144459666"/>
      <w:bookmarkStart w:id="1640" w:name="_Toc151379291"/>
      <w:bookmarkStart w:id="1641" w:name="_Toc151445472"/>
      <w:bookmarkStart w:id="1642" w:name="_Toc160470549"/>
      <w:bookmarkStart w:id="1643" w:name="_Toc164873693"/>
      <w:bookmarkStart w:id="1644" w:name="_Toc180306330"/>
      <w:bookmarkStart w:id="1645" w:name="_Toc195374068"/>
      <w:bookmarkStart w:id="1646" w:name="_Toc207815122"/>
      <w:r w:rsidRPr="00585CA6">
        <w:rPr>
          <w:noProof/>
          <w:lang w:eastAsia="zh-CN"/>
        </w:rPr>
        <w:t>6.2</w:t>
      </w:r>
      <w:r w:rsidRPr="00585CA6">
        <w:t>.3</w:t>
      </w:r>
      <w:r w:rsidRPr="00585CA6">
        <w:tab/>
        <w:t>Resources</w:t>
      </w:r>
      <w:bookmarkEnd w:id="1639"/>
      <w:bookmarkEnd w:id="1640"/>
      <w:bookmarkEnd w:id="1641"/>
      <w:bookmarkEnd w:id="1642"/>
      <w:bookmarkEnd w:id="1643"/>
      <w:bookmarkEnd w:id="1644"/>
      <w:bookmarkEnd w:id="1645"/>
      <w:bookmarkEnd w:id="1646"/>
    </w:p>
    <w:p w14:paraId="231CE49B" w14:textId="77777777" w:rsidR="00432CA8" w:rsidRPr="00585CA6" w:rsidRDefault="00432CA8" w:rsidP="00432CA8">
      <w:pPr>
        <w:pStyle w:val="Heading4"/>
      </w:pPr>
      <w:bookmarkStart w:id="1647" w:name="_Toc144459667"/>
      <w:bookmarkStart w:id="1648" w:name="_Toc151379292"/>
      <w:bookmarkStart w:id="1649" w:name="_Toc151445473"/>
      <w:bookmarkStart w:id="1650" w:name="_Toc160470550"/>
      <w:bookmarkStart w:id="1651" w:name="_Toc164873694"/>
      <w:bookmarkStart w:id="1652" w:name="_Toc180306331"/>
      <w:bookmarkStart w:id="1653" w:name="_Toc195374069"/>
      <w:bookmarkStart w:id="1654" w:name="_Toc207815123"/>
      <w:r w:rsidRPr="00585CA6">
        <w:rPr>
          <w:noProof/>
          <w:lang w:eastAsia="zh-CN"/>
        </w:rPr>
        <w:t>6.2</w:t>
      </w:r>
      <w:r w:rsidRPr="00585CA6">
        <w:t>.3.1</w:t>
      </w:r>
      <w:r w:rsidRPr="00585CA6">
        <w:tab/>
        <w:t>Overview</w:t>
      </w:r>
      <w:bookmarkEnd w:id="1647"/>
      <w:bookmarkEnd w:id="1648"/>
      <w:bookmarkEnd w:id="1649"/>
      <w:bookmarkEnd w:id="1650"/>
      <w:bookmarkEnd w:id="1651"/>
      <w:bookmarkEnd w:id="1652"/>
      <w:bookmarkEnd w:id="1653"/>
      <w:bookmarkEnd w:id="1654"/>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pt" o:ole="">
            <v:imagedata r:id="rId83" o:title=""/>
          </v:shape>
          <o:OLEObject Type="Embed" ProgID="Word.Document.8" ShapeID="_x0000_i1062" DrawAspect="Content" ObjectID="_1818437034"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655" w:name="_Toc144459668"/>
      <w:bookmarkStart w:id="1656" w:name="_Toc151379293"/>
      <w:bookmarkStart w:id="1657" w:name="_Toc151445474"/>
      <w:bookmarkStart w:id="1658" w:name="_Toc160470551"/>
      <w:bookmarkStart w:id="1659" w:name="_Toc164873695"/>
      <w:bookmarkStart w:id="1660" w:name="_Toc180306332"/>
      <w:bookmarkStart w:id="1661" w:name="_Toc195374070"/>
      <w:bookmarkStart w:id="1662" w:name="_Toc207815124"/>
      <w:r w:rsidRPr="00585CA6">
        <w:rPr>
          <w:noProof/>
          <w:lang w:eastAsia="zh-CN"/>
        </w:rPr>
        <w:lastRenderedPageBreak/>
        <w:t>6.2</w:t>
      </w:r>
      <w:r w:rsidRPr="00585CA6">
        <w:t>.3.2</w:t>
      </w:r>
      <w:r w:rsidRPr="00585CA6">
        <w:tab/>
        <w:t xml:space="preserve">Resource: </w:t>
      </w:r>
      <w:bookmarkEnd w:id="1655"/>
      <w:r w:rsidRPr="00585CA6">
        <w:t>Data Storages</w:t>
      </w:r>
      <w:bookmarkEnd w:id="1656"/>
      <w:bookmarkEnd w:id="1657"/>
      <w:bookmarkEnd w:id="1658"/>
      <w:bookmarkEnd w:id="1659"/>
      <w:bookmarkEnd w:id="1660"/>
      <w:bookmarkEnd w:id="1661"/>
      <w:bookmarkEnd w:id="1662"/>
    </w:p>
    <w:p w14:paraId="6CDA7516" w14:textId="77777777" w:rsidR="00432CA8" w:rsidRPr="00585CA6" w:rsidRDefault="00432CA8" w:rsidP="00432CA8">
      <w:pPr>
        <w:pStyle w:val="Heading5"/>
      </w:pPr>
      <w:bookmarkStart w:id="1663" w:name="_Toc144459669"/>
      <w:bookmarkStart w:id="1664" w:name="_Toc151379294"/>
      <w:bookmarkStart w:id="1665" w:name="_Toc151445475"/>
      <w:bookmarkStart w:id="1666" w:name="_Toc160470552"/>
      <w:bookmarkStart w:id="1667" w:name="_Toc164873696"/>
      <w:bookmarkStart w:id="1668" w:name="_Toc180306333"/>
      <w:bookmarkStart w:id="1669" w:name="_Toc195374071"/>
      <w:bookmarkStart w:id="1670" w:name="_Toc207815125"/>
      <w:r w:rsidRPr="00585CA6">
        <w:rPr>
          <w:noProof/>
          <w:lang w:eastAsia="zh-CN"/>
        </w:rPr>
        <w:t>6.2</w:t>
      </w:r>
      <w:r w:rsidRPr="00585CA6">
        <w:t>.3.2.1</w:t>
      </w:r>
      <w:r w:rsidRPr="00585CA6">
        <w:tab/>
        <w:t>Description</w:t>
      </w:r>
      <w:bookmarkEnd w:id="1663"/>
      <w:bookmarkEnd w:id="1664"/>
      <w:bookmarkEnd w:id="1665"/>
      <w:bookmarkEnd w:id="1666"/>
      <w:bookmarkEnd w:id="1667"/>
      <w:bookmarkEnd w:id="1668"/>
      <w:bookmarkEnd w:id="1669"/>
      <w:bookmarkEnd w:id="1670"/>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671" w:name="_Toc144459670"/>
      <w:bookmarkStart w:id="1672" w:name="_Toc151379295"/>
      <w:bookmarkStart w:id="1673" w:name="_Toc151445476"/>
      <w:bookmarkStart w:id="1674" w:name="_Toc160470553"/>
      <w:bookmarkStart w:id="1675" w:name="_Toc164873697"/>
      <w:bookmarkStart w:id="1676" w:name="_Toc180306334"/>
      <w:bookmarkStart w:id="1677" w:name="_Toc195374072"/>
      <w:bookmarkStart w:id="1678" w:name="_Toc207815126"/>
      <w:r w:rsidRPr="00585CA6">
        <w:rPr>
          <w:noProof/>
          <w:lang w:eastAsia="zh-CN"/>
        </w:rPr>
        <w:t>6.2</w:t>
      </w:r>
      <w:r w:rsidRPr="00585CA6">
        <w:t>.3.2.2</w:t>
      </w:r>
      <w:r w:rsidRPr="00585CA6">
        <w:tab/>
        <w:t>Resource Definition</w:t>
      </w:r>
      <w:bookmarkEnd w:id="1671"/>
      <w:bookmarkEnd w:id="1672"/>
      <w:bookmarkEnd w:id="1673"/>
      <w:bookmarkEnd w:id="1674"/>
      <w:bookmarkEnd w:id="1675"/>
      <w:bookmarkEnd w:id="1676"/>
      <w:bookmarkEnd w:id="1677"/>
      <w:bookmarkEnd w:id="1678"/>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679" w:name="_Toc144459671"/>
      <w:bookmarkStart w:id="1680" w:name="_Toc151379296"/>
      <w:bookmarkStart w:id="1681" w:name="_Toc151445477"/>
      <w:bookmarkStart w:id="1682" w:name="_Toc160470554"/>
      <w:bookmarkStart w:id="1683" w:name="_Toc164873698"/>
      <w:bookmarkStart w:id="1684" w:name="_Toc180306335"/>
      <w:bookmarkStart w:id="1685" w:name="_Toc195374073"/>
      <w:bookmarkStart w:id="1686" w:name="_Toc207815127"/>
      <w:r w:rsidRPr="00585CA6">
        <w:rPr>
          <w:noProof/>
          <w:lang w:eastAsia="zh-CN"/>
        </w:rPr>
        <w:t>6.2</w:t>
      </w:r>
      <w:r w:rsidRPr="00585CA6">
        <w:t>.3.2.3</w:t>
      </w:r>
      <w:r w:rsidRPr="00585CA6">
        <w:tab/>
        <w:t>Resource Standard Methods</w:t>
      </w:r>
      <w:bookmarkEnd w:id="1679"/>
      <w:bookmarkEnd w:id="1680"/>
      <w:bookmarkEnd w:id="1681"/>
      <w:bookmarkEnd w:id="1682"/>
      <w:bookmarkEnd w:id="1683"/>
      <w:bookmarkEnd w:id="1684"/>
      <w:bookmarkEnd w:id="1685"/>
      <w:bookmarkEnd w:id="1686"/>
    </w:p>
    <w:p w14:paraId="67AD6546" w14:textId="77777777" w:rsidR="00432CA8" w:rsidRPr="00585CA6" w:rsidRDefault="00432CA8" w:rsidP="0052668D">
      <w:pPr>
        <w:pStyle w:val="H6"/>
      </w:pPr>
      <w:bookmarkStart w:id="1687" w:name="_Toc151379297"/>
      <w:bookmarkStart w:id="1688" w:name="_Toc151445478"/>
      <w:bookmarkStart w:id="1689" w:name="_Toc160470555"/>
      <w:bookmarkStart w:id="1690" w:name="_Toc164873699"/>
      <w:bookmarkStart w:id="1691" w:name="_Toc180306336"/>
      <w:bookmarkStart w:id="1692" w:name="_Toc144459672"/>
      <w:r w:rsidRPr="00585CA6">
        <w:rPr>
          <w:noProof/>
          <w:lang w:eastAsia="zh-CN"/>
        </w:rPr>
        <w:t>6.2</w:t>
      </w:r>
      <w:r w:rsidRPr="00585CA6">
        <w:rPr>
          <w:rFonts w:eastAsia="SimSun"/>
        </w:rPr>
        <w:t>.3.2.3.1</w:t>
      </w:r>
      <w:r w:rsidRPr="00585CA6">
        <w:tab/>
        <w:t>GET</w:t>
      </w:r>
      <w:bookmarkEnd w:id="1687"/>
      <w:bookmarkEnd w:id="1688"/>
      <w:bookmarkEnd w:id="1689"/>
      <w:bookmarkEnd w:id="1690"/>
      <w:bookmarkEnd w:id="1691"/>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693" w:name="_Toc151379298"/>
      <w:bookmarkStart w:id="1694" w:name="_Toc151445479"/>
      <w:bookmarkStart w:id="1695" w:name="_Toc160470556"/>
      <w:bookmarkStart w:id="1696" w:name="_Toc164873700"/>
      <w:bookmarkStart w:id="1697" w:name="_Toc180306337"/>
      <w:r w:rsidRPr="00585CA6">
        <w:rPr>
          <w:noProof/>
          <w:lang w:eastAsia="zh-CN"/>
        </w:rPr>
        <w:t>6.2</w:t>
      </w:r>
      <w:r w:rsidRPr="00585CA6">
        <w:rPr>
          <w:rFonts w:eastAsia="SimSun"/>
        </w:rPr>
        <w:t>.3.2.3.2</w:t>
      </w:r>
      <w:r w:rsidRPr="00585CA6">
        <w:rPr>
          <w:rFonts w:eastAsia="SimSun"/>
        </w:rPr>
        <w:tab/>
        <w:t>POST</w:t>
      </w:r>
      <w:bookmarkEnd w:id="1692"/>
      <w:bookmarkEnd w:id="1693"/>
      <w:bookmarkEnd w:id="1694"/>
      <w:bookmarkEnd w:id="1695"/>
      <w:bookmarkEnd w:id="1696"/>
      <w:bookmarkEnd w:id="1697"/>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698" w:name="_Toc144459673"/>
      <w:bookmarkStart w:id="1699" w:name="_Toc151379299"/>
      <w:bookmarkStart w:id="1700" w:name="_Toc151445480"/>
      <w:bookmarkStart w:id="1701" w:name="_Toc160470557"/>
      <w:bookmarkStart w:id="1702" w:name="_Toc164873701"/>
      <w:bookmarkStart w:id="1703" w:name="_Toc180306338"/>
      <w:bookmarkStart w:id="1704" w:name="_Toc195374074"/>
      <w:bookmarkStart w:id="1705" w:name="_Toc207815128"/>
      <w:r w:rsidRPr="00585CA6">
        <w:rPr>
          <w:noProof/>
          <w:lang w:eastAsia="zh-CN"/>
        </w:rPr>
        <w:t>6.2</w:t>
      </w:r>
      <w:r w:rsidRPr="00585CA6">
        <w:t>.3.2.4</w:t>
      </w:r>
      <w:r w:rsidRPr="00585CA6">
        <w:tab/>
        <w:t>Resource Custom Operations</w:t>
      </w:r>
      <w:bookmarkEnd w:id="1698"/>
      <w:bookmarkEnd w:id="1699"/>
      <w:bookmarkEnd w:id="1700"/>
      <w:bookmarkEnd w:id="1701"/>
      <w:bookmarkEnd w:id="1702"/>
      <w:bookmarkEnd w:id="1703"/>
      <w:bookmarkEnd w:id="1704"/>
      <w:bookmarkEnd w:id="1705"/>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706" w:name="_Toc144459674"/>
      <w:bookmarkStart w:id="1707" w:name="_Toc151379300"/>
      <w:bookmarkStart w:id="1708" w:name="_Toc151445481"/>
      <w:bookmarkStart w:id="1709" w:name="_Toc160470558"/>
      <w:bookmarkStart w:id="1710" w:name="_Toc164873702"/>
      <w:bookmarkStart w:id="1711" w:name="_Toc180306339"/>
      <w:bookmarkStart w:id="1712" w:name="_Toc195374075"/>
      <w:bookmarkStart w:id="1713" w:name="_Toc207815129"/>
      <w:r w:rsidRPr="00585CA6">
        <w:rPr>
          <w:noProof/>
          <w:lang w:eastAsia="zh-CN"/>
        </w:rPr>
        <w:t>6.2</w:t>
      </w:r>
      <w:r w:rsidRPr="00585CA6">
        <w:t>.3.3</w:t>
      </w:r>
      <w:r w:rsidRPr="00585CA6">
        <w:tab/>
        <w:t xml:space="preserve">Resource: Individual </w:t>
      </w:r>
      <w:bookmarkEnd w:id="1706"/>
      <w:r w:rsidRPr="00585CA6">
        <w:t>Data Storage</w:t>
      </w:r>
      <w:bookmarkEnd w:id="1707"/>
      <w:bookmarkEnd w:id="1708"/>
      <w:bookmarkEnd w:id="1709"/>
      <w:bookmarkEnd w:id="1710"/>
      <w:bookmarkEnd w:id="1711"/>
      <w:bookmarkEnd w:id="1712"/>
      <w:bookmarkEnd w:id="1713"/>
    </w:p>
    <w:p w14:paraId="5A842200" w14:textId="77777777" w:rsidR="00432CA8" w:rsidRPr="00585CA6" w:rsidRDefault="00432CA8" w:rsidP="00432CA8">
      <w:pPr>
        <w:pStyle w:val="Heading5"/>
      </w:pPr>
      <w:bookmarkStart w:id="1714" w:name="_Toc144459675"/>
      <w:bookmarkStart w:id="1715" w:name="_Toc151379301"/>
      <w:bookmarkStart w:id="1716" w:name="_Toc151445482"/>
      <w:bookmarkStart w:id="1717" w:name="_Toc160470559"/>
      <w:bookmarkStart w:id="1718" w:name="_Toc164873703"/>
      <w:bookmarkStart w:id="1719" w:name="_Toc180306340"/>
      <w:bookmarkStart w:id="1720" w:name="_Toc195374076"/>
      <w:bookmarkStart w:id="1721" w:name="_Toc207815130"/>
      <w:r w:rsidRPr="00585CA6">
        <w:rPr>
          <w:noProof/>
          <w:lang w:eastAsia="zh-CN"/>
        </w:rPr>
        <w:t>6.2</w:t>
      </w:r>
      <w:r w:rsidRPr="00585CA6">
        <w:t>.3.3.1</w:t>
      </w:r>
      <w:r w:rsidRPr="00585CA6">
        <w:tab/>
        <w:t>Description</w:t>
      </w:r>
      <w:bookmarkEnd w:id="1714"/>
      <w:bookmarkEnd w:id="1715"/>
      <w:bookmarkEnd w:id="1716"/>
      <w:bookmarkEnd w:id="1717"/>
      <w:bookmarkEnd w:id="1718"/>
      <w:bookmarkEnd w:id="1719"/>
      <w:bookmarkEnd w:id="1720"/>
      <w:bookmarkEnd w:id="1721"/>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722" w:name="_Toc144459676"/>
      <w:bookmarkStart w:id="1723" w:name="_Toc151379302"/>
      <w:bookmarkStart w:id="1724" w:name="_Toc151445483"/>
      <w:bookmarkStart w:id="1725" w:name="_Toc160470560"/>
      <w:bookmarkStart w:id="1726" w:name="_Toc164873704"/>
      <w:bookmarkStart w:id="1727" w:name="_Toc180306341"/>
      <w:bookmarkStart w:id="1728" w:name="_Toc195374077"/>
      <w:bookmarkStart w:id="1729" w:name="_Toc207815131"/>
      <w:r w:rsidRPr="00585CA6">
        <w:rPr>
          <w:noProof/>
          <w:lang w:eastAsia="zh-CN"/>
        </w:rPr>
        <w:t>6.2</w:t>
      </w:r>
      <w:r w:rsidRPr="00585CA6">
        <w:t>.3.3.2</w:t>
      </w:r>
      <w:r w:rsidRPr="00585CA6">
        <w:tab/>
        <w:t>Resource Definition</w:t>
      </w:r>
      <w:bookmarkEnd w:id="1722"/>
      <w:bookmarkEnd w:id="1723"/>
      <w:bookmarkEnd w:id="1724"/>
      <w:bookmarkEnd w:id="1725"/>
      <w:bookmarkEnd w:id="1726"/>
      <w:bookmarkEnd w:id="1727"/>
      <w:bookmarkEnd w:id="1728"/>
      <w:bookmarkEnd w:id="1729"/>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730" w:name="_Toc144459677"/>
      <w:bookmarkStart w:id="1731" w:name="_Toc151379303"/>
      <w:bookmarkStart w:id="1732" w:name="_Toc151445484"/>
      <w:bookmarkStart w:id="1733" w:name="_Toc160470561"/>
      <w:bookmarkStart w:id="1734" w:name="_Toc164873705"/>
      <w:bookmarkStart w:id="1735" w:name="_Toc180306342"/>
      <w:bookmarkStart w:id="1736" w:name="_Toc195374078"/>
      <w:bookmarkStart w:id="1737" w:name="_Toc207815132"/>
      <w:r w:rsidRPr="00585CA6">
        <w:rPr>
          <w:noProof/>
          <w:lang w:eastAsia="zh-CN"/>
        </w:rPr>
        <w:t>6.2</w:t>
      </w:r>
      <w:r w:rsidRPr="00585CA6">
        <w:t>.3.3.3</w:t>
      </w:r>
      <w:r w:rsidRPr="00585CA6">
        <w:tab/>
        <w:t>Resource Standard Methods</w:t>
      </w:r>
      <w:bookmarkEnd w:id="1730"/>
      <w:bookmarkEnd w:id="1731"/>
      <w:bookmarkEnd w:id="1732"/>
      <w:bookmarkEnd w:id="1733"/>
      <w:bookmarkEnd w:id="1734"/>
      <w:bookmarkEnd w:id="1735"/>
      <w:bookmarkEnd w:id="1736"/>
      <w:bookmarkEnd w:id="1737"/>
    </w:p>
    <w:p w14:paraId="60D5244F" w14:textId="77777777" w:rsidR="00432CA8" w:rsidRPr="00585CA6" w:rsidRDefault="00432CA8" w:rsidP="0052668D">
      <w:pPr>
        <w:pStyle w:val="H6"/>
      </w:pPr>
      <w:bookmarkStart w:id="1738" w:name="_Toc144459678"/>
      <w:bookmarkStart w:id="1739" w:name="_Toc151379304"/>
      <w:bookmarkStart w:id="1740" w:name="_Toc151445485"/>
      <w:bookmarkStart w:id="1741" w:name="_Toc160470562"/>
      <w:bookmarkStart w:id="1742" w:name="_Toc164873706"/>
      <w:bookmarkStart w:id="1743" w:name="_Toc180306343"/>
      <w:r w:rsidRPr="00585CA6">
        <w:rPr>
          <w:noProof/>
          <w:lang w:eastAsia="zh-CN"/>
        </w:rPr>
        <w:t>6.2</w:t>
      </w:r>
      <w:r w:rsidRPr="00585CA6">
        <w:t>.3.3.3.1</w:t>
      </w:r>
      <w:r w:rsidRPr="00585CA6">
        <w:tab/>
        <w:t>GET</w:t>
      </w:r>
      <w:bookmarkEnd w:id="1738"/>
      <w:bookmarkEnd w:id="1739"/>
      <w:bookmarkEnd w:id="1740"/>
      <w:bookmarkEnd w:id="1741"/>
      <w:bookmarkEnd w:id="1742"/>
      <w:bookmarkEnd w:id="1743"/>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744" w:name="_Toc144459679"/>
      <w:bookmarkStart w:id="1745" w:name="_Toc151379305"/>
      <w:bookmarkStart w:id="1746" w:name="_Toc151445486"/>
      <w:bookmarkStart w:id="1747" w:name="_Toc160470563"/>
      <w:bookmarkStart w:id="1748" w:name="_Toc164873707"/>
      <w:bookmarkStart w:id="1749" w:name="_Toc180306344"/>
      <w:r w:rsidRPr="00585CA6">
        <w:rPr>
          <w:noProof/>
          <w:lang w:eastAsia="zh-CN"/>
        </w:rPr>
        <w:t>6.2</w:t>
      </w:r>
      <w:r w:rsidRPr="00585CA6">
        <w:t>.3.3.3.2</w:t>
      </w:r>
      <w:r w:rsidRPr="00585CA6">
        <w:tab/>
        <w:t>PUT</w:t>
      </w:r>
      <w:bookmarkEnd w:id="1744"/>
      <w:bookmarkEnd w:id="1745"/>
      <w:bookmarkEnd w:id="1746"/>
      <w:bookmarkEnd w:id="1747"/>
      <w:bookmarkEnd w:id="1748"/>
      <w:bookmarkEnd w:id="1749"/>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750" w:name="_Toc144459680"/>
      <w:bookmarkStart w:id="1751" w:name="_Toc151379306"/>
      <w:bookmarkStart w:id="1752" w:name="_Toc151445487"/>
      <w:bookmarkStart w:id="1753" w:name="_Toc160470564"/>
      <w:bookmarkStart w:id="1754" w:name="_Toc164873708"/>
      <w:bookmarkStart w:id="1755" w:name="_Toc180306345"/>
      <w:r w:rsidRPr="00585CA6">
        <w:rPr>
          <w:noProof/>
          <w:lang w:eastAsia="zh-CN"/>
        </w:rPr>
        <w:t>6.2</w:t>
      </w:r>
      <w:r w:rsidRPr="00585CA6">
        <w:t>.3.3.3.3</w:t>
      </w:r>
      <w:r w:rsidRPr="00585CA6">
        <w:tab/>
        <w:t>PATCH</w:t>
      </w:r>
      <w:bookmarkEnd w:id="1750"/>
      <w:bookmarkEnd w:id="1751"/>
      <w:bookmarkEnd w:id="1752"/>
      <w:bookmarkEnd w:id="1753"/>
      <w:bookmarkEnd w:id="1754"/>
      <w:bookmarkEnd w:id="1755"/>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756" w:name="_Toc144459681"/>
      <w:bookmarkStart w:id="1757" w:name="_Toc151379307"/>
      <w:bookmarkStart w:id="1758" w:name="_Toc151445488"/>
      <w:bookmarkStart w:id="1759" w:name="_Toc160470565"/>
      <w:bookmarkStart w:id="1760" w:name="_Toc164873709"/>
      <w:bookmarkStart w:id="1761" w:name="_Toc180306346"/>
      <w:r w:rsidRPr="00585CA6">
        <w:rPr>
          <w:noProof/>
          <w:lang w:eastAsia="zh-CN"/>
        </w:rPr>
        <w:lastRenderedPageBreak/>
        <w:t>6.2</w:t>
      </w:r>
      <w:r w:rsidRPr="00585CA6">
        <w:t>.3.3.3.4</w:t>
      </w:r>
      <w:r w:rsidRPr="00585CA6">
        <w:tab/>
        <w:t>DELETE</w:t>
      </w:r>
      <w:bookmarkEnd w:id="1756"/>
      <w:bookmarkEnd w:id="1757"/>
      <w:bookmarkEnd w:id="1758"/>
      <w:bookmarkEnd w:id="1759"/>
      <w:bookmarkEnd w:id="1760"/>
      <w:bookmarkEnd w:id="1761"/>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762" w:name="_Toc144459682"/>
      <w:bookmarkStart w:id="1763" w:name="_Toc151379308"/>
      <w:bookmarkStart w:id="1764" w:name="_Toc151445489"/>
      <w:bookmarkStart w:id="1765" w:name="_Toc160470566"/>
      <w:bookmarkStart w:id="1766" w:name="_Toc164873710"/>
      <w:bookmarkStart w:id="1767" w:name="_Toc180306347"/>
      <w:bookmarkStart w:id="1768" w:name="_Toc195374079"/>
      <w:bookmarkStart w:id="1769" w:name="_Toc207815133"/>
      <w:r w:rsidRPr="00585CA6">
        <w:rPr>
          <w:noProof/>
          <w:lang w:eastAsia="zh-CN"/>
        </w:rPr>
        <w:t>6.2</w:t>
      </w:r>
      <w:r w:rsidRPr="00585CA6">
        <w:t>.3.3.4</w:t>
      </w:r>
      <w:r w:rsidRPr="00585CA6">
        <w:tab/>
        <w:t>Resource Custom Operations</w:t>
      </w:r>
      <w:bookmarkEnd w:id="1762"/>
      <w:bookmarkEnd w:id="1763"/>
      <w:bookmarkEnd w:id="1764"/>
      <w:bookmarkEnd w:id="1765"/>
      <w:bookmarkEnd w:id="1766"/>
      <w:bookmarkEnd w:id="1767"/>
      <w:bookmarkEnd w:id="1768"/>
      <w:bookmarkEnd w:id="1769"/>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770" w:name="_Toc151379309"/>
      <w:bookmarkStart w:id="1771" w:name="_Toc151445490"/>
      <w:bookmarkStart w:id="1772" w:name="_Toc160470567"/>
      <w:bookmarkStart w:id="1773" w:name="_Toc164873711"/>
      <w:bookmarkStart w:id="1774" w:name="_Toc180306348"/>
      <w:bookmarkStart w:id="1775" w:name="_Toc195374080"/>
      <w:bookmarkStart w:id="1776" w:name="_Toc144459689"/>
      <w:bookmarkStart w:id="1777" w:name="_Toc207815134"/>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770"/>
      <w:bookmarkEnd w:id="1771"/>
      <w:bookmarkEnd w:id="1772"/>
      <w:bookmarkEnd w:id="1773"/>
      <w:bookmarkEnd w:id="1774"/>
      <w:bookmarkEnd w:id="1775"/>
      <w:bookmarkEnd w:id="1777"/>
    </w:p>
    <w:p w14:paraId="7D64272C" w14:textId="77777777" w:rsidR="00432CA8" w:rsidRPr="00585CA6" w:rsidRDefault="00432CA8" w:rsidP="00432CA8">
      <w:pPr>
        <w:pStyle w:val="Heading5"/>
      </w:pPr>
      <w:bookmarkStart w:id="1778" w:name="_Toc151379310"/>
      <w:bookmarkStart w:id="1779" w:name="_Toc151445491"/>
      <w:bookmarkStart w:id="1780" w:name="_Toc160470568"/>
      <w:bookmarkStart w:id="1781" w:name="_Toc164873712"/>
      <w:bookmarkStart w:id="1782" w:name="_Toc180306349"/>
      <w:bookmarkStart w:id="1783" w:name="_Toc195374081"/>
      <w:bookmarkStart w:id="1784" w:name="_Toc207815135"/>
      <w:r w:rsidRPr="00585CA6">
        <w:rPr>
          <w:noProof/>
          <w:lang w:eastAsia="zh-CN"/>
        </w:rPr>
        <w:t>6.2</w:t>
      </w:r>
      <w:r w:rsidRPr="00585CA6">
        <w:t>.3.4.1</w:t>
      </w:r>
      <w:r w:rsidRPr="00585CA6">
        <w:tab/>
        <w:t>Description</w:t>
      </w:r>
      <w:bookmarkEnd w:id="1778"/>
      <w:bookmarkEnd w:id="1779"/>
      <w:bookmarkEnd w:id="1780"/>
      <w:bookmarkEnd w:id="1781"/>
      <w:bookmarkEnd w:id="1782"/>
      <w:bookmarkEnd w:id="1783"/>
      <w:bookmarkEnd w:id="178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785" w:name="_Toc151379311"/>
      <w:bookmarkStart w:id="1786" w:name="_Toc151445492"/>
      <w:bookmarkStart w:id="1787" w:name="_Toc160470569"/>
      <w:bookmarkStart w:id="1788" w:name="_Toc164873713"/>
      <w:bookmarkStart w:id="1789" w:name="_Toc180306350"/>
      <w:bookmarkStart w:id="1790" w:name="_Toc195374082"/>
      <w:bookmarkStart w:id="1791" w:name="_Toc207815136"/>
      <w:r w:rsidRPr="00585CA6">
        <w:rPr>
          <w:noProof/>
          <w:lang w:eastAsia="zh-CN"/>
        </w:rPr>
        <w:t>6.2</w:t>
      </w:r>
      <w:r w:rsidRPr="00585CA6">
        <w:t>.3.4.2</w:t>
      </w:r>
      <w:r w:rsidRPr="00585CA6">
        <w:tab/>
        <w:t>Resource Definition</w:t>
      </w:r>
      <w:bookmarkEnd w:id="1785"/>
      <w:bookmarkEnd w:id="1786"/>
      <w:bookmarkEnd w:id="1787"/>
      <w:bookmarkEnd w:id="1788"/>
      <w:bookmarkEnd w:id="1789"/>
      <w:bookmarkEnd w:id="1790"/>
      <w:bookmarkEnd w:id="179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792" w:name="_Toc151379312"/>
      <w:bookmarkStart w:id="1793" w:name="_Toc151445493"/>
      <w:bookmarkStart w:id="1794" w:name="_Toc160470570"/>
      <w:bookmarkStart w:id="1795" w:name="_Toc164873714"/>
      <w:bookmarkStart w:id="1796" w:name="_Toc180306351"/>
      <w:bookmarkStart w:id="1797" w:name="_Toc195374083"/>
      <w:bookmarkStart w:id="1798" w:name="_Toc207815137"/>
      <w:r w:rsidRPr="00585CA6">
        <w:rPr>
          <w:noProof/>
          <w:lang w:eastAsia="zh-CN"/>
        </w:rPr>
        <w:t>6.2</w:t>
      </w:r>
      <w:r w:rsidRPr="00585CA6">
        <w:t>.3.4.3</w:t>
      </w:r>
      <w:r w:rsidRPr="00585CA6">
        <w:tab/>
        <w:t>Resource Standard Methods</w:t>
      </w:r>
      <w:bookmarkEnd w:id="1792"/>
      <w:bookmarkEnd w:id="1793"/>
      <w:bookmarkEnd w:id="1794"/>
      <w:bookmarkEnd w:id="1795"/>
      <w:bookmarkEnd w:id="1796"/>
      <w:bookmarkEnd w:id="1797"/>
      <w:bookmarkEnd w:id="1798"/>
    </w:p>
    <w:p w14:paraId="617424F2" w14:textId="77777777" w:rsidR="00432CA8" w:rsidRPr="00585CA6" w:rsidRDefault="00432CA8" w:rsidP="0052668D">
      <w:pPr>
        <w:pStyle w:val="H6"/>
        <w:rPr>
          <w:rFonts w:eastAsia="SimSun"/>
        </w:rPr>
      </w:pPr>
      <w:bookmarkStart w:id="1799" w:name="_Toc151379313"/>
      <w:bookmarkStart w:id="1800" w:name="_Toc151445494"/>
      <w:bookmarkStart w:id="1801" w:name="_Toc160470571"/>
      <w:bookmarkStart w:id="1802" w:name="_Toc164873715"/>
      <w:bookmarkStart w:id="1803" w:name="_Toc180306352"/>
      <w:r w:rsidRPr="00585CA6">
        <w:rPr>
          <w:noProof/>
          <w:lang w:eastAsia="zh-CN"/>
        </w:rPr>
        <w:t>6.2</w:t>
      </w:r>
      <w:r w:rsidRPr="00585CA6">
        <w:rPr>
          <w:rFonts w:eastAsia="SimSun"/>
        </w:rPr>
        <w:t>.3.4.3.2</w:t>
      </w:r>
      <w:r w:rsidRPr="00585CA6">
        <w:rPr>
          <w:rFonts w:eastAsia="SimSun"/>
        </w:rPr>
        <w:tab/>
        <w:t>POST</w:t>
      </w:r>
      <w:bookmarkEnd w:id="1799"/>
      <w:bookmarkEnd w:id="1800"/>
      <w:bookmarkEnd w:id="1801"/>
      <w:bookmarkEnd w:id="1802"/>
      <w:bookmarkEnd w:id="180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804" w:name="_Toc151379314"/>
      <w:bookmarkStart w:id="1805" w:name="_Toc151445495"/>
      <w:bookmarkStart w:id="1806" w:name="_Toc160470572"/>
      <w:bookmarkStart w:id="1807" w:name="_Toc164873716"/>
      <w:bookmarkStart w:id="1808" w:name="_Toc180306353"/>
      <w:bookmarkStart w:id="1809" w:name="_Toc195374084"/>
      <w:bookmarkStart w:id="1810" w:name="_Toc207815138"/>
      <w:r w:rsidRPr="00585CA6">
        <w:rPr>
          <w:noProof/>
          <w:lang w:eastAsia="zh-CN"/>
        </w:rPr>
        <w:t>6.2</w:t>
      </w:r>
      <w:r w:rsidRPr="00585CA6">
        <w:t>.3.4.4</w:t>
      </w:r>
      <w:r w:rsidRPr="00585CA6">
        <w:tab/>
        <w:t>Resource Custom Operations</w:t>
      </w:r>
      <w:bookmarkEnd w:id="1804"/>
      <w:bookmarkEnd w:id="1805"/>
      <w:bookmarkEnd w:id="1806"/>
      <w:bookmarkEnd w:id="1807"/>
      <w:bookmarkEnd w:id="1808"/>
      <w:bookmarkEnd w:id="1809"/>
      <w:bookmarkEnd w:id="1810"/>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811" w:name="_Toc151379315"/>
      <w:bookmarkStart w:id="1812" w:name="_Toc151445496"/>
      <w:bookmarkStart w:id="1813" w:name="_Toc160470573"/>
      <w:bookmarkStart w:id="1814" w:name="_Toc164873717"/>
      <w:bookmarkStart w:id="1815" w:name="_Toc180306354"/>
      <w:bookmarkStart w:id="1816" w:name="_Toc195374085"/>
      <w:bookmarkStart w:id="1817" w:name="_Toc207815139"/>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811"/>
      <w:bookmarkEnd w:id="1812"/>
      <w:bookmarkEnd w:id="1813"/>
      <w:bookmarkEnd w:id="1814"/>
      <w:bookmarkEnd w:id="1815"/>
      <w:bookmarkEnd w:id="1816"/>
      <w:bookmarkEnd w:id="1817"/>
    </w:p>
    <w:p w14:paraId="6289FCD9" w14:textId="77777777" w:rsidR="00432CA8" w:rsidRPr="00585CA6" w:rsidRDefault="00432CA8" w:rsidP="00432CA8">
      <w:pPr>
        <w:pStyle w:val="Heading5"/>
      </w:pPr>
      <w:bookmarkStart w:id="1818" w:name="_Toc151379316"/>
      <w:bookmarkStart w:id="1819" w:name="_Toc151445497"/>
      <w:bookmarkStart w:id="1820" w:name="_Toc160470574"/>
      <w:bookmarkStart w:id="1821" w:name="_Toc164873718"/>
      <w:bookmarkStart w:id="1822" w:name="_Toc180306355"/>
      <w:bookmarkStart w:id="1823" w:name="_Toc195374086"/>
      <w:bookmarkStart w:id="1824" w:name="_Toc207815140"/>
      <w:r w:rsidRPr="00585CA6">
        <w:rPr>
          <w:noProof/>
          <w:lang w:eastAsia="zh-CN"/>
        </w:rPr>
        <w:t>6.2</w:t>
      </w:r>
      <w:r w:rsidRPr="00585CA6">
        <w:t>.3.5.1</w:t>
      </w:r>
      <w:r w:rsidRPr="00585CA6">
        <w:tab/>
        <w:t>Description</w:t>
      </w:r>
      <w:bookmarkEnd w:id="1818"/>
      <w:bookmarkEnd w:id="1819"/>
      <w:bookmarkEnd w:id="1820"/>
      <w:bookmarkEnd w:id="1821"/>
      <w:bookmarkEnd w:id="1822"/>
      <w:bookmarkEnd w:id="1823"/>
      <w:bookmarkEnd w:id="1824"/>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825" w:name="_Toc151379317"/>
      <w:bookmarkStart w:id="1826" w:name="_Toc151445498"/>
      <w:bookmarkStart w:id="1827" w:name="_Toc160470575"/>
      <w:bookmarkStart w:id="1828" w:name="_Toc164873719"/>
      <w:bookmarkStart w:id="1829" w:name="_Toc180306356"/>
      <w:bookmarkStart w:id="1830" w:name="_Toc195374087"/>
      <w:bookmarkStart w:id="1831" w:name="_Toc207815141"/>
      <w:r w:rsidRPr="00585CA6">
        <w:rPr>
          <w:noProof/>
          <w:lang w:eastAsia="zh-CN"/>
        </w:rPr>
        <w:t>6.2</w:t>
      </w:r>
      <w:r w:rsidRPr="00585CA6">
        <w:t>.3.5.2</w:t>
      </w:r>
      <w:r w:rsidRPr="00585CA6">
        <w:tab/>
        <w:t>Resource Definition</w:t>
      </w:r>
      <w:bookmarkEnd w:id="1825"/>
      <w:bookmarkEnd w:id="1826"/>
      <w:bookmarkEnd w:id="1827"/>
      <w:bookmarkEnd w:id="1828"/>
      <w:bookmarkEnd w:id="1829"/>
      <w:bookmarkEnd w:id="1830"/>
      <w:bookmarkEnd w:id="1831"/>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832" w:name="_Toc151379318"/>
      <w:bookmarkStart w:id="1833" w:name="_Toc151445499"/>
      <w:bookmarkStart w:id="1834" w:name="_Toc160470576"/>
      <w:bookmarkStart w:id="1835" w:name="_Toc164873720"/>
      <w:bookmarkStart w:id="1836" w:name="_Toc180306357"/>
      <w:bookmarkStart w:id="1837" w:name="_Toc195374088"/>
      <w:bookmarkStart w:id="1838" w:name="_Toc207815142"/>
      <w:r w:rsidRPr="00585CA6">
        <w:rPr>
          <w:noProof/>
          <w:lang w:eastAsia="zh-CN"/>
        </w:rPr>
        <w:t>6.2</w:t>
      </w:r>
      <w:r w:rsidRPr="00585CA6">
        <w:t>.3.5.3</w:t>
      </w:r>
      <w:r w:rsidRPr="00585CA6">
        <w:tab/>
        <w:t>Resource Standard Methods</w:t>
      </w:r>
      <w:bookmarkEnd w:id="1832"/>
      <w:bookmarkEnd w:id="1833"/>
      <w:bookmarkEnd w:id="1834"/>
      <w:bookmarkEnd w:id="1835"/>
      <w:bookmarkEnd w:id="1836"/>
      <w:bookmarkEnd w:id="1837"/>
      <w:bookmarkEnd w:id="1838"/>
    </w:p>
    <w:p w14:paraId="5027DEF2" w14:textId="77777777" w:rsidR="00432CA8" w:rsidRPr="00585CA6" w:rsidRDefault="00432CA8" w:rsidP="0052668D">
      <w:pPr>
        <w:pStyle w:val="H6"/>
      </w:pPr>
      <w:bookmarkStart w:id="1839" w:name="_Toc151379319"/>
      <w:bookmarkStart w:id="1840" w:name="_Toc151445500"/>
      <w:bookmarkStart w:id="1841" w:name="_Toc160470577"/>
      <w:bookmarkStart w:id="1842" w:name="_Toc164873721"/>
      <w:bookmarkStart w:id="1843" w:name="_Toc180306358"/>
      <w:r w:rsidRPr="00585CA6">
        <w:rPr>
          <w:noProof/>
          <w:lang w:eastAsia="zh-CN"/>
        </w:rPr>
        <w:t>6.2</w:t>
      </w:r>
      <w:r w:rsidRPr="00585CA6">
        <w:t>.3.5.3.1</w:t>
      </w:r>
      <w:r w:rsidRPr="00585CA6">
        <w:tab/>
        <w:t>GET</w:t>
      </w:r>
      <w:bookmarkEnd w:id="1839"/>
      <w:bookmarkEnd w:id="1840"/>
      <w:bookmarkEnd w:id="1841"/>
      <w:bookmarkEnd w:id="1842"/>
      <w:bookmarkEnd w:id="1843"/>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844" w:name="_Toc151379320"/>
      <w:bookmarkStart w:id="1845" w:name="_Toc151445501"/>
      <w:bookmarkStart w:id="1846" w:name="_Toc160470578"/>
      <w:bookmarkStart w:id="1847" w:name="_Toc164873722"/>
      <w:bookmarkStart w:id="1848" w:name="_Toc180306359"/>
      <w:r w:rsidRPr="00585CA6">
        <w:rPr>
          <w:noProof/>
          <w:lang w:eastAsia="zh-CN"/>
        </w:rPr>
        <w:t>6.2</w:t>
      </w:r>
      <w:r w:rsidRPr="00585CA6">
        <w:t>.3.5.3.2</w:t>
      </w:r>
      <w:r w:rsidRPr="00585CA6">
        <w:tab/>
        <w:t>PUT</w:t>
      </w:r>
      <w:bookmarkEnd w:id="1844"/>
      <w:bookmarkEnd w:id="1845"/>
      <w:bookmarkEnd w:id="1846"/>
      <w:bookmarkEnd w:id="1847"/>
      <w:bookmarkEnd w:id="1848"/>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849" w:name="_Toc151379321"/>
      <w:bookmarkStart w:id="1850" w:name="_Toc151445502"/>
      <w:bookmarkStart w:id="1851" w:name="_Toc160470579"/>
      <w:bookmarkStart w:id="1852" w:name="_Toc164873723"/>
      <w:bookmarkStart w:id="1853" w:name="_Toc180306360"/>
      <w:r w:rsidRPr="00585CA6">
        <w:rPr>
          <w:noProof/>
          <w:lang w:eastAsia="zh-CN"/>
        </w:rPr>
        <w:t>6.2</w:t>
      </w:r>
      <w:r w:rsidRPr="00585CA6">
        <w:t>.3.5.3.3</w:t>
      </w:r>
      <w:r w:rsidRPr="00585CA6">
        <w:tab/>
        <w:t>PATCH</w:t>
      </w:r>
      <w:bookmarkEnd w:id="1849"/>
      <w:bookmarkEnd w:id="1850"/>
      <w:bookmarkEnd w:id="1851"/>
      <w:bookmarkEnd w:id="1852"/>
      <w:bookmarkEnd w:id="185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854" w:name="_Toc151379322"/>
      <w:bookmarkStart w:id="1855" w:name="_Toc151445503"/>
      <w:bookmarkStart w:id="1856" w:name="_Toc160470580"/>
      <w:bookmarkStart w:id="1857" w:name="_Toc164873724"/>
      <w:bookmarkStart w:id="1858" w:name="_Toc180306361"/>
      <w:r w:rsidRPr="00585CA6">
        <w:rPr>
          <w:noProof/>
          <w:lang w:eastAsia="zh-CN"/>
        </w:rPr>
        <w:t>6.2</w:t>
      </w:r>
      <w:r w:rsidRPr="00585CA6">
        <w:t>.3.5.3.4</w:t>
      </w:r>
      <w:r w:rsidRPr="00585CA6">
        <w:tab/>
        <w:t>DELETE</w:t>
      </w:r>
      <w:bookmarkEnd w:id="1854"/>
      <w:bookmarkEnd w:id="1855"/>
      <w:bookmarkEnd w:id="1856"/>
      <w:bookmarkEnd w:id="1857"/>
      <w:bookmarkEnd w:id="1858"/>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859" w:name="_Toc151379323"/>
      <w:bookmarkStart w:id="1860" w:name="_Toc151445504"/>
      <w:bookmarkStart w:id="1861" w:name="_Toc160470581"/>
      <w:bookmarkStart w:id="1862" w:name="_Toc164873725"/>
      <w:bookmarkStart w:id="1863" w:name="_Toc180306362"/>
      <w:bookmarkStart w:id="1864" w:name="_Toc195374089"/>
      <w:bookmarkStart w:id="1865" w:name="_Toc207815143"/>
      <w:r w:rsidRPr="00585CA6">
        <w:rPr>
          <w:noProof/>
          <w:lang w:eastAsia="zh-CN"/>
        </w:rPr>
        <w:t>6.2</w:t>
      </w:r>
      <w:r w:rsidRPr="00585CA6">
        <w:t>.3.5.4</w:t>
      </w:r>
      <w:r w:rsidRPr="00585CA6">
        <w:tab/>
        <w:t>Resource Custom Operations</w:t>
      </w:r>
      <w:bookmarkEnd w:id="1859"/>
      <w:bookmarkEnd w:id="1860"/>
      <w:bookmarkEnd w:id="1861"/>
      <w:bookmarkEnd w:id="1862"/>
      <w:bookmarkEnd w:id="1863"/>
      <w:bookmarkEnd w:id="1864"/>
      <w:bookmarkEnd w:id="1865"/>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866" w:name="_Toc151379324"/>
      <w:bookmarkStart w:id="1867" w:name="_Toc151445505"/>
      <w:bookmarkStart w:id="1868" w:name="_Toc160470582"/>
      <w:bookmarkStart w:id="1869" w:name="_Toc164873726"/>
      <w:bookmarkStart w:id="1870" w:name="_Toc180306363"/>
      <w:bookmarkStart w:id="1871" w:name="_Toc195374090"/>
      <w:bookmarkStart w:id="1872" w:name="_Toc207815144"/>
      <w:r w:rsidRPr="00585CA6">
        <w:rPr>
          <w:noProof/>
          <w:lang w:eastAsia="zh-CN"/>
        </w:rPr>
        <w:t>6.2</w:t>
      </w:r>
      <w:r w:rsidRPr="00585CA6">
        <w:t>.4</w:t>
      </w:r>
      <w:r w:rsidRPr="00585CA6">
        <w:tab/>
        <w:t>Custom Operations without associated resources</w:t>
      </w:r>
      <w:bookmarkEnd w:id="1776"/>
      <w:bookmarkEnd w:id="1866"/>
      <w:bookmarkEnd w:id="1867"/>
      <w:bookmarkEnd w:id="1868"/>
      <w:bookmarkEnd w:id="1869"/>
      <w:bookmarkEnd w:id="1870"/>
      <w:bookmarkEnd w:id="1871"/>
      <w:bookmarkEnd w:id="1872"/>
    </w:p>
    <w:p w14:paraId="05E92B9D" w14:textId="77777777" w:rsidR="00432CA8" w:rsidRPr="00585CA6" w:rsidRDefault="00432CA8" w:rsidP="00432CA8">
      <w:pPr>
        <w:pStyle w:val="Heading4"/>
      </w:pPr>
      <w:bookmarkStart w:id="1873" w:name="_Toc151379325"/>
      <w:bookmarkStart w:id="1874" w:name="_Toc151445506"/>
      <w:bookmarkStart w:id="1875" w:name="_Toc160470583"/>
      <w:bookmarkStart w:id="1876" w:name="_Toc164873727"/>
      <w:bookmarkStart w:id="1877" w:name="_Toc180306364"/>
      <w:bookmarkStart w:id="1878" w:name="_Toc195374091"/>
      <w:bookmarkStart w:id="1879" w:name="_Toc144459690"/>
      <w:bookmarkStart w:id="1880" w:name="_Toc207815145"/>
      <w:r w:rsidRPr="00585CA6">
        <w:rPr>
          <w:noProof/>
          <w:lang w:eastAsia="zh-CN"/>
        </w:rPr>
        <w:t>6.2</w:t>
      </w:r>
      <w:r w:rsidRPr="00585CA6">
        <w:t>.4.1</w:t>
      </w:r>
      <w:r w:rsidRPr="00585CA6">
        <w:tab/>
        <w:t>Overview</w:t>
      </w:r>
      <w:bookmarkEnd w:id="1873"/>
      <w:bookmarkEnd w:id="1874"/>
      <w:bookmarkEnd w:id="1875"/>
      <w:bookmarkEnd w:id="1876"/>
      <w:bookmarkEnd w:id="1877"/>
      <w:bookmarkEnd w:id="1878"/>
      <w:bookmarkEnd w:id="1880"/>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881" w:name="_MON_1768861839"/>
    <w:bookmarkEnd w:id="1881"/>
    <w:p w14:paraId="343059DA" w14:textId="1A263504" w:rsidR="00432CA8" w:rsidRPr="00585CA6" w:rsidRDefault="003B7B88" w:rsidP="00432CA8">
      <w:pPr>
        <w:pStyle w:val="TH"/>
      </w:pPr>
      <w:r w:rsidRPr="00585CA6">
        <w:object w:dxaOrig="9633" w:dyaOrig="2961" w14:anchorId="51063893">
          <v:shape id="_x0000_i1063" type="#_x0000_t75" style="width:481.5pt;height:148.5pt" o:ole="">
            <v:imagedata r:id="rId85" o:title=""/>
          </v:shape>
          <o:OLEObject Type="Embed" ProgID="Word.Document.8" ShapeID="_x0000_i1063" DrawAspect="Content" ObjectID="_1818437035"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882" w:name="_Hlk149572825"/>
            <w:r w:rsidRPr="00585CA6">
              <w:t>SEALDD data storage delivery</w:t>
            </w:r>
            <w:bookmarkEnd w:id="1882"/>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883" w:name="_Hlk158248675"/>
            <w:r w:rsidRPr="009F7F86">
              <w:t>establish-del-conn</w:t>
            </w:r>
            <w:bookmarkEnd w:id="1883"/>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884" w:name="_Toc151379326"/>
      <w:bookmarkStart w:id="1885" w:name="_Toc151445507"/>
      <w:bookmarkStart w:id="1886" w:name="_Toc160470584"/>
      <w:bookmarkStart w:id="1887" w:name="_Toc164873728"/>
      <w:bookmarkStart w:id="1888" w:name="_Toc180306365"/>
      <w:bookmarkStart w:id="1889" w:name="_Toc195374092"/>
      <w:bookmarkStart w:id="1890" w:name="_Toc207815146"/>
      <w:r w:rsidRPr="00585CA6">
        <w:rPr>
          <w:noProof/>
          <w:lang w:eastAsia="zh-CN"/>
        </w:rPr>
        <w:t>6.2</w:t>
      </w:r>
      <w:r w:rsidRPr="00585CA6">
        <w:t>.4.2</w:t>
      </w:r>
      <w:r w:rsidRPr="00585CA6">
        <w:tab/>
        <w:t>Operation: DataDeliveryRequest</w:t>
      </w:r>
      <w:bookmarkEnd w:id="1884"/>
      <w:bookmarkEnd w:id="1885"/>
      <w:bookmarkEnd w:id="1886"/>
      <w:bookmarkEnd w:id="1887"/>
      <w:bookmarkEnd w:id="1888"/>
      <w:bookmarkEnd w:id="1889"/>
      <w:bookmarkEnd w:id="1890"/>
    </w:p>
    <w:p w14:paraId="36A3380C" w14:textId="77777777" w:rsidR="00432CA8" w:rsidRPr="00585CA6" w:rsidRDefault="00432CA8" w:rsidP="00432CA8">
      <w:pPr>
        <w:pStyle w:val="Heading5"/>
      </w:pPr>
      <w:bookmarkStart w:id="1891" w:name="_Toc151379327"/>
      <w:bookmarkStart w:id="1892" w:name="_Toc151445508"/>
      <w:bookmarkStart w:id="1893" w:name="_Toc160470585"/>
      <w:bookmarkStart w:id="1894" w:name="_Toc164873729"/>
      <w:bookmarkStart w:id="1895" w:name="_Toc180306366"/>
      <w:bookmarkStart w:id="1896" w:name="_Toc195374093"/>
      <w:bookmarkStart w:id="1897" w:name="_Toc207815147"/>
      <w:r w:rsidRPr="00585CA6">
        <w:rPr>
          <w:noProof/>
          <w:lang w:eastAsia="zh-CN"/>
        </w:rPr>
        <w:t>6.2</w:t>
      </w:r>
      <w:r w:rsidRPr="00585CA6">
        <w:t>.4.2.1</w:t>
      </w:r>
      <w:r w:rsidRPr="00585CA6">
        <w:tab/>
        <w:t>Description</w:t>
      </w:r>
      <w:bookmarkEnd w:id="1891"/>
      <w:bookmarkEnd w:id="1892"/>
      <w:bookmarkEnd w:id="1893"/>
      <w:bookmarkEnd w:id="1894"/>
      <w:bookmarkEnd w:id="1895"/>
      <w:bookmarkEnd w:id="1896"/>
      <w:bookmarkEnd w:id="1897"/>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898" w:name="_Toc151379328"/>
      <w:bookmarkStart w:id="1899" w:name="_Toc151445509"/>
      <w:bookmarkStart w:id="1900" w:name="_Toc160470586"/>
      <w:bookmarkStart w:id="1901" w:name="_Toc164873730"/>
      <w:bookmarkStart w:id="1902" w:name="_Toc180306367"/>
      <w:bookmarkStart w:id="1903" w:name="_Toc195374094"/>
      <w:bookmarkStart w:id="1904" w:name="_Toc207815148"/>
      <w:r w:rsidRPr="00585CA6">
        <w:rPr>
          <w:noProof/>
          <w:lang w:eastAsia="zh-CN"/>
        </w:rPr>
        <w:t>6.2</w:t>
      </w:r>
      <w:r w:rsidRPr="00585CA6">
        <w:t>.4.2.2</w:t>
      </w:r>
      <w:r w:rsidRPr="00585CA6">
        <w:tab/>
        <w:t>Operation Definition</w:t>
      </w:r>
      <w:bookmarkEnd w:id="1898"/>
      <w:bookmarkEnd w:id="1899"/>
      <w:bookmarkEnd w:id="1900"/>
      <w:bookmarkEnd w:id="1901"/>
      <w:bookmarkEnd w:id="1902"/>
      <w:bookmarkEnd w:id="1903"/>
      <w:bookmarkEnd w:id="1904"/>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905" w:name="_Toc160470587"/>
      <w:bookmarkStart w:id="1906" w:name="_Toc164873731"/>
      <w:bookmarkStart w:id="1907" w:name="_Toc180306368"/>
      <w:bookmarkStart w:id="1908" w:name="_Toc195374095"/>
      <w:bookmarkStart w:id="1909" w:name="_Toc151379329"/>
      <w:bookmarkStart w:id="1910" w:name="_Toc151445510"/>
      <w:bookmarkStart w:id="1911" w:name="_Toc207815149"/>
      <w:r w:rsidRPr="00585CA6">
        <w:rPr>
          <w:noProof/>
          <w:lang w:eastAsia="zh-CN"/>
        </w:rPr>
        <w:t>6.2</w:t>
      </w:r>
      <w:r w:rsidRPr="00585CA6">
        <w:t>.</w:t>
      </w:r>
      <w:r w:rsidRPr="00F01465">
        <w:t>4.3</w:t>
      </w:r>
      <w:r w:rsidRPr="00F01465">
        <w:tab/>
        <w:t>Operation: EstablishDelConn</w:t>
      </w:r>
      <w:bookmarkEnd w:id="1905"/>
      <w:bookmarkEnd w:id="1906"/>
      <w:bookmarkEnd w:id="1907"/>
      <w:bookmarkEnd w:id="1908"/>
      <w:bookmarkEnd w:id="1911"/>
    </w:p>
    <w:p w14:paraId="0BFB38A3" w14:textId="77777777" w:rsidR="00F01465" w:rsidRPr="00F01465" w:rsidRDefault="00F01465" w:rsidP="00F01465">
      <w:pPr>
        <w:pStyle w:val="Heading5"/>
      </w:pPr>
      <w:bookmarkStart w:id="1912" w:name="_Toc160470588"/>
      <w:bookmarkStart w:id="1913" w:name="_Toc164873732"/>
      <w:bookmarkStart w:id="1914" w:name="_Toc180306369"/>
      <w:bookmarkStart w:id="1915" w:name="_Toc195374096"/>
      <w:bookmarkStart w:id="1916" w:name="_Toc207815150"/>
      <w:r w:rsidRPr="00F01465">
        <w:rPr>
          <w:noProof/>
          <w:lang w:eastAsia="zh-CN"/>
        </w:rPr>
        <w:t>6.2</w:t>
      </w:r>
      <w:r w:rsidRPr="00F01465">
        <w:t>.4.3.1</w:t>
      </w:r>
      <w:r w:rsidRPr="00F01465">
        <w:tab/>
        <w:t>Description</w:t>
      </w:r>
      <w:bookmarkEnd w:id="1912"/>
      <w:bookmarkEnd w:id="1913"/>
      <w:bookmarkEnd w:id="1914"/>
      <w:bookmarkEnd w:id="1915"/>
      <w:bookmarkEnd w:id="1916"/>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917" w:name="_Toc160470589"/>
      <w:bookmarkStart w:id="1918" w:name="_Toc164873733"/>
      <w:bookmarkStart w:id="1919" w:name="_Toc180306370"/>
      <w:bookmarkStart w:id="1920" w:name="_Toc195374097"/>
      <w:bookmarkStart w:id="1921" w:name="_Toc207815151"/>
      <w:r w:rsidRPr="00F01465">
        <w:rPr>
          <w:noProof/>
          <w:lang w:eastAsia="zh-CN"/>
        </w:rPr>
        <w:t>6.2</w:t>
      </w:r>
      <w:r w:rsidRPr="00F01465">
        <w:t>.4.3.2</w:t>
      </w:r>
      <w:r w:rsidRPr="00F01465">
        <w:tab/>
        <w:t>Operation Definition</w:t>
      </w:r>
      <w:bookmarkEnd w:id="1917"/>
      <w:bookmarkEnd w:id="1918"/>
      <w:bookmarkEnd w:id="1919"/>
      <w:bookmarkEnd w:id="1920"/>
      <w:bookmarkEnd w:id="192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922" w:name="_Toc160470590"/>
      <w:bookmarkStart w:id="1923" w:name="_Toc164873734"/>
      <w:bookmarkStart w:id="1924" w:name="_Toc180306371"/>
      <w:bookmarkStart w:id="1925" w:name="_Toc195374098"/>
      <w:bookmarkStart w:id="1926" w:name="_Toc207815152"/>
      <w:r w:rsidRPr="00585CA6">
        <w:rPr>
          <w:noProof/>
          <w:lang w:eastAsia="zh-CN"/>
        </w:rPr>
        <w:t>6.2</w:t>
      </w:r>
      <w:r w:rsidRPr="00585CA6">
        <w:t>.5</w:t>
      </w:r>
      <w:r w:rsidRPr="00585CA6">
        <w:tab/>
        <w:t>Notifications</w:t>
      </w:r>
      <w:bookmarkEnd w:id="1879"/>
      <w:bookmarkEnd w:id="1909"/>
      <w:bookmarkEnd w:id="1910"/>
      <w:bookmarkEnd w:id="1922"/>
      <w:bookmarkEnd w:id="1923"/>
      <w:bookmarkEnd w:id="1924"/>
      <w:bookmarkEnd w:id="1925"/>
      <w:bookmarkEnd w:id="1926"/>
    </w:p>
    <w:p w14:paraId="7F1A282C" w14:textId="77777777" w:rsidR="00432CA8" w:rsidRPr="00585CA6" w:rsidRDefault="00432CA8" w:rsidP="00432CA8">
      <w:pPr>
        <w:pStyle w:val="Heading4"/>
      </w:pPr>
      <w:bookmarkStart w:id="1927" w:name="_Toc151379330"/>
      <w:bookmarkStart w:id="1928" w:name="_Toc151445511"/>
      <w:bookmarkStart w:id="1929" w:name="_Toc160470591"/>
      <w:bookmarkStart w:id="1930" w:name="_Toc164873735"/>
      <w:bookmarkStart w:id="1931" w:name="_Toc180306372"/>
      <w:bookmarkStart w:id="1932" w:name="_Toc195374099"/>
      <w:bookmarkStart w:id="1933" w:name="_Toc144459697"/>
      <w:bookmarkStart w:id="1934" w:name="_Toc207815153"/>
      <w:r w:rsidRPr="00585CA6">
        <w:rPr>
          <w:noProof/>
          <w:lang w:eastAsia="zh-CN"/>
        </w:rPr>
        <w:t>6.2</w:t>
      </w:r>
      <w:r w:rsidRPr="00585CA6">
        <w:t>.5.1</w:t>
      </w:r>
      <w:r w:rsidRPr="00585CA6">
        <w:tab/>
        <w:t>General</w:t>
      </w:r>
      <w:bookmarkEnd w:id="1927"/>
      <w:bookmarkEnd w:id="1928"/>
      <w:bookmarkEnd w:id="1929"/>
      <w:bookmarkEnd w:id="1930"/>
      <w:bookmarkEnd w:id="1931"/>
      <w:bookmarkEnd w:id="1932"/>
      <w:bookmarkEnd w:id="1934"/>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935" w:name="_Toc151379331"/>
      <w:bookmarkStart w:id="1936" w:name="_Toc151445512"/>
      <w:bookmarkStart w:id="1937" w:name="_Toc160470592"/>
      <w:bookmarkStart w:id="1938" w:name="_Toc164873736"/>
      <w:bookmarkStart w:id="1939" w:name="_Toc180306373"/>
      <w:bookmarkStart w:id="1940" w:name="_Toc195374100"/>
      <w:bookmarkStart w:id="1941" w:name="_Toc207815154"/>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935"/>
      <w:bookmarkEnd w:id="1936"/>
      <w:bookmarkEnd w:id="1937"/>
      <w:bookmarkEnd w:id="1938"/>
      <w:bookmarkEnd w:id="1939"/>
      <w:bookmarkEnd w:id="1940"/>
      <w:bookmarkEnd w:id="1941"/>
    </w:p>
    <w:p w14:paraId="078FE079" w14:textId="77777777" w:rsidR="00432CA8" w:rsidRPr="00585CA6" w:rsidRDefault="00432CA8" w:rsidP="00432CA8">
      <w:pPr>
        <w:pStyle w:val="Heading5"/>
        <w:rPr>
          <w:noProof/>
        </w:rPr>
      </w:pPr>
      <w:bookmarkStart w:id="1942" w:name="_Toc151379332"/>
      <w:bookmarkStart w:id="1943" w:name="_Toc151445513"/>
      <w:bookmarkStart w:id="1944" w:name="_Toc160470593"/>
      <w:bookmarkStart w:id="1945" w:name="_Toc164873737"/>
      <w:bookmarkStart w:id="1946" w:name="_Toc180306374"/>
      <w:bookmarkStart w:id="1947" w:name="_Toc195374101"/>
      <w:bookmarkStart w:id="1948" w:name="_Toc207815155"/>
      <w:r w:rsidRPr="00585CA6">
        <w:rPr>
          <w:noProof/>
          <w:lang w:eastAsia="zh-CN"/>
        </w:rPr>
        <w:t>6.2</w:t>
      </w:r>
      <w:r w:rsidRPr="00585CA6">
        <w:t>.5.2</w:t>
      </w:r>
      <w:r w:rsidRPr="00585CA6">
        <w:rPr>
          <w:noProof/>
        </w:rPr>
        <w:t>.1</w:t>
      </w:r>
      <w:r w:rsidRPr="00585CA6">
        <w:rPr>
          <w:noProof/>
        </w:rPr>
        <w:tab/>
        <w:t>Description</w:t>
      </w:r>
      <w:bookmarkEnd w:id="1942"/>
      <w:bookmarkEnd w:id="1943"/>
      <w:bookmarkEnd w:id="1944"/>
      <w:bookmarkEnd w:id="1945"/>
      <w:bookmarkEnd w:id="1946"/>
      <w:bookmarkEnd w:id="1947"/>
      <w:bookmarkEnd w:id="1948"/>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949" w:name="_Toc151379333"/>
      <w:bookmarkStart w:id="1950" w:name="_Toc151445514"/>
      <w:bookmarkStart w:id="1951" w:name="_Toc160470594"/>
      <w:bookmarkStart w:id="1952" w:name="_Toc164873738"/>
      <w:bookmarkStart w:id="1953" w:name="_Toc180306375"/>
      <w:bookmarkStart w:id="1954" w:name="_Toc195374102"/>
      <w:bookmarkStart w:id="1955" w:name="_Toc207815156"/>
      <w:r w:rsidRPr="00585CA6">
        <w:rPr>
          <w:noProof/>
          <w:lang w:eastAsia="zh-CN"/>
        </w:rPr>
        <w:t>6.2</w:t>
      </w:r>
      <w:r w:rsidRPr="00585CA6">
        <w:t>.5.2</w:t>
      </w:r>
      <w:r w:rsidRPr="00585CA6">
        <w:rPr>
          <w:noProof/>
        </w:rPr>
        <w:t>.2</w:t>
      </w:r>
      <w:r w:rsidRPr="00585CA6">
        <w:rPr>
          <w:noProof/>
        </w:rPr>
        <w:tab/>
        <w:t>Target URI</w:t>
      </w:r>
      <w:bookmarkEnd w:id="1949"/>
      <w:bookmarkEnd w:id="1950"/>
      <w:bookmarkEnd w:id="1951"/>
      <w:bookmarkEnd w:id="1952"/>
      <w:bookmarkEnd w:id="1953"/>
      <w:bookmarkEnd w:id="1954"/>
      <w:bookmarkEnd w:id="1955"/>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956" w:name="_Toc151379334"/>
      <w:bookmarkStart w:id="1957" w:name="_Toc151445515"/>
      <w:bookmarkStart w:id="1958" w:name="_Toc160470595"/>
      <w:bookmarkStart w:id="1959" w:name="_Toc164873739"/>
      <w:bookmarkStart w:id="1960" w:name="_Toc180306376"/>
      <w:bookmarkStart w:id="1961" w:name="_Toc195374103"/>
      <w:bookmarkStart w:id="1962" w:name="_Toc207815157"/>
      <w:r w:rsidRPr="00585CA6">
        <w:rPr>
          <w:noProof/>
          <w:lang w:eastAsia="zh-CN"/>
        </w:rPr>
        <w:t>6.2</w:t>
      </w:r>
      <w:r w:rsidRPr="00585CA6">
        <w:t>.5.2</w:t>
      </w:r>
      <w:r w:rsidRPr="00585CA6">
        <w:rPr>
          <w:noProof/>
        </w:rPr>
        <w:t>.3</w:t>
      </w:r>
      <w:r w:rsidRPr="00585CA6">
        <w:rPr>
          <w:noProof/>
        </w:rPr>
        <w:tab/>
        <w:t>Standard Methods</w:t>
      </w:r>
      <w:bookmarkEnd w:id="1956"/>
      <w:bookmarkEnd w:id="1957"/>
      <w:bookmarkEnd w:id="1958"/>
      <w:bookmarkEnd w:id="1959"/>
      <w:bookmarkEnd w:id="1960"/>
      <w:bookmarkEnd w:id="1961"/>
      <w:bookmarkEnd w:id="1962"/>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963" w:name="_Toc151379335"/>
      <w:bookmarkStart w:id="1964" w:name="_Toc151445516"/>
      <w:bookmarkStart w:id="1965" w:name="_Toc160470596"/>
      <w:bookmarkStart w:id="1966" w:name="_Toc164873740"/>
      <w:bookmarkStart w:id="1967" w:name="_Toc180306377"/>
      <w:bookmarkStart w:id="1968" w:name="_Toc195374104"/>
      <w:bookmarkStart w:id="1969" w:name="_Toc20781515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963"/>
      <w:bookmarkEnd w:id="1964"/>
      <w:bookmarkEnd w:id="1965"/>
      <w:bookmarkEnd w:id="1966"/>
      <w:bookmarkEnd w:id="1967"/>
      <w:bookmarkEnd w:id="1968"/>
      <w:bookmarkEnd w:id="1969"/>
    </w:p>
    <w:p w14:paraId="41D864A9" w14:textId="77777777" w:rsidR="00432CA8" w:rsidRPr="00585CA6" w:rsidRDefault="00432CA8" w:rsidP="00432CA8">
      <w:pPr>
        <w:pStyle w:val="Heading5"/>
        <w:rPr>
          <w:noProof/>
        </w:rPr>
      </w:pPr>
      <w:bookmarkStart w:id="1970" w:name="_Toc151379336"/>
      <w:bookmarkStart w:id="1971" w:name="_Toc151445517"/>
      <w:bookmarkStart w:id="1972" w:name="_Toc160470597"/>
      <w:bookmarkStart w:id="1973" w:name="_Toc164873741"/>
      <w:bookmarkStart w:id="1974" w:name="_Toc180306378"/>
      <w:bookmarkStart w:id="1975" w:name="_Toc195374105"/>
      <w:bookmarkStart w:id="1976" w:name="_Toc207815159"/>
      <w:r w:rsidRPr="00585CA6">
        <w:rPr>
          <w:noProof/>
          <w:lang w:eastAsia="zh-CN"/>
        </w:rPr>
        <w:t>6.2</w:t>
      </w:r>
      <w:r w:rsidRPr="00585CA6">
        <w:t>.5.3</w:t>
      </w:r>
      <w:r w:rsidRPr="00585CA6">
        <w:rPr>
          <w:noProof/>
        </w:rPr>
        <w:t>.1</w:t>
      </w:r>
      <w:r w:rsidRPr="00585CA6">
        <w:rPr>
          <w:noProof/>
        </w:rPr>
        <w:tab/>
        <w:t>Description</w:t>
      </w:r>
      <w:bookmarkEnd w:id="1970"/>
      <w:bookmarkEnd w:id="1971"/>
      <w:bookmarkEnd w:id="1972"/>
      <w:bookmarkEnd w:id="1973"/>
      <w:bookmarkEnd w:id="1974"/>
      <w:bookmarkEnd w:id="1975"/>
      <w:bookmarkEnd w:id="1976"/>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977" w:name="_Toc151379337"/>
      <w:bookmarkStart w:id="1978" w:name="_Toc151445518"/>
      <w:bookmarkStart w:id="1979" w:name="_Toc160470598"/>
      <w:bookmarkStart w:id="1980" w:name="_Toc164873742"/>
      <w:bookmarkStart w:id="1981" w:name="_Toc180306379"/>
      <w:bookmarkStart w:id="1982" w:name="_Toc195374106"/>
      <w:bookmarkStart w:id="1983" w:name="_Toc207815160"/>
      <w:r w:rsidRPr="00585CA6">
        <w:rPr>
          <w:noProof/>
          <w:lang w:eastAsia="zh-CN"/>
        </w:rPr>
        <w:t>6.2</w:t>
      </w:r>
      <w:r w:rsidRPr="00585CA6">
        <w:t>.5.3</w:t>
      </w:r>
      <w:r w:rsidRPr="00585CA6">
        <w:rPr>
          <w:noProof/>
        </w:rPr>
        <w:t>.2</w:t>
      </w:r>
      <w:r w:rsidRPr="00585CA6">
        <w:rPr>
          <w:noProof/>
        </w:rPr>
        <w:tab/>
        <w:t>Target URI</w:t>
      </w:r>
      <w:bookmarkEnd w:id="1977"/>
      <w:bookmarkEnd w:id="1978"/>
      <w:bookmarkEnd w:id="1979"/>
      <w:bookmarkEnd w:id="1980"/>
      <w:bookmarkEnd w:id="1981"/>
      <w:bookmarkEnd w:id="1982"/>
      <w:bookmarkEnd w:id="1983"/>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984" w:name="_Toc151379338"/>
      <w:bookmarkStart w:id="1985" w:name="_Toc151445519"/>
      <w:bookmarkStart w:id="1986" w:name="_Toc160470599"/>
      <w:bookmarkStart w:id="1987" w:name="_Toc164873743"/>
      <w:bookmarkStart w:id="1988" w:name="_Toc180306380"/>
      <w:bookmarkStart w:id="1989" w:name="_Toc195374107"/>
      <w:bookmarkStart w:id="1990" w:name="_Toc207815161"/>
      <w:r w:rsidRPr="00585CA6">
        <w:rPr>
          <w:noProof/>
          <w:lang w:eastAsia="zh-CN"/>
        </w:rPr>
        <w:t>6.2</w:t>
      </w:r>
      <w:r w:rsidRPr="00585CA6">
        <w:t>.5.3</w:t>
      </w:r>
      <w:r w:rsidRPr="00585CA6">
        <w:rPr>
          <w:noProof/>
        </w:rPr>
        <w:t>.3</w:t>
      </w:r>
      <w:r w:rsidRPr="00585CA6">
        <w:rPr>
          <w:noProof/>
        </w:rPr>
        <w:tab/>
        <w:t>Standard Methods</w:t>
      </w:r>
      <w:bookmarkEnd w:id="1984"/>
      <w:bookmarkEnd w:id="1985"/>
      <w:bookmarkEnd w:id="1986"/>
      <w:bookmarkEnd w:id="1987"/>
      <w:bookmarkEnd w:id="1988"/>
      <w:bookmarkEnd w:id="1989"/>
      <w:bookmarkEnd w:id="1990"/>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991" w:name="_Toc151379339"/>
      <w:bookmarkStart w:id="1992" w:name="_Toc151445520"/>
      <w:bookmarkStart w:id="1993" w:name="_Toc160470600"/>
      <w:bookmarkStart w:id="1994" w:name="_Toc164873744"/>
      <w:bookmarkStart w:id="1995" w:name="_Toc180306381"/>
      <w:bookmarkStart w:id="1996" w:name="_Toc195374108"/>
      <w:bookmarkStart w:id="1997" w:name="_Toc207815162"/>
      <w:r w:rsidRPr="00585CA6">
        <w:rPr>
          <w:noProof/>
          <w:lang w:eastAsia="zh-CN"/>
        </w:rPr>
        <w:t>6.2</w:t>
      </w:r>
      <w:r w:rsidRPr="00585CA6">
        <w:t>.6</w:t>
      </w:r>
      <w:r w:rsidRPr="00585CA6">
        <w:tab/>
        <w:t>Data Model</w:t>
      </w:r>
      <w:bookmarkEnd w:id="1933"/>
      <w:bookmarkEnd w:id="1991"/>
      <w:bookmarkEnd w:id="1992"/>
      <w:bookmarkEnd w:id="1993"/>
      <w:bookmarkEnd w:id="1994"/>
      <w:bookmarkEnd w:id="1995"/>
      <w:bookmarkEnd w:id="1996"/>
      <w:bookmarkEnd w:id="1997"/>
    </w:p>
    <w:p w14:paraId="176E613A" w14:textId="77777777" w:rsidR="00432CA8" w:rsidRPr="00585CA6" w:rsidRDefault="00432CA8" w:rsidP="00432CA8">
      <w:pPr>
        <w:pStyle w:val="Heading4"/>
      </w:pPr>
      <w:bookmarkStart w:id="1998" w:name="_Toc144459698"/>
      <w:bookmarkStart w:id="1999" w:name="_Toc151379340"/>
      <w:bookmarkStart w:id="2000" w:name="_Toc151445521"/>
      <w:bookmarkStart w:id="2001" w:name="_Toc160470601"/>
      <w:bookmarkStart w:id="2002" w:name="_Toc164873745"/>
      <w:bookmarkStart w:id="2003" w:name="_Toc180306382"/>
      <w:bookmarkStart w:id="2004" w:name="_Toc195374109"/>
      <w:bookmarkStart w:id="2005" w:name="_Toc207815163"/>
      <w:r w:rsidRPr="00585CA6">
        <w:rPr>
          <w:noProof/>
          <w:lang w:eastAsia="zh-CN"/>
        </w:rPr>
        <w:t>6.2</w:t>
      </w:r>
      <w:r w:rsidRPr="00585CA6">
        <w:t>.6.1</w:t>
      </w:r>
      <w:r w:rsidRPr="00585CA6">
        <w:tab/>
        <w:t>General</w:t>
      </w:r>
      <w:bookmarkEnd w:id="1998"/>
      <w:bookmarkEnd w:id="1999"/>
      <w:bookmarkEnd w:id="2000"/>
      <w:bookmarkEnd w:id="2001"/>
      <w:bookmarkEnd w:id="2002"/>
      <w:bookmarkEnd w:id="2003"/>
      <w:bookmarkEnd w:id="2004"/>
      <w:bookmarkEnd w:id="2005"/>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006" w:name="_Toc144459699"/>
      <w:bookmarkStart w:id="2007" w:name="_Toc151379341"/>
      <w:bookmarkStart w:id="2008" w:name="_Toc151445522"/>
      <w:bookmarkStart w:id="2009" w:name="_Toc160470602"/>
      <w:bookmarkStart w:id="2010" w:name="_Toc164873746"/>
      <w:bookmarkStart w:id="2011" w:name="_Toc180306383"/>
      <w:bookmarkStart w:id="2012" w:name="_Toc195374110"/>
      <w:bookmarkStart w:id="2013" w:name="_Toc207815164"/>
      <w:r w:rsidRPr="00585CA6">
        <w:rPr>
          <w:noProof/>
          <w:lang w:eastAsia="zh-CN"/>
        </w:rPr>
        <w:lastRenderedPageBreak/>
        <w:t>6.2</w:t>
      </w:r>
      <w:r w:rsidRPr="00585CA6">
        <w:rPr>
          <w:lang w:val="en-US"/>
        </w:rPr>
        <w:t>.6.2</w:t>
      </w:r>
      <w:r w:rsidRPr="00585CA6">
        <w:rPr>
          <w:lang w:val="en-US"/>
        </w:rPr>
        <w:tab/>
        <w:t>Structured data types</w:t>
      </w:r>
      <w:bookmarkEnd w:id="2006"/>
      <w:bookmarkEnd w:id="2007"/>
      <w:bookmarkEnd w:id="2008"/>
      <w:bookmarkEnd w:id="2009"/>
      <w:bookmarkEnd w:id="2010"/>
      <w:bookmarkEnd w:id="2011"/>
      <w:bookmarkEnd w:id="2012"/>
      <w:bookmarkEnd w:id="2013"/>
    </w:p>
    <w:p w14:paraId="2EE6753A" w14:textId="77777777" w:rsidR="00432CA8" w:rsidRPr="00585CA6" w:rsidRDefault="00432CA8" w:rsidP="00432CA8">
      <w:pPr>
        <w:pStyle w:val="Heading5"/>
      </w:pPr>
      <w:bookmarkStart w:id="2014" w:name="_Toc144459700"/>
      <w:bookmarkStart w:id="2015" w:name="_Toc151379342"/>
      <w:bookmarkStart w:id="2016" w:name="_Toc151445523"/>
      <w:bookmarkStart w:id="2017" w:name="_Toc160470603"/>
      <w:bookmarkStart w:id="2018" w:name="_Toc164873747"/>
      <w:bookmarkStart w:id="2019" w:name="_Toc180306384"/>
      <w:bookmarkStart w:id="2020" w:name="_Toc195374111"/>
      <w:bookmarkStart w:id="2021" w:name="_Toc207815165"/>
      <w:r w:rsidRPr="00585CA6">
        <w:rPr>
          <w:noProof/>
          <w:lang w:eastAsia="zh-CN"/>
        </w:rPr>
        <w:t>6.2</w:t>
      </w:r>
      <w:r w:rsidRPr="00585CA6">
        <w:t>.6.2.1</w:t>
      </w:r>
      <w:r w:rsidRPr="00585CA6">
        <w:tab/>
        <w:t>Introduction</w:t>
      </w:r>
      <w:bookmarkEnd w:id="2014"/>
      <w:bookmarkEnd w:id="2015"/>
      <w:bookmarkEnd w:id="2016"/>
      <w:bookmarkEnd w:id="2017"/>
      <w:bookmarkEnd w:id="2018"/>
      <w:bookmarkEnd w:id="2019"/>
      <w:bookmarkEnd w:id="2020"/>
      <w:bookmarkEnd w:id="202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022" w:name="_Toc151379343"/>
      <w:bookmarkStart w:id="2023" w:name="_Toc151445524"/>
      <w:bookmarkStart w:id="2024" w:name="_Toc160470604"/>
      <w:bookmarkStart w:id="2025" w:name="_Toc164873748"/>
      <w:bookmarkStart w:id="2026" w:name="_Toc180306385"/>
      <w:bookmarkStart w:id="2027" w:name="_Toc195374112"/>
      <w:bookmarkStart w:id="2028" w:name="_Toc144459702"/>
      <w:bookmarkStart w:id="2029" w:name="_Toc207815166"/>
      <w:r w:rsidRPr="00585CA6">
        <w:rPr>
          <w:noProof/>
          <w:lang w:eastAsia="zh-CN"/>
        </w:rPr>
        <w:t>6.2</w:t>
      </w:r>
      <w:r w:rsidRPr="00585CA6">
        <w:t>.6.2.2</w:t>
      </w:r>
      <w:r w:rsidRPr="00585CA6">
        <w:tab/>
        <w:t>Type: DataStorage</w:t>
      </w:r>
      <w:bookmarkEnd w:id="2022"/>
      <w:bookmarkEnd w:id="2023"/>
      <w:bookmarkEnd w:id="2024"/>
      <w:bookmarkEnd w:id="2025"/>
      <w:bookmarkEnd w:id="2026"/>
      <w:bookmarkEnd w:id="2027"/>
      <w:bookmarkEnd w:id="2029"/>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030" w:name="_Toc151379344"/>
      <w:bookmarkStart w:id="2031" w:name="_Toc151445525"/>
      <w:bookmarkStart w:id="2032" w:name="_Toc160470605"/>
      <w:bookmarkStart w:id="2033" w:name="_Toc164873749"/>
      <w:bookmarkStart w:id="2034" w:name="_Toc180306386"/>
      <w:bookmarkStart w:id="2035" w:name="_Toc195374113"/>
      <w:bookmarkStart w:id="2036" w:name="_Toc207815167"/>
      <w:r w:rsidRPr="00585CA6">
        <w:rPr>
          <w:noProof/>
          <w:lang w:eastAsia="zh-CN"/>
        </w:rPr>
        <w:t>6.2</w:t>
      </w:r>
      <w:r w:rsidRPr="00585CA6">
        <w:t>.6.2.3</w:t>
      </w:r>
      <w:r w:rsidRPr="00585CA6">
        <w:tab/>
        <w:t>Type: ReservReqData</w:t>
      </w:r>
      <w:bookmarkEnd w:id="2030"/>
      <w:bookmarkEnd w:id="2031"/>
      <w:bookmarkEnd w:id="2032"/>
      <w:bookmarkEnd w:id="2033"/>
      <w:bookmarkEnd w:id="2034"/>
      <w:bookmarkEnd w:id="2035"/>
      <w:bookmarkEnd w:id="2036"/>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037" w:name="_Toc151379345"/>
      <w:bookmarkStart w:id="2038" w:name="_Toc151445526"/>
      <w:bookmarkStart w:id="2039" w:name="_Toc160470606"/>
      <w:bookmarkStart w:id="2040" w:name="_Toc164873750"/>
      <w:bookmarkStart w:id="2041" w:name="_Toc180306387"/>
      <w:bookmarkStart w:id="2042" w:name="_Toc195374114"/>
      <w:bookmarkStart w:id="2043" w:name="_Toc207815168"/>
      <w:r w:rsidRPr="00585CA6">
        <w:rPr>
          <w:noProof/>
          <w:lang w:eastAsia="zh-CN"/>
        </w:rPr>
        <w:t>6.2</w:t>
      </w:r>
      <w:r w:rsidRPr="00585CA6">
        <w:t>.6.2.4</w:t>
      </w:r>
      <w:r w:rsidRPr="00585CA6">
        <w:tab/>
        <w:t>Type: ReservRespData</w:t>
      </w:r>
      <w:bookmarkEnd w:id="2037"/>
      <w:bookmarkEnd w:id="2038"/>
      <w:bookmarkEnd w:id="2039"/>
      <w:bookmarkEnd w:id="2040"/>
      <w:bookmarkEnd w:id="2041"/>
      <w:bookmarkEnd w:id="2042"/>
      <w:bookmarkEnd w:id="2043"/>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044" w:name="_Toc151379346"/>
      <w:bookmarkStart w:id="2045" w:name="_Toc151445527"/>
      <w:bookmarkStart w:id="2046" w:name="_Toc160470607"/>
      <w:bookmarkStart w:id="2047" w:name="_Toc164873751"/>
      <w:bookmarkStart w:id="2048" w:name="_Toc180306388"/>
      <w:bookmarkStart w:id="2049" w:name="_Toc195374115"/>
      <w:bookmarkStart w:id="2050" w:name="_Toc207815169"/>
      <w:r w:rsidRPr="00585CA6">
        <w:rPr>
          <w:noProof/>
          <w:lang w:eastAsia="zh-CN"/>
        </w:rPr>
        <w:lastRenderedPageBreak/>
        <w:t>6.2</w:t>
      </w:r>
      <w:r w:rsidRPr="00585CA6">
        <w:t>.6.2.5</w:t>
      </w:r>
      <w:r w:rsidRPr="00585CA6">
        <w:tab/>
        <w:t xml:space="preserve">Type: </w:t>
      </w:r>
      <w:bookmarkEnd w:id="2028"/>
      <w:r w:rsidRPr="00585CA6">
        <w:t>DataStoragePatch</w:t>
      </w:r>
      <w:bookmarkEnd w:id="2044"/>
      <w:bookmarkEnd w:id="2045"/>
      <w:bookmarkEnd w:id="2046"/>
      <w:bookmarkEnd w:id="2047"/>
      <w:bookmarkEnd w:id="2048"/>
      <w:bookmarkEnd w:id="2049"/>
      <w:bookmarkEnd w:id="2050"/>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051" w:name="_Toc151379347"/>
      <w:bookmarkStart w:id="2052" w:name="_Toc151445528"/>
      <w:bookmarkStart w:id="2053" w:name="_Toc160470608"/>
      <w:bookmarkStart w:id="2054" w:name="_Toc164873752"/>
      <w:bookmarkStart w:id="2055" w:name="_Toc180306389"/>
      <w:bookmarkStart w:id="2056" w:name="_Toc195374116"/>
      <w:bookmarkStart w:id="2057" w:name="_Toc144459710"/>
      <w:bookmarkStart w:id="2058" w:name="_Toc207815170"/>
      <w:r w:rsidRPr="00585CA6">
        <w:rPr>
          <w:noProof/>
          <w:lang w:eastAsia="zh-CN"/>
        </w:rPr>
        <w:t>6.2</w:t>
      </w:r>
      <w:r w:rsidRPr="00585CA6">
        <w:t>.6.2.6</w:t>
      </w:r>
      <w:r w:rsidRPr="00585CA6">
        <w:tab/>
        <w:t>Type: AccessCtrlPolicy</w:t>
      </w:r>
      <w:bookmarkEnd w:id="2051"/>
      <w:bookmarkEnd w:id="2052"/>
      <w:bookmarkEnd w:id="2053"/>
      <w:bookmarkEnd w:id="2054"/>
      <w:bookmarkEnd w:id="2055"/>
      <w:bookmarkEnd w:id="2056"/>
      <w:bookmarkEnd w:id="2058"/>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059" w:name="_Toc151379348"/>
      <w:bookmarkStart w:id="2060" w:name="_Toc151445529"/>
      <w:bookmarkStart w:id="2061" w:name="_Toc160470609"/>
      <w:bookmarkStart w:id="2062" w:name="_Toc164873753"/>
      <w:bookmarkStart w:id="2063" w:name="_Toc180306390"/>
      <w:bookmarkStart w:id="2064" w:name="_Toc195374117"/>
      <w:bookmarkStart w:id="2065" w:name="_Toc207815171"/>
      <w:r w:rsidRPr="00585CA6">
        <w:rPr>
          <w:noProof/>
          <w:lang w:eastAsia="zh-CN"/>
        </w:rPr>
        <w:t>6.2</w:t>
      </w:r>
      <w:r w:rsidRPr="00585CA6">
        <w:t>.6.2.7</w:t>
      </w:r>
      <w:r w:rsidRPr="00585CA6">
        <w:tab/>
        <w:t>Type: DataMngtSubsc</w:t>
      </w:r>
      <w:bookmarkEnd w:id="2059"/>
      <w:bookmarkEnd w:id="2060"/>
      <w:bookmarkEnd w:id="2061"/>
      <w:bookmarkEnd w:id="2062"/>
      <w:bookmarkEnd w:id="2063"/>
      <w:bookmarkEnd w:id="2064"/>
      <w:bookmarkEnd w:id="2065"/>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2066"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2066"/>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067" w:name="_Toc151379349"/>
      <w:bookmarkStart w:id="2068" w:name="_Toc151445530"/>
      <w:bookmarkStart w:id="2069" w:name="_Toc160470610"/>
      <w:bookmarkStart w:id="2070" w:name="_Toc164873754"/>
      <w:bookmarkStart w:id="2071" w:name="_Toc180306391"/>
      <w:bookmarkStart w:id="2072" w:name="_Toc195374118"/>
      <w:bookmarkStart w:id="2073" w:name="_Toc207815172"/>
      <w:r w:rsidRPr="00585CA6">
        <w:rPr>
          <w:noProof/>
          <w:lang w:eastAsia="zh-CN"/>
        </w:rPr>
        <w:lastRenderedPageBreak/>
        <w:t>6.2</w:t>
      </w:r>
      <w:r w:rsidRPr="00585CA6">
        <w:t>.6.2.8</w:t>
      </w:r>
      <w:r w:rsidRPr="00585CA6">
        <w:tab/>
        <w:t xml:space="preserve">Type: </w:t>
      </w:r>
      <w:bookmarkStart w:id="2074" w:name="_Hlk149565294"/>
      <w:r w:rsidRPr="00585CA6">
        <w:t>DataMngtNotif</w:t>
      </w:r>
      <w:bookmarkEnd w:id="2067"/>
      <w:bookmarkEnd w:id="2068"/>
      <w:bookmarkEnd w:id="2069"/>
      <w:bookmarkEnd w:id="2070"/>
      <w:bookmarkEnd w:id="2071"/>
      <w:bookmarkEnd w:id="2072"/>
      <w:bookmarkEnd w:id="2073"/>
      <w:bookmarkEnd w:id="2074"/>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075" w:name="_Toc151379350"/>
      <w:bookmarkStart w:id="2076" w:name="_Toc151445531"/>
      <w:bookmarkStart w:id="2077" w:name="_Toc160470611"/>
      <w:bookmarkStart w:id="2078" w:name="_Toc164873755"/>
      <w:bookmarkStart w:id="2079" w:name="_Toc180306392"/>
      <w:bookmarkStart w:id="2080" w:name="_Toc195374119"/>
      <w:bookmarkStart w:id="2081" w:name="_Toc207815173"/>
      <w:r w:rsidRPr="00585CA6">
        <w:rPr>
          <w:noProof/>
          <w:lang w:eastAsia="zh-CN"/>
        </w:rPr>
        <w:t>6.2</w:t>
      </w:r>
      <w:r w:rsidRPr="00585CA6">
        <w:t>.6.2.9</w:t>
      </w:r>
      <w:r w:rsidRPr="00585CA6">
        <w:tab/>
        <w:t>Type: DataAccessStats</w:t>
      </w:r>
      <w:bookmarkEnd w:id="2075"/>
      <w:bookmarkEnd w:id="2076"/>
      <w:bookmarkEnd w:id="2077"/>
      <w:bookmarkEnd w:id="2078"/>
      <w:bookmarkEnd w:id="2079"/>
      <w:bookmarkEnd w:id="2080"/>
      <w:bookmarkEnd w:id="2081"/>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2082"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2082"/>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083" w:name="_Toc151379351"/>
      <w:bookmarkStart w:id="2084" w:name="_Toc151445532"/>
      <w:bookmarkStart w:id="2085" w:name="_Toc160470612"/>
      <w:bookmarkStart w:id="2086" w:name="_Toc164873756"/>
      <w:bookmarkStart w:id="2087" w:name="_Toc180306393"/>
      <w:bookmarkStart w:id="2088" w:name="_Toc195374120"/>
      <w:bookmarkStart w:id="2089" w:name="_Toc207815174"/>
      <w:r w:rsidRPr="00585CA6">
        <w:rPr>
          <w:noProof/>
          <w:lang w:eastAsia="zh-CN"/>
        </w:rPr>
        <w:lastRenderedPageBreak/>
        <w:t>6.2</w:t>
      </w:r>
      <w:r w:rsidRPr="00585CA6">
        <w:t>.6.2.10</w:t>
      </w:r>
      <w:r w:rsidRPr="00585CA6">
        <w:tab/>
        <w:t>Type: DataMngtStats</w:t>
      </w:r>
      <w:bookmarkEnd w:id="2083"/>
      <w:bookmarkEnd w:id="2084"/>
      <w:bookmarkEnd w:id="2085"/>
      <w:bookmarkEnd w:id="2086"/>
      <w:bookmarkEnd w:id="2087"/>
      <w:bookmarkEnd w:id="2088"/>
      <w:bookmarkEnd w:id="2089"/>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090" w:name="_Toc151379352"/>
      <w:bookmarkStart w:id="2091" w:name="_Toc151445533"/>
      <w:bookmarkStart w:id="2092" w:name="_Toc160470613"/>
      <w:bookmarkStart w:id="2093" w:name="_Toc164873757"/>
      <w:bookmarkStart w:id="2094" w:name="_Toc180306394"/>
      <w:bookmarkStart w:id="2095" w:name="_Toc195374121"/>
      <w:bookmarkStart w:id="2096" w:name="_Toc207815175"/>
      <w:r w:rsidRPr="00585CA6">
        <w:rPr>
          <w:noProof/>
          <w:lang w:eastAsia="zh-CN"/>
        </w:rPr>
        <w:t>6.2</w:t>
      </w:r>
      <w:r w:rsidRPr="00585CA6">
        <w:t>.6.2.11</w:t>
      </w:r>
      <w:r w:rsidRPr="00585CA6">
        <w:tab/>
        <w:t>Type: DataDelSubsc</w:t>
      </w:r>
      <w:bookmarkEnd w:id="2090"/>
      <w:bookmarkEnd w:id="2091"/>
      <w:bookmarkEnd w:id="2092"/>
      <w:bookmarkEnd w:id="2093"/>
      <w:bookmarkEnd w:id="2094"/>
      <w:bookmarkEnd w:id="2095"/>
      <w:bookmarkEnd w:id="2096"/>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097" w:name="_Toc151379353"/>
      <w:bookmarkStart w:id="2098" w:name="_Toc151445534"/>
      <w:bookmarkStart w:id="2099" w:name="_Toc160470614"/>
      <w:bookmarkStart w:id="2100" w:name="_Toc164873758"/>
      <w:bookmarkStart w:id="2101" w:name="_Toc180306395"/>
      <w:bookmarkStart w:id="2102" w:name="_Toc195374122"/>
      <w:bookmarkStart w:id="2103" w:name="_Toc207815176"/>
      <w:r w:rsidRPr="00585CA6">
        <w:rPr>
          <w:noProof/>
          <w:lang w:eastAsia="zh-CN"/>
        </w:rPr>
        <w:t>6.2</w:t>
      </w:r>
      <w:r w:rsidRPr="00585CA6">
        <w:t>.6.2.12</w:t>
      </w:r>
      <w:r w:rsidRPr="00585CA6">
        <w:tab/>
        <w:t>Type: DataDelSubscPatch</w:t>
      </w:r>
      <w:bookmarkEnd w:id="2097"/>
      <w:bookmarkEnd w:id="2098"/>
      <w:bookmarkEnd w:id="2099"/>
      <w:bookmarkEnd w:id="2100"/>
      <w:bookmarkEnd w:id="2101"/>
      <w:bookmarkEnd w:id="2102"/>
      <w:bookmarkEnd w:id="2103"/>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104" w:name="_Toc151379354"/>
      <w:bookmarkStart w:id="2105" w:name="_Toc151445535"/>
      <w:bookmarkStart w:id="2106" w:name="_Toc160470615"/>
      <w:bookmarkStart w:id="2107" w:name="_Toc164873759"/>
      <w:bookmarkStart w:id="2108" w:name="_Toc180306396"/>
      <w:bookmarkStart w:id="2109" w:name="_Toc195374123"/>
      <w:bookmarkStart w:id="2110" w:name="_Toc207815177"/>
      <w:r w:rsidRPr="00585CA6">
        <w:rPr>
          <w:noProof/>
          <w:lang w:eastAsia="zh-CN"/>
        </w:rPr>
        <w:lastRenderedPageBreak/>
        <w:t>6.2</w:t>
      </w:r>
      <w:r w:rsidRPr="00585CA6">
        <w:t>.6.2.13</w:t>
      </w:r>
      <w:r w:rsidRPr="00585CA6">
        <w:tab/>
        <w:t>Type: DataDelNotif</w:t>
      </w:r>
      <w:bookmarkEnd w:id="2104"/>
      <w:bookmarkEnd w:id="2105"/>
      <w:bookmarkEnd w:id="2106"/>
      <w:bookmarkEnd w:id="2107"/>
      <w:bookmarkEnd w:id="2108"/>
      <w:bookmarkEnd w:id="2109"/>
      <w:bookmarkEnd w:id="2110"/>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111" w:name="_Toc151379355"/>
      <w:bookmarkStart w:id="2112" w:name="_Toc151445536"/>
      <w:bookmarkStart w:id="2113" w:name="_Toc160470616"/>
      <w:bookmarkStart w:id="2114" w:name="_Toc164873760"/>
      <w:bookmarkStart w:id="2115" w:name="_Toc180306397"/>
      <w:bookmarkStart w:id="2116" w:name="_Toc195374124"/>
      <w:bookmarkStart w:id="2117" w:name="_Toc207815178"/>
      <w:r w:rsidRPr="00585CA6">
        <w:rPr>
          <w:noProof/>
          <w:lang w:eastAsia="zh-CN"/>
        </w:rPr>
        <w:t>6.2</w:t>
      </w:r>
      <w:r w:rsidRPr="00585CA6">
        <w:t>.6.2.14</w:t>
      </w:r>
      <w:r w:rsidRPr="00585CA6">
        <w:tab/>
        <w:t>Type: DataDelReq</w:t>
      </w:r>
      <w:bookmarkEnd w:id="2111"/>
      <w:bookmarkEnd w:id="2112"/>
      <w:bookmarkEnd w:id="2113"/>
      <w:bookmarkEnd w:id="2114"/>
      <w:bookmarkEnd w:id="2115"/>
      <w:bookmarkEnd w:id="2116"/>
      <w:bookmarkEnd w:id="2117"/>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118" w:name="_Toc160470617"/>
      <w:bookmarkStart w:id="2119" w:name="_Toc164873761"/>
      <w:bookmarkStart w:id="2120" w:name="_Toc180306398"/>
      <w:bookmarkStart w:id="2121" w:name="_Toc195374125"/>
      <w:bookmarkStart w:id="2122" w:name="_Toc151379356"/>
      <w:bookmarkStart w:id="2123" w:name="_Toc151445537"/>
      <w:bookmarkStart w:id="2124" w:name="_Toc207815179"/>
      <w:r w:rsidRPr="00585CA6">
        <w:rPr>
          <w:noProof/>
          <w:lang w:eastAsia="zh-CN"/>
        </w:rPr>
        <w:t>6.2</w:t>
      </w:r>
      <w:r w:rsidRPr="00796603">
        <w:t>.6.2.15</w:t>
      </w:r>
      <w:r w:rsidRPr="00796603">
        <w:tab/>
        <w:t>Type: DelConnEstabReq</w:t>
      </w:r>
      <w:bookmarkEnd w:id="2118"/>
      <w:bookmarkEnd w:id="2119"/>
      <w:bookmarkEnd w:id="2120"/>
      <w:bookmarkEnd w:id="2121"/>
      <w:bookmarkEnd w:id="2124"/>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125" w:name="_Toc160470618"/>
      <w:bookmarkStart w:id="2126" w:name="_Toc164873762"/>
      <w:bookmarkStart w:id="2127" w:name="_Toc180306399"/>
      <w:bookmarkStart w:id="2128" w:name="_Toc195374126"/>
      <w:bookmarkStart w:id="2129" w:name="_Toc207815180"/>
      <w:r w:rsidRPr="00796603">
        <w:rPr>
          <w:noProof/>
          <w:lang w:eastAsia="zh-CN"/>
        </w:rPr>
        <w:lastRenderedPageBreak/>
        <w:t>6.2</w:t>
      </w:r>
      <w:r w:rsidRPr="00796603">
        <w:t>.6.2.16</w:t>
      </w:r>
      <w:r w:rsidRPr="00796603">
        <w:tab/>
        <w:t>Type: DelConnEstabResp</w:t>
      </w:r>
      <w:bookmarkEnd w:id="2125"/>
      <w:bookmarkEnd w:id="2126"/>
      <w:bookmarkEnd w:id="2127"/>
      <w:bookmarkEnd w:id="2128"/>
      <w:bookmarkEnd w:id="2129"/>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130" w:name="_Toc160470619"/>
      <w:bookmarkStart w:id="2131" w:name="_Toc164873763"/>
      <w:bookmarkStart w:id="2132" w:name="_Toc180306400"/>
      <w:bookmarkStart w:id="2133" w:name="_Toc195374127"/>
      <w:bookmarkStart w:id="2134" w:name="_Toc207815181"/>
      <w:r w:rsidRPr="00585CA6">
        <w:rPr>
          <w:noProof/>
          <w:lang w:eastAsia="zh-CN"/>
        </w:rPr>
        <w:t>6.2</w:t>
      </w:r>
      <w:r w:rsidRPr="00585CA6">
        <w:rPr>
          <w:lang w:val="en-US"/>
        </w:rPr>
        <w:t>.6.3</w:t>
      </w:r>
      <w:r w:rsidRPr="00585CA6">
        <w:rPr>
          <w:lang w:val="en-US"/>
        </w:rPr>
        <w:tab/>
        <w:t>Simple data types and enumerations</w:t>
      </w:r>
      <w:bookmarkEnd w:id="2057"/>
      <w:bookmarkEnd w:id="2122"/>
      <w:bookmarkEnd w:id="2123"/>
      <w:bookmarkEnd w:id="2130"/>
      <w:bookmarkEnd w:id="2131"/>
      <w:bookmarkEnd w:id="2132"/>
      <w:bookmarkEnd w:id="2133"/>
      <w:bookmarkEnd w:id="2134"/>
    </w:p>
    <w:p w14:paraId="2ED0C874" w14:textId="77777777" w:rsidR="00432CA8" w:rsidRPr="00585CA6" w:rsidRDefault="00432CA8" w:rsidP="00432CA8">
      <w:pPr>
        <w:pStyle w:val="Heading5"/>
      </w:pPr>
      <w:bookmarkStart w:id="2135" w:name="_Toc144459711"/>
      <w:bookmarkStart w:id="2136" w:name="_Toc151379357"/>
      <w:bookmarkStart w:id="2137" w:name="_Toc151445538"/>
      <w:bookmarkStart w:id="2138" w:name="_Toc160470620"/>
      <w:bookmarkStart w:id="2139" w:name="_Toc164873764"/>
      <w:bookmarkStart w:id="2140" w:name="_Toc180306401"/>
      <w:bookmarkStart w:id="2141" w:name="_Toc195374128"/>
      <w:bookmarkStart w:id="2142" w:name="_Toc207815182"/>
      <w:r w:rsidRPr="00585CA6">
        <w:rPr>
          <w:noProof/>
          <w:lang w:eastAsia="zh-CN"/>
        </w:rPr>
        <w:t>6.2</w:t>
      </w:r>
      <w:r w:rsidRPr="00585CA6">
        <w:t>.6.3.1</w:t>
      </w:r>
      <w:r w:rsidRPr="00585CA6">
        <w:tab/>
        <w:t>Introduction</w:t>
      </w:r>
      <w:bookmarkEnd w:id="2135"/>
      <w:bookmarkEnd w:id="2136"/>
      <w:bookmarkEnd w:id="2137"/>
      <w:bookmarkEnd w:id="2138"/>
      <w:bookmarkEnd w:id="2139"/>
      <w:bookmarkEnd w:id="2140"/>
      <w:bookmarkEnd w:id="2141"/>
      <w:bookmarkEnd w:id="214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143" w:name="_Toc144459712"/>
      <w:bookmarkStart w:id="2144" w:name="_Toc151379358"/>
      <w:bookmarkStart w:id="2145" w:name="_Toc151445539"/>
      <w:bookmarkStart w:id="2146" w:name="_Toc160470621"/>
      <w:bookmarkStart w:id="2147" w:name="_Toc164873765"/>
      <w:bookmarkStart w:id="2148" w:name="_Toc180306402"/>
      <w:bookmarkStart w:id="2149" w:name="_Toc195374129"/>
      <w:bookmarkStart w:id="2150" w:name="_Toc207815183"/>
      <w:r w:rsidRPr="00585CA6">
        <w:rPr>
          <w:noProof/>
          <w:lang w:eastAsia="zh-CN"/>
        </w:rPr>
        <w:t>6.2</w:t>
      </w:r>
      <w:r w:rsidRPr="00585CA6">
        <w:t>.6.3.2</w:t>
      </w:r>
      <w:r w:rsidRPr="00585CA6">
        <w:tab/>
        <w:t>Simple data types</w:t>
      </w:r>
      <w:bookmarkEnd w:id="2143"/>
      <w:bookmarkEnd w:id="2144"/>
      <w:bookmarkEnd w:id="2145"/>
      <w:bookmarkEnd w:id="2146"/>
      <w:bookmarkEnd w:id="2147"/>
      <w:bookmarkEnd w:id="2148"/>
      <w:bookmarkEnd w:id="2149"/>
      <w:bookmarkEnd w:id="2150"/>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151" w:name="_Toc151379359"/>
      <w:bookmarkStart w:id="2152" w:name="_Toc151445540"/>
      <w:bookmarkStart w:id="2153" w:name="_Toc160470622"/>
      <w:bookmarkStart w:id="2154" w:name="_Toc164873766"/>
      <w:bookmarkStart w:id="2155" w:name="_Toc180306403"/>
      <w:bookmarkStart w:id="2156" w:name="_Toc195374130"/>
      <w:bookmarkStart w:id="2157" w:name="_Toc144459715"/>
      <w:bookmarkStart w:id="2158" w:name="_Toc207815184"/>
      <w:r w:rsidRPr="00585CA6">
        <w:rPr>
          <w:noProof/>
          <w:lang w:eastAsia="zh-CN"/>
        </w:rPr>
        <w:t>6.2</w:t>
      </w:r>
      <w:r w:rsidRPr="00585CA6">
        <w:t>.6.3.3</w:t>
      </w:r>
      <w:r w:rsidRPr="00585CA6">
        <w:tab/>
        <w:t>Enumeration: EntityName</w:t>
      </w:r>
      <w:bookmarkEnd w:id="2151"/>
      <w:bookmarkEnd w:id="2152"/>
      <w:bookmarkEnd w:id="2153"/>
      <w:bookmarkEnd w:id="2154"/>
      <w:bookmarkEnd w:id="2155"/>
      <w:bookmarkEnd w:id="2156"/>
      <w:bookmarkEnd w:id="2158"/>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159" w:name="_Toc151379360"/>
      <w:bookmarkStart w:id="2160" w:name="_Toc151445541"/>
      <w:bookmarkStart w:id="2161" w:name="_Toc160470623"/>
      <w:bookmarkStart w:id="2162" w:name="_Toc164873767"/>
      <w:bookmarkStart w:id="2163" w:name="_Toc180306404"/>
      <w:bookmarkStart w:id="2164" w:name="_Toc195374131"/>
      <w:bookmarkStart w:id="2165" w:name="_Toc207815185"/>
      <w:r w:rsidRPr="00585CA6">
        <w:rPr>
          <w:noProof/>
          <w:lang w:eastAsia="zh-CN"/>
        </w:rPr>
        <w:t>6.2</w:t>
      </w:r>
      <w:r w:rsidRPr="00585CA6">
        <w:t>.6.3.4</w:t>
      </w:r>
      <w:r w:rsidRPr="00585CA6">
        <w:tab/>
        <w:t>Enumeration: DataAccessRight</w:t>
      </w:r>
      <w:bookmarkEnd w:id="2159"/>
      <w:bookmarkEnd w:id="2160"/>
      <w:bookmarkEnd w:id="2161"/>
      <w:bookmarkEnd w:id="2162"/>
      <w:bookmarkEnd w:id="2163"/>
      <w:bookmarkEnd w:id="2164"/>
      <w:bookmarkEnd w:id="2165"/>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166" w:name="_Toc151379361"/>
      <w:bookmarkStart w:id="2167" w:name="_Toc151445542"/>
      <w:bookmarkStart w:id="2168" w:name="_Toc160470624"/>
      <w:bookmarkStart w:id="2169" w:name="_Toc164873768"/>
      <w:bookmarkStart w:id="2170" w:name="_Toc180306405"/>
      <w:bookmarkStart w:id="2171" w:name="_Toc195374132"/>
      <w:bookmarkStart w:id="2172" w:name="_Toc207815186"/>
      <w:r w:rsidRPr="00585CA6">
        <w:rPr>
          <w:noProof/>
          <w:lang w:eastAsia="zh-CN"/>
        </w:rPr>
        <w:t>6.2</w:t>
      </w:r>
      <w:r w:rsidRPr="00585CA6">
        <w:t>.6.3.5</w:t>
      </w:r>
      <w:r w:rsidRPr="00585CA6">
        <w:tab/>
        <w:t>Enumeration: DataMngtEvent</w:t>
      </w:r>
      <w:bookmarkEnd w:id="2166"/>
      <w:bookmarkEnd w:id="2167"/>
      <w:bookmarkEnd w:id="2168"/>
      <w:bookmarkEnd w:id="2169"/>
      <w:bookmarkEnd w:id="2170"/>
      <w:bookmarkEnd w:id="2171"/>
      <w:bookmarkEnd w:id="217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173" w:name="_Toc151379362"/>
      <w:bookmarkStart w:id="2174" w:name="_Toc151445543"/>
      <w:bookmarkStart w:id="2175" w:name="_Toc160470625"/>
      <w:bookmarkStart w:id="2176" w:name="_Toc164873769"/>
      <w:bookmarkStart w:id="2177" w:name="_Toc180306406"/>
      <w:bookmarkStart w:id="2178" w:name="_Toc195374133"/>
      <w:bookmarkStart w:id="2179" w:name="_Toc207815187"/>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157"/>
      <w:bookmarkEnd w:id="2173"/>
      <w:bookmarkEnd w:id="2174"/>
      <w:bookmarkEnd w:id="2175"/>
      <w:bookmarkEnd w:id="2176"/>
      <w:bookmarkEnd w:id="2177"/>
      <w:bookmarkEnd w:id="2178"/>
      <w:bookmarkEnd w:id="2179"/>
    </w:p>
    <w:p w14:paraId="30A43C24" w14:textId="77777777" w:rsidR="00432CA8" w:rsidRPr="00585CA6" w:rsidRDefault="00432CA8" w:rsidP="00432CA8">
      <w:pPr>
        <w:pStyle w:val="Heading5"/>
      </w:pPr>
      <w:bookmarkStart w:id="2180" w:name="_Toc130662225"/>
      <w:bookmarkStart w:id="2181" w:name="_Toc151379363"/>
      <w:bookmarkStart w:id="2182" w:name="_Toc151445544"/>
      <w:bookmarkStart w:id="2183" w:name="_Toc160470626"/>
      <w:bookmarkStart w:id="2184" w:name="_Toc164873770"/>
      <w:bookmarkStart w:id="2185" w:name="_Toc180306407"/>
      <w:bookmarkStart w:id="2186" w:name="_Toc195374134"/>
      <w:bookmarkStart w:id="2187" w:name="_Toc144459716"/>
      <w:bookmarkStart w:id="2188" w:name="_Toc207815188"/>
      <w:r w:rsidRPr="00585CA6">
        <w:rPr>
          <w:noProof/>
          <w:lang w:eastAsia="zh-CN"/>
        </w:rPr>
        <w:t>6.2</w:t>
      </w:r>
      <w:r w:rsidRPr="00585CA6">
        <w:rPr>
          <w:lang w:val="en-US"/>
        </w:rPr>
        <w:t>.6.4</w:t>
      </w:r>
      <w:r w:rsidRPr="00585CA6">
        <w:t>.1</w:t>
      </w:r>
      <w:r w:rsidRPr="00585CA6">
        <w:tab/>
        <w:t xml:space="preserve">Type: </w:t>
      </w:r>
      <w:bookmarkEnd w:id="2180"/>
      <w:r w:rsidRPr="00585CA6">
        <w:t>DataStorageReq</w:t>
      </w:r>
      <w:bookmarkEnd w:id="2181"/>
      <w:bookmarkEnd w:id="2182"/>
      <w:bookmarkEnd w:id="2183"/>
      <w:bookmarkEnd w:id="2184"/>
      <w:bookmarkEnd w:id="2185"/>
      <w:bookmarkEnd w:id="2186"/>
      <w:bookmarkEnd w:id="2188"/>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189" w:name="_Toc151379364"/>
      <w:bookmarkStart w:id="2190" w:name="_Toc151445545"/>
      <w:bookmarkStart w:id="2191" w:name="_Toc160470627"/>
      <w:bookmarkStart w:id="2192" w:name="_Toc164873771"/>
      <w:bookmarkStart w:id="2193" w:name="_Toc180306408"/>
      <w:bookmarkStart w:id="2194" w:name="_Toc195374135"/>
      <w:bookmarkStart w:id="2195" w:name="_Toc207815189"/>
      <w:r w:rsidRPr="00585CA6">
        <w:rPr>
          <w:noProof/>
          <w:lang w:eastAsia="zh-CN"/>
        </w:rPr>
        <w:t>6.2</w:t>
      </w:r>
      <w:r w:rsidRPr="00585CA6">
        <w:t>.6.5</w:t>
      </w:r>
      <w:r w:rsidRPr="00585CA6">
        <w:tab/>
        <w:t>Binary data</w:t>
      </w:r>
      <w:bookmarkEnd w:id="2187"/>
      <w:bookmarkEnd w:id="2189"/>
      <w:bookmarkEnd w:id="2190"/>
      <w:bookmarkEnd w:id="2191"/>
      <w:bookmarkEnd w:id="2192"/>
      <w:bookmarkEnd w:id="2193"/>
      <w:bookmarkEnd w:id="2194"/>
      <w:bookmarkEnd w:id="2195"/>
    </w:p>
    <w:p w14:paraId="5D4340C1" w14:textId="77777777" w:rsidR="00432CA8" w:rsidRPr="00585CA6" w:rsidRDefault="00432CA8" w:rsidP="00432CA8">
      <w:pPr>
        <w:pStyle w:val="Heading5"/>
      </w:pPr>
      <w:bookmarkStart w:id="2196" w:name="_Toc144459717"/>
      <w:bookmarkStart w:id="2197" w:name="_Toc151379365"/>
      <w:bookmarkStart w:id="2198" w:name="_Toc151445546"/>
      <w:bookmarkStart w:id="2199" w:name="_Toc160470628"/>
      <w:bookmarkStart w:id="2200" w:name="_Toc164873772"/>
      <w:bookmarkStart w:id="2201" w:name="_Toc180306409"/>
      <w:bookmarkStart w:id="2202" w:name="_Toc195374136"/>
      <w:bookmarkStart w:id="2203" w:name="_Toc207815190"/>
      <w:r w:rsidRPr="00585CA6">
        <w:rPr>
          <w:noProof/>
          <w:lang w:eastAsia="zh-CN"/>
        </w:rPr>
        <w:t>6.2</w:t>
      </w:r>
      <w:r w:rsidRPr="00585CA6">
        <w:t>.6.5.1</w:t>
      </w:r>
      <w:r w:rsidRPr="00585CA6">
        <w:tab/>
        <w:t>Binary Data Types</w:t>
      </w:r>
      <w:bookmarkEnd w:id="2196"/>
      <w:bookmarkEnd w:id="2197"/>
      <w:bookmarkEnd w:id="2198"/>
      <w:bookmarkEnd w:id="2199"/>
      <w:bookmarkEnd w:id="2200"/>
      <w:bookmarkEnd w:id="2201"/>
      <w:bookmarkEnd w:id="2202"/>
      <w:bookmarkEnd w:id="2203"/>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204" w:name="_Toc144459718"/>
      <w:bookmarkStart w:id="2205" w:name="_Toc151379366"/>
      <w:bookmarkStart w:id="2206" w:name="_Toc151445547"/>
      <w:bookmarkStart w:id="2207" w:name="_Toc160470629"/>
      <w:bookmarkStart w:id="2208" w:name="_Toc164873773"/>
      <w:bookmarkStart w:id="2209" w:name="_Toc180306410"/>
      <w:bookmarkStart w:id="2210" w:name="_Toc195374137"/>
      <w:bookmarkStart w:id="2211" w:name="_Toc207815191"/>
      <w:r w:rsidRPr="00585CA6">
        <w:rPr>
          <w:noProof/>
          <w:lang w:eastAsia="zh-CN"/>
        </w:rPr>
        <w:t>6.2</w:t>
      </w:r>
      <w:r w:rsidRPr="00585CA6">
        <w:t>.7</w:t>
      </w:r>
      <w:r w:rsidRPr="00585CA6">
        <w:tab/>
        <w:t>Error Handling</w:t>
      </w:r>
      <w:bookmarkEnd w:id="2204"/>
      <w:bookmarkEnd w:id="2205"/>
      <w:bookmarkEnd w:id="2206"/>
      <w:bookmarkEnd w:id="2207"/>
      <w:bookmarkEnd w:id="2208"/>
      <w:bookmarkEnd w:id="2209"/>
      <w:bookmarkEnd w:id="2210"/>
      <w:bookmarkEnd w:id="2211"/>
    </w:p>
    <w:p w14:paraId="58BC157A" w14:textId="77777777" w:rsidR="00432CA8" w:rsidRPr="00585CA6" w:rsidRDefault="00432CA8" w:rsidP="00432CA8">
      <w:pPr>
        <w:pStyle w:val="Heading4"/>
      </w:pPr>
      <w:bookmarkStart w:id="2212" w:name="_Toc144459719"/>
      <w:bookmarkStart w:id="2213" w:name="_Toc151379367"/>
      <w:bookmarkStart w:id="2214" w:name="_Toc151445548"/>
      <w:bookmarkStart w:id="2215" w:name="_Toc160470630"/>
      <w:bookmarkStart w:id="2216" w:name="_Toc164873774"/>
      <w:bookmarkStart w:id="2217" w:name="_Toc180306411"/>
      <w:bookmarkStart w:id="2218" w:name="_Toc195374138"/>
      <w:bookmarkStart w:id="2219" w:name="_Toc207815192"/>
      <w:r w:rsidRPr="00585CA6">
        <w:rPr>
          <w:noProof/>
          <w:lang w:eastAsia="zh-CN"/>
        </w:rPr>
        <w:t>6.2</w:t>
      </w:r>
      <w:r w:rsidRPr="00585CA6">
        <w:t>.7.1</w:t>
      </w:r>
      <w:r w:rsidRPr="00585CA6">
        <w:tab/>
        <w:t>General</w:t>
      </w:r>
      <w:bookmarkEnd w:id="2212"/>
      <w:bookmarkEnd w:id="2213"/>
      <w:bookmarkEnd w:id="2214"/>
      <w:bookmarkEnd w:id="2215"/>
      <w:bookmarkEnd w:id="2216"/>
      <w:bookmarkEnd w:id="2217"/>
      <w:bookmarkEnd w:id="2218"/>
      <w:bookmarkEnd w:id="2219"/>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220" w:name="_Toc144459720"/>
      <w:bookmarkStart w:id="2221" w:name="_Toc151379368"/>
      <w:bookmarkStart w:id="2222" w:name="_Toc151445549"/>
      <w:bookmarkStart w:id="2223" w:name="_Toc160470631"/>
      <w:bookmarkStart w:id="2224" w:name="_Toc164873775"/>
      <w:bookmarkStart w:id="2225" w:name="_Toc180306412"/>
      <w:bookmarkStart w:id="2226" w:name="_Toc195374139"/>
      <w:bookmarkStart w:id="2227" w:name="_Toc207815193"/>
      <w:r w:rsidRPr="00585CA6">
        <w:rPr>
          <w:noProof/>
          <w:lang w:eastAsia="zh-CN"/>
        </w:rPr>
        <w:t>6.2</w:t>
      </w:r>
      <w:r w:rsidRPr="00585CA6">
        <w:t>.7.2</w:t>
      </w:r>
      <w:r w:rsidRPr="00585CA6">
        <w:tab/>
        <w:t>Protocol Errors</w:t>
      </w:r>
      <w:bookmarkEnd w:id="2220"/>
      <w:bookmarkEnd w:id="2221"/>
      <w:bookmarkEnd w:id="2222"/>
      <w:bookmarkEnd w:id="2223"/>
      <w:bookmarkEnd w:id="2224"/>
      <w:bookmarkEnd w:id="2225"/>
      <w:bookmarkEnd w:id="2226"/>
      <w:bookmarkEnd w:id="2227"/>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228" w:name="_Toc144459721"/>
      <w:bookmarkStart w:id="2229" w:name="_Toc151379369"/>
      <w:bookmarkStart w:id="2230" w:name="_Toc151445550"/>
      <w:bookmarkStart w:id="2231" w:name="_Toc160470632"/>
      <w:bookmarkStart w:id="2232" w:name="_Toc164873776"/>
      <w:bookmarkStart w:id="2233" w:name="_Toc180306413"/>
      <w:bookmarkStart w:id="2234" w:name="_Toc195374140"/>
      <w:bookmarkStart w:id="2235" w:name="_Toc207815194"/>
      <w:r w:rsidRPr="00585CA6">
        <w:rPr>
          <w:noProof/>
          <w:lang w:eastAsia="zh-CN"/>
        </w:rPr>
        <w:lastRenderedPageBreak/>
        <w:t>6.2</w:t>
      </w:r>
      <w:r w:rsidRPr="00585CA6">
        <w:t>.7.3</w:t>
      </w:r>
      <w:r w:rsidRPr="00585CA6">
        <w:tab/>
        <w:t>Application Errors</w:t>
      </w:r>
      <w:bookmarkEnd w:id="2228"/>
      <w:bookmarkEnd w:id="2229"/>
      <w:bookmarkEnd w:id="2230"/>
      <w:bookmarkEnd w:id="2231"/>
      <w:bookmarkEnd w:id="2232"/>
      <w:bookmarkEnd w:id="2233"/>
      <w:bookmarkEnd w:id="2234"/>
      <w:bookmarkEnd w:id="2235"/>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236"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237" w:name="_Toc151379370"/>
      <w:bookmarkStart w:id="2238" w:name="_Toc151445551"/>
      <w:bookmarkStart w:id="2239" w:name="_Toc160470633"/>
      <w:bookmarkStart w:id="2240" w:name="_Toc164873777"/>
      <w:bookmarkStart w:id="2241" w:name="_Toc180306414"/>
      <w:bookmarkStart w:id="2242" w:name="_Toc195374141"/>
      <w:bookmarkStart w:id="2243" w:name="_Toc207815195"/>
      <w:r w:rsidRPr="00585CA6">
        <w:rPr>
          <w:noProof/>
          <w:lang w:eastAsia="zh-CN"/>
        </w:rPr>
        <w:t>6.2</w:t>
      </w:r>
      <w:r w:rsidRPr="00585CA6">
        <w:t>.8</w:t>
      </w:r>
      <w:r w:rsidRPr="00585CA6">
        <w:rPr>
          <w:lang w:eastAsia="zh-CN"/>
        </w:rPr>
        <w:tab/>
        <w:t>Feature negotiation</w:t>
      </w:r>
      <w:bookmarkEnd w:id="2236"/>
      <w:bookmarkEnd w:id="2237"/>
      <w:bookmarkEnd w:id="2238"/>
      <w:bookmarkEnd w:id="2239"/>
      <w:bookmarkEnd w:id="2240"/>
      <w:bookmarkEnd w:id="2241"/>
      <w:bookmarkEnd w:id="2242"/>
      <w:bookmarkEnd w:id="2243"/>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244" w:name="_Toc144459723"/>
      <w:bookmarkStart w:id="2245" w:name="_Toc151379371"/>
      <w:bookmarkStart w:id="2246" w:name="_Toc151445552"/>
      <w:bookmarkStart w:id="2247" w:name="_Toc160470634"/>
      <w:bookmarkStart w:id="2248" w:name="_Toc164873778"/>
      <w:bookmarkStart w:id="2249" w:name="_Toc180306415"/>
      <w:bookmarkStart w:id="2250" w:name="_Toc195374142"/>
      <w:bookmarkStart w:id="2251" w:name="_Toc207815196"/>
      <w:r w:rsidRPr="00585CA6">
        <w:rPr>
          <w:noProof/>
          <w:lang w:eastAsia="zh-CN"/>
        </w:rPr>
        <w:t>6.2</w:t>
      </w:r>
      <w:r w:rsidRPr="00585CA6">
        <w:t>.9</w:t>
      </w:r>
      <w:r w:rsidRPr="00585CA6">
        <w:tab/>
        <w:t>Security</w:t>
      </w:r>
      <w:bookmarkEnd w:id="2244"/>
      <w:bookmarkEnd w:id="2245"/>
      <w:bookmarkEnd w:id="2246"/>
      <w:bookmarkEnd w:id="2247"/>
      <w:bookmarkEnd w:id="2248"/>
      <w:bookmarkEnd w:id="2249"/>
      <w:bookmarkEnd w:id="2250"/>
      <w:bookmarkEnd w:id="2251"/>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252" w:name="_Toc144024197"/>
      <w:bookmarkStart w:id="2253" w:name="_Toc148176910"/>
      <w:bookmarkStart w:id="2254" w:name="_Toc151379372"/>
      <w:bookmarkStart w:id="2255" w:name="_Toc151445553"/>
      <w:bookmarkStart w:id="2256" w:name="_Toc160470635"/>
      <w:bookmarkStart w:id="2257" w:name="_Toc164873779"/>
      <w:bookmarkStart w:id="2258" w:name="_Toc180306416"/>
      <w:bookmarkStart w:id="2259" w:name="_Toc195374143"/>
      <w:bookmarkStart w:id="2260" w:name="_Toc129252532"/>
      <w:bookmarkStart w:id="2261" w:name="_Toc67903522"/>
      <w:bookmarkStart w:id="2262" w:name="_Toc96843414"/>
      <w:bookmarkStart w:id="2263" w:name="_Toc96844389"/>
      <w:bookmarkStart w:id="2264" w:name="_Toc100739962"/>
      <w:bookmarkStart w:id="2265" w:name="_Toc129252535"/>
      <w:bookmarkStart w:id="2266" w:name="_Toc96843459"/>
      <w:bookmarkStart w:id="2267" w:name="_Toc96844434"/>
      <w:bookmarkStart w:id="2268" w:name="_Toc100740007"/>
      <w:bookmarkStart w:id="2269" w:name="_Toc104332874"/>
      <w:bookmarkStart w:id="2270" w:name="_Toc510696650"/>
      <w:bookmarkStart w:id="2271" w:name="_Toc35971450"/>
      <w:bookmarkStart w:id="2272" w:name="_Toc207815197"/>
      <w:r w:rsidR="00AF0C7F">
        <w:lastRenderedPageBreak/>
        <w:t>6.3</w:t>
      </w:r>
      <w:r w:rsidR="00AF0C7F">
        <w:tab/>
      </w:r>
      <w:r w:rsidR="00651E9A" w:rsidRPr="00C20CAE">
        <w:rPr>
          <w:lang w:val="en-US"/>
        </w:rPr>
        <w:t>SDD_DDContext</w:t>
      </w:r>
      <w:r w:rsidR="00651E9A">
        <w:t xml:space="preserve"> </w:t>
      </w:r>
      <w:r w:rsidR="00AF0C7F">
        <w:t>Service API</w:t>
      </w:r>
      <w:bookmarkEnd w:id="2252"/>
      <w:bookmarkEnd w:id="2253"/>
      <w:bookmarkEnd w:id="2254"/>
      <w:bookmarkEnd w:id="2255"/>
      <w:bookmarkEnd w:id="2256"/>
      <w:bookmarkEnd w:id="2257"/>
      <w:bookmarkEnd w:id="2258"/>
      <w:bookmarkEnd w:id="2259"/>
      <w:bookmarkEnd w:id="2272"/>
    </w:p>
    <w:p w14:paraId="591FFBE7" w14:textId="77777777" w:rsidR="00110C1C" w:rsidRPr="007C1AFD" w:rsidRDefault="00110C1C" w:rsidP="00110C1C">
      <w:pPr>
        <w:pStyle w:val="Heading3"/>
        <w:rPr>
          <w:lang w:eastAsia="zh-CN"/>
        </w:rPr>
      </w:pPr>
      <w:bookmarkStart w:id="2273" w:name="_Toc144024198"/>
      <w:bookmarkStart w:id="2274" w:name="_Toc148176911"/>
      <w:bookmarkStart w:id="2275" w:name="_Toc151379373"/>
      <w:bookmarkStart w:id="2276" w:name="_Toc151445554"/>
      <w:bookmarkStart w:id="2277" w:name="_Toc160470636"/>
      <w:bookmarkStart w:id="2278" w:name="_Toc164873780"/>
      <w:bookmarkStart w:id="2279" w:name="_Toc180306417"/>
      <w:bookmarkStart w:id="2280" w:name="_Toc195374144"/>
      <w:bookmarkStart w:id="2281" w:name="_Toc207815198"/>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273"/>
      <w:bookmarkEnd w:id="2274"/>
      <w:bookmarkEnd w:id="2275"/>
      <w:bookmarkEnd w:id="2276"/>
      <w:bookmarkEnd w:id="2277"/>
      <w:bookmarkEnd w:id="2278"/>
      <w:bookmarkEnd w:id="2279"/>
      <w:bookmarkEnd w:id="2280"/>
      <w:bookmarkEnd w:id="2281"/>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282" w:name="_Toc130662191"/>
      <w:bookmarkStart w:id="2283" w:name="_Toc24868604"/>
      <w:bookmarkStart w:id="2284" w:name="_Toc34154086"/>
      <w:bookmarkStart w:id="2285" w:name="_Toc36041030"/>
      <w:bookmarkStart w:id="2286" w:name="_Toc36041343"/>
      <w:bookmarkStart w:id="2287" w:name="_Toc43196586"/>
      <w:bookmarkStart w:id="2288" w:name="_Toc43481356"/>
      <w:bookmarkStart w:id="2289" w:name="_Toc45134633"/>
      <w:bookmarkStart w:id="2290" w:name="_Toc51189165"/>
      <w:bookmarkStart w:id="2291" w:name="_Toc51763841"/>
      <w:bookmarkStart w:id="2292" w:name="_Toc57206073"/>
      <w:bookmarkStart w:id="2293" w:name="_Toc59019414"/>
      <w:bookmarkStart w:id="2294" w:name="_Toc68170087"/>
      <w:bookmarkStart w:id="2295" w:name="_Toc83234128"/>
      <w:bookmarkStart w:id="2296" w:name="_Toc90661524"/>
      <w:bookmarkStart w:id="2297"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298" w:name="_Toc144024199"/>
      <w:bookmarkStart w:id="2299" w:name="_Toc148176912"/>
      <w:bookmarkStart w:id="2300" w:name="_Toc151379374"/>
      <w:bookmarkStart w:id="2301" w:name="_Toc151445555"/>
      <w:bookmarkStart w:id="2302" w:name="_Toc160470637"/>
      <w:bookmarkStart w:id="2303" w:name="_Toc164873781"/>
      <w:bookmarkStart w:id="2304" w:name="_Toc180306418"/>
      <w:bookmarkStart w:id="2305" w:name="_Toc195374145"/>
      <w:bookmarkStart w:id="2306" w:name="_Toc207815199"/>
      <w:r>
        <w:t>6.3.2</w:t>
      </w:r>
      <w:r>
        <w:tab/>
        <w:t>Usage of HTTP</w:t>
      </w:r>
      <w:bookmarkEnd w:id="2282"/>
      <w:bookmarkEnd w:id="2298"/>
      <w:bookmarkEnd w:id="2299"/>
      <w:bookmarkEnd w:id="2300"/>
      <w:bookmarkEnd w:id="2301"/>
      <w:bookmarkEnd w:id="2302"/>
      <w:bookmarkEnd w:id="2303"/>
      <w:bookmarkEnd w:id="2304"/>
      <w:bookmarkEnd w:id="2305"/>
      <w:bookmarkEnd w:id="230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307" w:name="_Toc144024200"/>
      <w:bookmarkStart w:id="2308" w:name="_Toc148176913"/>
      <w:bookmarkStart w:id="2309" w:name="_Toc151379375"/>
      <w:bookmarkStart w:id="2310" w:name="_Toc151445556"/>
      <w:bookmarkStart w:id="2311" w:name="_Toc160470638"/>
      <w:bookmarkStart w:id="2312" w:name="_Toc164873782"/>
      <w:bookmarkStart w:id="2313" w:name="_Toc180306419"/>
      <w:bookmarkStart w:id="2314" w:name="_Toc195374146"/>
      <w:bookmarkStart w:id="2315" w:name="_Toc207815200"/>
      <w:r>
        <w:rPr>
          <w:lang w:eastAsia="zh-CN"/>
        </w:rPr>
        <w:t>6.3.3</w:t>
      </w:r>
      <w:r w:rsidRPr="007C1AFD">
        <w:rPr>
          <w:lang w:eastAsia="zh-CN"/>
        </w:rPr>
        <w:tab/>
        <w:t>Resources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307"/>
      <w:bookmarkEnd w:id="2308"/>
      <w:bookmarkEnd w:id="2309"/>
      <w:bookmarkEnd w:id="2310"/>
      <w:bookmarkEnd w:id="2311"/>
      <w:bookmarkEnd w:id="2312"/>
      <w:bookmarkEnd w:id="2313"/>
      <w:bookmarkEnd w:id="2314"/>
      <w:bookmarkEnd w:id="2315"/>
    </w:p>
    <w:p w14:paraId="08E2709A" w14:textId="77777777" w:rsidR="00110C1C" w:rsidRDefault="00110C1C" w:rsidP="00110C1C">
      <w:pPr>
        <w:pStyle w:val="Heading4"/>
        <w:rPr>
          <w:lang w:eastAsia="zh-CN"/>
        </w:rPr>
      </w:pPr>
      <w:bookmarkStart w:id="2316" w:name="_Toc24868605"/>
      <w:bookmarkStart w:id="2317" w:name="_Toc34154087"/>
      <w:bookmarkStart w:id="2318" w:name="_Toc36041031"/>
      <w:bookmarkStart w:id="2319" w:name="_Toc36041344"/>
      <w:bookmarkStart w:id="2320" w:name="_Toc43196587"/>
      <w:bookmarkStart w:id="2321" w:name="_Toc43481357"/>
      <w:bookmarkStart w:id="2322" w:name="_Toc45134634"/>
      <w:bookmarkStart w:id="2323" w:name="_Toc51189166"/>
      <w:bookmarkStart w:id="2324" w:name="_Toc51763842"/>
      <w:bookmarkStart w:id="2325" w:name="_Toc57206074"/>
      <w:bookmarkStart w:id="2326" w:name="_Toc59019415"/>
      <w:bookmarkStart w:id="2327" w:name="_Toc68170088"/>
      <w:bookmarkStart w:id="2328" w:name="_Toc83234129"/>
      <w:bookmarkStart w:id="2329" w:name="_Toc90661525"/>
      <w:bookmarkStart w:id="2330" w:name="_Toc120544467"/>
      <w:bookmarkStart w:id="2331" w:name="_Toc144024201"/>
      <w:bookmarkStart w:id="2332" w:name="_Toc148176914"/>
      <w:bookmarkStart w:id="2333" w:name="_Toc151379376"/>
      <w:bookmarkStart w:id="2334" w:name="_Toc151445557"/>
      <w:bookmarkStart w:id="2335" w:name="_Toc160470639"/>
      <w:bookmarkStart w:id="2336" w:name="_Toc164873783"/>
      <w:bookmarkStart w:id="2337" w:name="_Toc180306420"/>
      <w:bookmarkStart w:id="2338" w:name="_Toc195374147"/>
      <w:bookmarkStart w:id="2339" w:name="_Toc207815201"/>
      <w:r>
        <w:rPr>
          <w:lang w:eastAsia="zh-CN"/>
        </w:rPr>
        <w:t>6.3.3.1</w:t>
      </w:r>
      <w:r w:rsidRPr="007C1AFD">
        <w:rPr>
          <w:lang w:eastAsia="zh-CN"/>
        </w:rPr>
        <w:tab/>
        <w:t>Overview</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340" w:name="_MON_1754545295"/>
    <w:bookmarkEnd w:id="2340"/>
    <w:p w14:paraId="1F43FFC4" w14:textId="6BE76133" w:rsidR="00D97C55" w:rsidRPr="007C1AFD" w:rsidRDefault="00361DF0" w:rsidP="00D97C55">
      <w:pPr>
        <w:pStyle w:val="TH"/>
      </w:pPr>
      <w:r w:rsidRPr="008874EC">
        <w:object w:dxaOrig="9633" w:dyaOrig="1956" w14:anchorId="2660D566">
          <v:shape id="_x0000_i1064" type="#_x0000_t75" style="width:480.4pt;height:96.75pt" o:ole="">
            <v:imagedata r:id="rId87" o:title=""/>
          </v:shape>
          <o:OLEObject Type="Embed" ProgID="Word.Document.8" ShapeID="_x0000_i1064" DrawAspect="Content" ObjectID="_1818437036"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341" w:name="_Toc43196588"/>
      <w:bookmarkStart w:id="2342" w:name="_Toc43481358"/>
      <w:bookmarkStart w:id="2343" w:name="_Toc45134635"/>
      <w:bookmarkStart w:id="2344" w:name="_Toc51189167"/>
      <w:bookmarkStart w:id="2345" w:name="_Toc51763843"/>
      <w:bookmarkStart w:id="2346" w:name="_Toc57206075"/>
      <w:bookmarkStart w:id="2347" w:name="_Toc59019416"/>
      <w:bookmarkStart w:id="2348" w:name="_Toc68170089"/>
      <w:bookmarkStart w:id="2349" w:name="_Toc83234130"/>
      <w:bookmarkStart w:id="2350" w:name="_Toc90661526"/>
      <w:bookmarkStart w:id="2351" w:name="_Toc120544468"/>
      <w:bookmarkStart w:id="2352" w:name="_Toc144024202"/>
      <w:bookmarkStart w:id="2353" w:name="_Toc148176915"/>
      <w:bookmarkStart w:id="2354" w:name="_Toc151379377"/>
      <w:bookmarkStart w:id="2355" w:name="_Toc151445558"/>
      <w:bookmarkStart w:id="2356" w:name="_Toc160470640"/>
      <w:bookmarkStart w:id="2357" w:name="_Toc164873784"/>
      <w:bookmarkStart w:id="2358" w:name="_Toc180306421"/>
      <w:bookmarkStart w:id="2359" w:name="_Toc195374148"/>
      <w:bookmarkStart w:id="2360" w:name="_Toc207815202"/>
      <w:r>
        <w:rPr>
          <w:lang w:eastAsia="zh-CN"/>
        </w:rPr>
        <w:t>6.3.3.2</w:t>
      </w:r>
      <w:r w:rsidRPr="007C1AFD">
        <w:rPr>
          <w:lang w:eastAsia="zh-CN"/>
        </w:rPr>
        <w:tab/>
        <w:t xml:space="preserve">Resource: </w:t>
      </w:r>
      <w:bookmarkEnd w:id="2341"/>
      <w:bookmarkEnd w:id="2342"/>
      <w:bookmarkEnd w:id="2343"/>
      <w:bookmarkEnd w:id="2344"/>
      <w:bookmarkEnd w:id="2345"/>
      <w:bookmarkEnd w:id="2346"/>
      <w:bookmarkEnd w:id="2347"/>
      <w:bookmarkEnd w:id="2348"/>
      <w:bookmarkEnd w:id="2349"/>
      <w:bookmarkEnd w:id="2350"/>
      <w:bookmarkEnd w:id="2351"/>
      <w:r>
        <w:t>DD Contexts</w:t>
      </w:r>
      <w:bookmarkEnd w:id="2352"/>
      <w:bookmarkEnd w:id="2353"/>
      <w:bookmarkEnd w:id="2354"/>
      <w:bookmarkEnd w:id="2355"/>
      <w:bookmarkEnd w:id="2356"/>
      <w:bookmarkEnd w:id="2357"/>
      <w:bookmarkEnd w:id="2358"/>
      <w:bookmarkEnd w:id="2359"/>
      <w:bookmarkEnd w:id="2360"/>
    </w:p>
    <w:p w14:paraId="605B05CB" w14:textId="77777777" w:rsidR="00110C1C" w:rsidRPr="007C1AFD" w:rsidRDefault="00110C1C" w:rsidP="00110C1C">
      <w:pPr>
        <w:pStyle w:val="Heading5"/>
        <w:rPr>
          <w:lang w:eastAsia="zh-CN"/>
        </w:rPr>
      </w:pPr>
      <w:bookmarkStart w:id="2361" w:name="_Toc43196589"/>
      <w:bookmarkStart w:id="2362" w:name="_Toc43481359"/>
      <w:bookmarkStart w:id="2363" w:name="_Toc45134636"/>
      <w:bookmarkStart w:id="2364" w:name="_Toc51189168"/>
      <w:bookmarkStart w:id="2365" w:name="_Toc51763844"/>
      <w:bookmarkStart w:id="2366" w:name="_Toc57206076"/>
      <w:bookmarkStart w:id="2367" w:name="_Toc59019417"/>
      <w:bookmarkStart w:id="2368" w:name="_Toc68170090"/>
      <w:bookmarkStart w:id="2369" w:name="_Toc83234131"/>
      <w:bookmarkStart w:id="2370" w:name="_Toc90661527"/>
      <w:bookmarkStart w:id="2371" w:name="_Toc120544469"/>
      <w:bookmarkStart w:id="2372" w:name="_Toc144024203"/>
      <w:bookmarkStart w:id="2373" w:name="_Toc148176916"/>
      <w:bookmarkStart w:id="2374" w:name="_Toc151379378"/>
      <w:bookmarkStart w:id="2375" w:name="_Toc151445559"/>
      <w:bookmarkStart w:id="2376" w:name="_Toc160470641"/>
      <w:bookmarkStart w:id="2377" w:name="_Toc164873785"/>
      <w:bookmarkStart w:id="2378" w:name="_Toc180306422"/>
      <w:bookmarkStart w:id="2379" w:name="_Toc195374149"/>
      <w:bookmarkStart w:id="2380" w:name="_Toc207815203"/>
      <w:r>
        <w:rPr>
          <w:lang w:eastAsia="zh-CN"/>
        </w:rPr>
        <w:t>6.3.3.2.</w:t>
      </w:r>
      <w:r w:rsidRPr="007C1AFD">
        <w:rPr>
          <w:lang w:eastAsia="zh-CN"/>
        </w:rPr>
        <w:t>1</w:t>
      </w:r>
      <w:r w:rsidRPr="007C1AFD">
        <w:rPr>
          <w:lang w:eastAsia="zh-CN"/>
        </w:rPr>
        <w:tab/>
        <w:t>Description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381" w:name="_Toc43196590"/>
      <w:bookmarkStart w:id="2382" w:name="_Toc43481360"/>
      <w:bookmarkStart w:id="2383" w:name="_Toc45134637"/>
      <w:bookmarkStart w:id="2384" w:name="_Toc51189169"/>
      <w:bookmarkStart w:id="2385" w:name="_Toc51763845"/>
      <w:bookmarkStart w:id="2386" w:name="_Toc57206077"/>
      <w:bookmarkStart w:id="2387" w:name="_Toc59019418"/>
      <w:bookmarkStart w:id="2388" w:name="_Toc68170091"/>
      <w:bookmarkStart w:id="2389" w:name="_Toc83234132"/>
      <w:bookmarkStart w:id="2390" w:name="_Toc90661528"/>
      <w:bookmarkStart w:id="2391" w:name="_Toc120544470"/>
      <w:bookmarkStart w:id="2392" w:name="_Toc144024204"/>
      <w:bookmarkStart w:id="2393" w:name="_Toc148176917"/>
      <w:bookmarkStart w:id="2394" w:name="_Toc151379379"/>
      <w:bookmarkStart w:id="2395" w:name="_Toc151445560"/>
      <w:bookmarkStart w:id="2396" w:name="_Toc160470642"/>
      <w:bookmarkStart w:id="2397" w:name="_Toc164873786"/>
      <w:bookmarkStart w:id="2398" w:name="_Toc180306423"/>
      <w:bookmarkStart w:id="2399" w:name="_Toc195374150"/>
      <w:bookmarkStart w:id="2400" w:name="_Toc207815204"/>
      <w:r>
        <w:rPr>
          <w:lang w:eastAsia="zh-CN"/>
        </w:rPr>
        <w:t>6.3.3.2.2</w:t>
      </w:r>
      <w:r w:rsidRPr="007C1AFD">
        <w:rPr>
          <w:lang w:eastAsia="zh-CN"/>
        </w:rPr>
        <w:tab/>
        <w:t>Resource Definition</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401" w:name="_Toc43196591"/>
      <w:bookmarkStart w:id="2402" w:name="_Toc43481361"/>
      <w:bookmarkStart w:id="2403" w:name="_Toc45134638"/>
      <w:bookmarkStart w:id="2404" w:name="_Toc51189170"/>
      <w:bookmarkStart w:id="2405" w:name="_Toc51763846"/>
      <w:bookmarkStart w:id="2406" w:name="_Toc57206078"/>
      <w:bookmarkStart w:id="2407" w:name="_Toc59019419"/>
      <w:bookmarkStart w:id="2408" w:name="_Toc68170092"/>
      <w:bookmarkStart w:id="2409" w:name="_Toc83234133"/>
      <w:bookmarkStart w:id="2410" w:name="_Toc90661529"/>
      <w:bookmarkStart w:id="2411" w:name="_Toc120544471"/>
      <w:bookmarkStart w:id="2412" w:name="_Toc144024205"/>
      <w:bookmarkStart w:id="2413" w:name="_Toc148176918"/>
      <w:bookmarkStart w:id="2414" w:name="_Toc151379380"/>
      <w:bookmarkStart w:id="2415" w:name="_Toc151445561"/>
      <w:bookmarkStart w:id="2416" w:name="_Toc160470643"/>
      <w:bookmarkStart w:id="2417" w:name="_Toc164873787"/>
      <w:bookmarkStart w:id="2418" w:name="_Toc180306424"/>
      <w:bookmarkStart w:id="2419" w:name="_Toc195374151"/>
      <w:bookmarkStart w:id="2420" w:name="_Toc207815205"/>
      <w:r>
        <w:rPr>
          <w:lang w:eastAsia="zh-CN"/>
        </w:rPr>
        <w:t>6.3.3.2.3</w:t>
      </w:r>
      <w:r w:rsidRPr="007C1AFD">
        <w:rPr>
          <w:lang w:eastAsia="zh-CN"/>
        </w:rPr>
        <w:tab/>
        <w:t>Resource Standard Methods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2771C1E7" w14:textId="77777777" w:rsidR="00110C1C" w:rsidRPr="007C1AFD" w:rsidRDefault="00110C1C" w:rsidP="0052668D">
      <w:pPr>
        <w:pStyle w:val="H6"/>
        <w:rPr>
          <w:lang w:eastAsia="zh-CN"/>
        </w:rPr>
      </w:pPr>
      <w:bookmarkStart w:id="2421" w:name="_Toc144024206"/>
      <w:bookmarkStart w:id="2422" w:name="_Toc148176919"/>
      <w:bookmarkStart w:id="2423" w:name="_Toc151379381"/>
      <w:bookmarkStart w:id="2424" w:name="_Toc151445562"/>
      <w:bookmarkStart w:id="2425" w:name="_Toc160470644"/>
      <w:bookmarkStart w:id="2426" w:name="_Toc164873788"/>
      <w:bookmarkStart w:id="2427" w:name="_Toc180306425"/>
      <w:bookmarkStart w:id="2428" w:name="_Toc43196592"/>
      <w:bookmarkStart w:id="2429" w:name="_Toc43481362"/>
      <w:bookmarkStart w:id="2430" w:name="_Toc45134639"/>
      <w:bookmarkStart w:id="2431" w:name="_Toc51189171"/>
      <w:bookmarkStart w:id="2432" w:name="_Toc51763847"/>
      <w:bookmarkStart w:id="2433" w:name="_Toc57206079"/>
      <w:bookmarkStart w:id="2434" w:name="_Toc59019420"/>
      <w:bookmarkStart w:id="2435" w:name="_Toc68170093"/>
      <w:bookmarkStart w:id="2436" w:name="_Toc83234134"/>
      <w:bookmarkStart w:id="2437" w:name="_Toc90661530"/>
      <w:bookmarkStart w:id="2438" w:name="_Toc120544472"/>
      <w:r>
        <w:rPr>
          <w:lang w:eastAsia="zh-CN"/>
        </w:rPr>
        <w:t>6.3.3.2.3.1</w:t>
      </w:r>
      <w:r w:rsidRPr="007C1AFD">
        <w:rPr>
          <w:lang w:eastAsia="zh-CN"/>
        </w:rPr>
        <w:tab/>
      </w:r>
      <w:r>
        <w:rPr>
          <w:lang w:eastAsia="zh-CN"/>
        </w:rPr>
        <w:t>POST</w:t>
      </w:r>
      <w:bookmarkEnd w:id="2421"/>
      <w:bookmarkEnd w:id="2422"/>
      <w:bookmarkEnd w:id="2423"/>
      <w:bookmarkEnd w:id="2424"/>
      <w:bookmarkEnd w:id="2425"/>
      <w:bookmarkEnd w:id="2426"/>
      <w:bookmarkEnd w:id="2427"/>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439" w:name="_Toc144024207"/>
      <w:bookmarkStart w:id="2440" w:name="_Toc148176920"/>
      <w:bookmarkStart w:id="2441" w:name="_Toc151379382"/>
      <w:bookmarkStart w:id="2442" w:name="_Toc151445563"/>
      <w:bookmarkStart w:id="2443" w:name="_Toc160470645"/>
      <w:bookmarkStart w:id="2444" w:name="_Toc164873789"/>
      <w:bookmarkStart w:id="2445" w:name="_Toc180306426"/>
      <w:r>
        <w:rPr>
          <w:lang w:eastAsia="zh-CN"/>
        </w:rPr>
        <w:t>6.3.3.2.3.2</w:t>
      </w:r>
      <w:r w:rsidRPr="007C1AFD">
        <w:rPr>
          <w:lang w:eastAsia="zh-CN"/>
        </w:rPr>
        <w:tab/>
        <w:t>GET</w:t>
      </w:r>
      <w:bookmarkEnd w:id="2439"/>
      <w:bookmarkEnd w:id="2440"/>
      <w:bookmarkEnd w:id="2441"/>
      <w:bookmarkEnd w:id="2442"/>
      <w:bookmarkEnd w:id="2443"/>
      <w:bookmarkEnd w:id="2444"/>
      <w:bookmarkEnd w:id="2445"/>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446" w:name="_Toc144024208"/>
      <w:bookmarkStart w:id="2447" w:name="_Toc148176921"/>
      <w:bookmarkStart w:id="2448" w:name="_Toc151379383"/>
      <w:bookmarkStart w:id="2449" w:name="_Toc151445564"/>
      <w:bookmarkStart w:id="2450" w:name="_Toc160470646"/>
      <w:bookmarkStart w:id="2451" w:name="_Toc164873790"/>
      <w:bookmarkStart w:id="2452" w:name="_Toc180306427"/>
      <w:bookmarkStart w:id="2453" w:name="_Toc195374152"/>
      <w:bookmarkStart w:id="2454" w:name="_Toc207815206"/>
      <w:r>
        <w:rPr>
          <w:lang w:eastAsia="zh-CN"/>
        </w:rPr>
        <w:t>6.3.3.2.</w:t>
      </w:r>
      <w:r w:rsidRPr="007C1AFD">
        <w:rPr>
          <w:lang w:eastAsia="zh-CN"/>
        </w:rPr>
        <w:t>4</w:t>
      </w:r>
      <w:r w:rsidRPr="007C1AFD">
        <w:rPr>
          <w:lang w:eastAsia="zh-CN"/>
        </w:rPr>
        <w:tab/>
      </w:r>
      <w:r w:rsidRPr="007C1AFD">
        <w:rPr>
          <w:lang w:eastAsia="zh-CN"/>
        </w:rPr>
        <w:tab/>
        <w:t>Resource Custom Operations</w:t>
      </w:r>
      <w:bookmarkEnd w:id="2446"/>
      <w:bookmarkEnd w:id="2447"/>
      <w:bookmarkEnd w:id="2448"/>
      <w:bookmarkEnd w:id="2449"/>
      <w:bookmarkEnd w:id="2450"/>
      <w:bookmarkEnd w:id="2451"/>
      <w:bookmarkEnd w:id="2452"/>
      <w:bookmarkEnd w:id="2453"/>
      <w:bookmarkEnd w:id="2454"/>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455" w:name="_Toc130662200"/>
      <w:bookmarkStart w:id="2456" w:name="_Toc144024209"/>
      <w:bookmarkStart w:id="2457" w:name="_Toc148176922"/>
      <w:bookmarkStart w:id="2458" w:name="_Toc151379384"/>
      <w:bookmarkStart w:id="2459" w:name="_Toc151445565"/>
      <w:bookmarkStart w:id="2460" w:name="_Toc160470647"/>
      <w:bookmarkStart w:id="2461" w:name="_Toc164873791"/>
      <w:bookmarkStart w:id="2462" w:name="_Toc180306428"/>
      <w:bookmarkStart w:id="2463" w:name="_Toc195374153"/>
      <w:bookmarkStart w:id="2464" w:name="_Toc24868612"/>
      <w:bookmarkStart w:id="2465" w:name="_Toc34154094"/>
      <w:bookmarkStart w:id="2466" w:name="_Toc36041038"/>
      <w:bookmarkStart w:id="2467" w:name="_Toc36041351"/>
      <w:bookmarkStart w:id="2468" w:name="_Toc43196594"/>
      <w:bookmarkStart w:id="2469" w:name="_Toc43481364"/>
      <w:bookmarkStart w:id="2470" w:name="_Toc45134641"/>
      <w:bookmarkStart w:id="2471" w:name="_Toc51189173"/>
      <w:bookmarkStart w:id="2472" w:name="_Toc51763849"/>
      <w:bookmarkStart w:id="2473" w:name="_Toc57206081"/>
      <w:bookmarkStart w:id="2474" w:name="_Toc59019422"/>
      <w:bookmarkStart w:id="2475" w:name="_Toc68170095"/>
      <w:bookmarkStart w:id="2476" w:name="_Toc83234136"/>
      <w:bookmarkStart w:id="2477" w:name="_Toc90661532"/>
      <w:bookmarkStart w:id="2478" w:name="_Toc120544474"/>
      <w:bookmarkStart w:id="2479" w:name="_Toc207815207"/>
      <w:bookmarkEnd w:id="2428"/>
      <w:bookmarkEnd w:id="2429"/>
      <w:bookmarkEnd w:id="2430"/>
      <w:bookmarkEnd w:id="2431"/>
      <w:bookmarkEnd w:id="2432"/>
      <w:bookmarkEnd w:id="2433"/>
      <w:bookmarkEnd w:id="2434"/>
      <w:bookmarkEnd w:id="2435"/>
      <w:bookmarkEnd w:id="2436"/>
      <w:bookmarkEnd w:id="2437"/>
      <w:bookmarkEnd w:id="2438"/>
      <w:r>
        <w:t>6.3.4</w:t>
      </w:r>
      <w:r>
        <w:tab/>
        <w:t>Custom Operations without associated resources</w:t>
      </w:r>
      <w:bookmarkEnd w:id="2455"/>
      <w:bookmarkEnd w:id="2456"/>
      <w:bookmarkEnd w:id="2457"/>
      <w:bookmarkEnd w:id="2458"/>
      <w:bookmarkEnd w:id="2459"/>
      <w:bookmarkEnd w:id="2460"/>
      <w:bookmarkEnd w:id="2461"/>
      <w:bookmarkEnd w:id="2462"/>
      <w:bookmarkEnd w:id="2463"/>
      <w:bookmarkEnd w:id="2479"/>
    </w:p>
    <w:p w14:paraId="3940FFA7" w14:textId="77777777" w:rsidR="006330CC" w:rsidRPr="000A7435" w:rsidRDefault="006330CC" w:rsidP="006330CC">
      <w:pPr>
        <w:pStyle w:val="Heading4"/>
      </w:pPr>
      <w:bookmarkStart w:id="2480" w:name="_Toc168595623"/>
      <w:bookmarkStart w:id="2481" w:name="_Toc195374154"/>
      <w:bookmarkStart w:id="2482" w:name="_Toc207815208"/>
      <w:r w:rsidRPr="00DD237F">
        <w:t>6.3.4</w:t>
      </w:r>
      <w:r>
        <w:t>.1</w:t>
      </w:r>
      <w:r>
        <w:tab/>
        <w:t>Overview</w:t>
      </w:r>
      <w:bookmarkEnd w:id="2480"/>
      <w:bookmarkEnd w:id="2481"/>
      <w:bookmarkEnd w:id="2482"/>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483" w:name="_MON_1793556013"/>
    <w:bookmarkEnd w:id="2483"/>
    <w:p w14:paraId="475FB00E" w14:textId="77777777" w:rsidR="006330CC" w:rsidRDefault="006330CC" w:rsidP="006330CC">
      <w:pPr>
        <w:pStyle w:val="TH"/>
      </w:pPr>
      <w:r>
        <w:object w:dxaOrig="9633" w:dyaOrig="2004" w14:anchorId="27D1DE11">
          <v:shape id="_x0000_i1065" type="#_x0000_t75" style="width:481.5pt;height:100.15pt" o:ole="">
            <v:imagedata r:id="rId89" o:title=""/>
          </v:shape>
          <o:OLEObject Type="Embed" ProgID="Word.Document.8" ShapeID="_x0000_i1065" DrawAspect="Content" ObjectID="_1818437037"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484" w:name="_Toc168595624"/>
      <w:bookmarkStart w:id="2485" w:name="_Toc195374155"/>
      <w:bookmarkStart w:id="2486" w:name="_Toc207815209"/>
      <w:r w:rsidRPr="00DD237F">
        <w:t>6.3.4</w:t>
      </w:r>
      <w:r>
        <w:t>.2</w:t>
      </w:r>
      <w:r>
        <w:tab/>
        <w:t xml:space="preserve">Operation: </w:t>
      </w:r>
      <w:bookmarkEnd w:id="2484"/>
      <w:r>
        <w:t>InformACREvent</w:t>
      </w:r>
      <w:bookmarkEnd w:id="2485"/>
      <w:bookmarkEnd w:id="2486"/>
    </w:p>
    <w:p w14:paraId="3C1941BE" w14:textId="77777777" w:rsidR="006330CC" w:rsidRDefault="006330CC" w:rsidP="006330CC">
      <w:pPr>
        <w:pStyle w:val="Heading5"/>
      </w:pPr>
      <w:bookmarkStart w:id="2487" w:name="_Toc168595625"/>
      <w:bookmarkStart w:id="2488" w:name="_Toc195374156"/>
      <w:bookmarkStart w:id="2489" w:name="_Toc207815210"/>
      <w:r w:rsidRPr="00DD237F">
        <w:t>6.3.4</w:t>
      </w:r>
      <w:r>
        <w:t>.2.1</w:t>
      </w:r>
      <w:r>
        <w:tab/>
        <w:t>Description</w:t>
      </w:r>
      <w:bookmarkEnd w:id="2487"/>
      <w:bookmarkEnd w:id="2488"/>
      <w:bookmarkEnd w:id="2489"/>
    </w:p>
    <w:p w14:paraId="2FFBF722" w14:textId="77777777" w:rsidR="006330CC" w:rsidRDefault="006330CC" w:rsidP="006330CC">
      <w:bookmarkStart w:id="2490"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491" w:name="_Toc195374157"/>
      <w:bookmarkStart w:id="2492" w:name="_Toc207815211"/>
      <w:r w:rsidRPr="00DD237F">
        <w:t>6.3.4</w:t>
      </w:r>
      <w:r>
        <w:t>.2.2</w:t>
      </w:r>
      <w:r>
        <w:tab/>
        <w:t>Operation Definition</w:t>
      </w:r>
      <w:bookmarkEnd w:id="2490"/>
      <w:bookmarkEnd w:id="2491"/>
      <w:bookmarkEnd w:id="2492"/>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493" w:name="_Toc144024210"/>
      <w:bookmarkStart w:id="2494" w:name="_Toc148176923"/>
      <w:bookmarkStart w:id="2495" w:name="_Toc151379385"/>
      <w:bookmarkStart w:id="2496" w:name="_Toc151445566"/>
      <w:bookmarkStart w:id="2497" w:name="_Toc160470648"/>
      <w:bookmarkStart w:id="2498" w:name="_Toc164873792"/>
      <w:bookmarkStart w:id="2499" w:name="_Toc180306429"/>
      <w:bookmarkStart w:id="2500" w:name="_Toc195374158"/>
      <w:bookmarkStart w:id="2501" w:name="_Toc207815212"/>
      <w:r>
        <w:rPr>
          <w:lang w:eastAsia="zh-CN"/>
        </w:rPr>
        <w:t>6.3.5</w:t>
      </w:r>
      <w:r w:rsidRPr="007C1AFD">
        <w:rPr>
          <w:lang w:eastAsia="zh-CN"/>
        </w:rPr>
        <w:tab/>
        <w:t>Notifications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93"/>
      <w:bookmarkEnd w:id="2494"/>
      <w:bookmarkEnd w:id="2495"/>
      <w:bookmarkEnd w:id="2496"/>
      <w:bookmarkEnd w:id="2497"/>
      <w:bookmarkEnd w:id="2498"/>
      <w:bookmarkEnd w:id="2499"/>
      <w:bookmarkEnd w:id="2500"/>
      <w:bookmarkEnd w:id="2501"/>
    </w:p>
    <w:p w14:paraId="7F0330AD" w14:textId="77777777" w:rsidR="00296447" w:rsidRPr="00585CA6" w:rsidRDefault="00296447" w:rsidP="00296447">
      <w:pPr>
        <w:pStyle w:val="Heading4"/>
      </w:pPr>
      <w:bookmarkStart w:id="2502" w:name="_Toc168595707"/>
      <w:bookmarkStart w:id="2503" w:name="_Toc195374159"/>
      <w:bookmarkStart w:id="2504" w:name="_Toc207815213"/>
      <w:r>
        <w:rPr>
          <w:noProof/>
          <w:lang w:eastAsia="zh-CN"/>
        </w:rPr>
        <w:t>6.3.5.1</w:t>
      </w:r>
      <w:r w:rsidRPr="00585CA6">
        <w:tab/>
        <w:t>General</w:t>
      </w:r>
      <w:bookmarkEnd w:id="2502"/>
      <w:bookmarkEnd w:id="2503"/>
      <w:bookmarkEnd w:id="2504"/>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505" w:name="_Toc168595708"/>
      <w:bookmarkStart w:id="2506" w:name="_Toc195374160"/>
      <w:bookmarkStart w:id="2507" w:name="_Toc207815214"/>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505"/>
      <w:bookmarkEnd w:id="2506"/>
      <w:bookmarkEnd w:id="2507"/>
    </w:p>
    <w:p w14:paraId="786DBA23" w14:textId="77777777" w:rsidR="00296447" w:rsidRPr="00585CA6" w:rsidRDefault="00296447" w:rsidP="00296447">
      <w:pPr>
        <w:pStyle w:val="Heading5"/>
        <w:rPr>
          <w:noProof/>
        </w:rPr>
      </w:pPr>
      <w:bookmarkStart w:id="2508" w:name="_Toc168595709"/>
      <w:bookmarkStart w:id="2509" w:name="_Toc195374161"/>
      <w:bookmarkStart w:id="2510" w:name="_Toc207815215"/>
      <w:r>
        <w:rPr>
          <w:noProof/>
          <w:lang w:eastAsia="zh-CN"/>
        </w:rPr>
        <w:t>6.3.5</w:t>
      </w:r>
      <w:r w:rsidRPr="00585CA6">
        <w:t>.2</w:t>
      </w:r>
      <w:r w:rsidRPr="00585CA6">
        <w:rPr>
          <w:noProof/>
        </w:rPr>
        <w:t>.1</w:t>
      </w:r>
      <w:r w:rsidRPr="00585CA6">
        <w:rPr>
          <w:noProof/>
        </w:rPr>
        <w:tab/>
        <w:t>Description</w:t>
      </w:r>
      <w:bookmarkEnd w:id="2508"/>
      <w:bookmarkEnd w:id="2509"/>
      <w:bookmarkEnd w:id="2510"/>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511" w:name="_Toc168595710"/>
      <w:bookmarkStart w:id="2512" w:name="_Toc195374162"/>
      <w:bookmarkStart w:id="2513" w:name="_Toc207815216"/>
      <w:r>
        <w:rPr>
          <w:noProof/>
          <w:lang w:eastAsia="zh-CN"/>
        </w:rPr>
        <w:t>6.3.5</w:t>
      </w:r>
      <w:r w:rsidRPr="00585CA6">
        <w:t>.2</w:t>
      </w:r>
      <w:r w:rsidRPr="00585CA6">
        <w:rPr>
          <w:noProof/>
        </w:rPr>
        <w:t>.2</w:t>
      </w:r>
      <w:r w:rsidRPr="00585CA6">
        <w:rPr>
          <w:noProof/>
        </w:rPr>
        <w:tab/>
        <w:t>Target URI</w:t>
      </w:r>
      <w:bookmarkEnd w:id="2511"/>
      <w:bookmarkEnd w:id="2512"/>
      <w:bookmarkEnd w:id="2513"/>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514" w:name="_Toc168595711"/>
      <w:bookmarkStart w:id="2515" w:name="_Toc195374163"/>
      <w:bookmarkStart w:id="2516" w:name="_Toc207815217"/>
      <w:r>
        <w:rPr>
          <w:noProof/>
          <w:lang w:eastAsia="zh-CN"/>
        </w:rPr>
        <w:t>6.3.5</w:t>
      </w:r>
      <w:r w:rsidRPr="00585CA6">
        <w:t>.2</w:t>
      </w:r>
      <w:r w:rsidRPr="00585CA6">
        <w:rPr>
          <w:noProof/>
        </w:rPr>
        <w:t>.3</w:t>
      </w:r>
      <w:r w:rsidRPr="00585CA6">
        <w:rPr>
          <w:noProof/>
        </w:rPr>
        <w:tab/>
        <w:t>Standard Methods</w:t>
      </w:r>
      <w:bookmarkEnd w:id="2514"/>
      <w:bookmarkEnd w:id="2515"/>
      <w:bookmarkEnd w:id="2516"/>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517" w:name="_Toc24868617"/>
      <w:bookmarkStart w:id="2518" w:name="_Toc34154095"/>
      <w:bookmarkStart w:id="2519" w:name="_Toc36041039"/>
      <w:bookmarkStart w:id="2520" w:name="_Toc36041352"/>
      <w:bookmarkStart w:id="2521" w:name="_Toc43196595"/>
      <w:bookmarkStart w:id="2522" w:name="_Toc43481365"/>
      <w:bookmarkStart w:id="2523" w:name="_Toc45134642"/>
      <w:bookmarkStart w:id="2524" w:name="_Toc51189174"/>
      <w:bookmarkStart w:id="2525" w:name="_Toc51763850"/>
      <w:bookmarkStart w:id="2526" w:name="_Toc57206082"/>
      <w:bookmarkStart w:id="2527" w:name="_Toc59019423"/>
      <w:bookmarkStart w:id="2528" w:name="_Toc68170096"/>
      <w:bookmarkStart w:id="2529" w:name="_Toc83234137"/>
      <w:bookmarkStart w:id="2530" w:name="_Toc90661533"/>
      <w:bookmarkStart w:id="2531" w:name="_Toc120544475"/>
      <w:bookmarkStart w:id="2532" w:name="_Toc144024211"/>
      <w:bookmarkStart w:id="2533" w:name="_Toc148176924"/>
      <w:bookmarkStart w:id="2534" w:name="_Toc151379386"/>
      <w:bookmarkStart w:id="2535" w:name="_Toc151445567"/>
      <w:bookmarkStart w:id="2536" w:name="_Toc160470649"/>
      <w:bookmarkStart w:id="2537" w:name="_Toc164873793"/>
      <w:bookmarkStart w:id="2538" w:name="_Toc180306430"/>
      <w:bookmarkStart w:id="2539" w:name="_Toc195374164"/>
      <w:bookmarkStart w:id="2540" w:name="_Toc207815218"/>
      <w:r>
        <w:rPr>
          <w:lang w:eastAsia="zh-CN"/>
        </w:rPr>
        <w:t>6.3.6</w:t>
      </w:r>
      <w:r w:rsidRPr="007C1AFD">
        <w:rPr>
          <w:lang w:eastAsia="zh-CN"/>
        </w:rPr>
        <w:tab/>
        <w:t>Data Model</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73CFF359" w14:textId="77777777" w:rsidR="00110C1C" w:rsidRPr="007C1AFD" w:rsidRDefault="00110C1C" w:rsidP="00110C1C">
      <w:pPr>
        <w:pStyle w:val="Heading4"/>
        <w:rPr>
          <w:lang w:eastAsia="zh-CN"/>
        </w:rPr>
      </w:pPr>
      <w:bookmarkStart w:id="2541" w:name="_Toc24868618"/>
      <w:bookmarkStart w:id="2542" w:name="_Toc34154096"/>
      <w:bookmarkStart w:id="2543" w:name="_Toc36041040"/>
      <w:bookmarkStart w:id="2544" w:name="_Toc36041353"/>
      <w:bookmarkStart w:id="2545" w:name="_Toc43196596"/>
      <w:bookmarkStart w:id="2546" w:name="_Toc43481366"/>
      <w:bookmarkStart w:id="2547" w:name="_Toc45134643"/>
      <w:bookmarkStart w:id="2548" w:name="_Toc51189175"/>
      <w:bookmarkStart w:id="2549" w:name="_Toc51763851"/>
      <w:bookmarkStart w:id="2550" w:name="_Toc57206083"/>
      <w:bookmarkStart w:id="2551" w:name="_Toc59019424"/>
      <w:bookmarkStart w:id="2552" w:name="_Toc68170097"/>
      <w:bookmarkStart w:id="2553" w:name="_Toc83234138"/>
      <w:bookmarkStart w:id="2554" w:name="_Toc90661534"/>
      <w:bookmarkStart w:id="2555" w:name="_Toc120544476"/>
      <w:bookmarkStart w:id="2556" w:name="_Toc144024212"/>
      <w:bookmarkStart w:id="2557" w:name="_Toc148176925"/>
      <w:bookmarkStart w:id="2558" w:name="_Toc151379387"/>
      <w:bookmarkStart w:id="2559" w:name="_Toc151445568"/>
      <w:bookmarkStart w:id="2560" w:name="_Toc160470650"/>
      <w:bookmarkStart w:id="2561" w:name="_Toc164873794"/>
      <w:bookmarkStart w:id="2562" w:name="_Toc180306431"/>
      <w:bookmarkStart w:id="2563" w:name="_Toc195374165"/>
      <w:bookmarkStart w:id="2564" w:name="_Toc207815219"/>
      <w:r>
        <w:rPr>
          <w:lang w:eastAsia="zh-CN"/>
        </w:rPr>
        <w:t>6.3.6.</w:t>
      </w:r>
      <w:r w:rsidRPr="007C1AFD">
        <w:rPr>
          <w:lang w:eastAsia="zh-CN"/>
        </w:rPr>
        <w:t>1</w:t>
      </w:r>
      <w:r w:rsidRPr="007C1AFD">
        <w:rPr>
          <w:lang w:eastAsia="zh-CN"/>
        </w:rPr>
        <w:tab/>
        <w:t>General</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565" w:name="_Toc24868619"/>
      <w:bookmarkStart w:id="2566" w:name="_Toc34154097"/>
      <w:bookmarkStart w:id="2567" w:name="_Toc36041041"/>
      <w:bookmarkStart w:id="2568" w:name="_Toc36041354"/>
      <w:bookmarkStart w:id="2569" w:name="_Toc43196597"/>
      <w:bookmarkStart w:id="2570" w:name="_Toc43481367"/>
      <w:bookmarkStart w:id="2571" w:name="_Toc45134644"/>
      <w:bookmarkStart w:id="2572" w:name="_Toc51189176"/>
      <w:bookmarkStart w:id="2573" w:name="_Toc51763852"/>
      <w:bookmarkStart w:id="2574" w:name="_Toc57206084"/>
      <w:bookmarkStart w:id="2575" w:name="_Toc59019425"/>
      <w:bookmarkStart w:id="2576" w:name="_Toc68170098"/>
      <w:bookmarkStart w:id="2577" w:name="_Toc83234139"/>
      <w:bookmarkStart w:id="2578" w:name="_Toc90661535"/>
      <w:bookmarkStart w:id="2579" w:name="_Toc120544477"/>
      <w:bookmarkStart w:id="2580" w:name="_Toc144024213"/>
      <w:bookmarkStart w:id="2581" w:name="_Toc148176926"/>
      <w:bookmarkStart w:id="2582" w:name="_Toc151379388"/>
      <w:bookmarkStart w:id="2583" w:name="_Toc151445569"/>
      <w:bookmarkStart w:id="2584" w:name="_Toc160470651"/>
      <w:bookmarkStart w:id="2585" w:name="_Toc164873795"/>
      <w:bookmarkStart w:id="2586" w:name="_Toc180306432"/>
      <w:bookmarkStart w:id="2587" w:name="_Toc195374166"/>
      <w:bookmarkStart w:id="2588" w:name="_Toc207815220"/>
      <w:r>
        <w:rPr>
          <w:lang w:eastAsia="zh-CN"/>
        </w:rPr>
        <w:lastRenderedPageBreak/>
        <w:t>6.3.6.</w:t>
      </w:r>
      <w:r w:rsidRPr="007C1AFD">
        <w:rPr>
          <w:lang w:eastAsia="zh-CN"/>
        </w:rPr>
        <w:t>2</w:t>
      </w:r>
      <w:r w:rsidRPr="007C1AFD">
        <w:rPr>
          <w:lang w:eastAsia="zh-CN"/>
        </w:rPr>
        <w:tab/>
        <w:t>Structured data types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3A0C2B55" w14:textId="77777777" w:rsidR="00110C1C" w:rsidRPr="007C1AFD" w:rsidRDefault="00110C1C" w:rsidP="00110C1C">
      <w:pPr>
        <w:pStyle w:val="Heading5"/>
        <w:rPr>
          <w:lang w:eastAsia="zh-CN"/>
        </w:rPr>
      </w:pPr>
      <w:bookmarkStart w:id="2589" w:name="_Toc24868620"/>
      <w:bookmarkStart w:id="2590" w:name="_Toc34154098"/>
      <w:bookmarkStart w:id="2591" w:name="_Toc36041042"/>
      <w:bookmarkStart w:id="2592" w:name="_Toc36041355"/>
      <w:bookmarkStart w:id="2593" w:name="_Toc43196598"/>
      <w:bookmarkStart w:id="2594" w:name="_Toc43481368"/>
      <w:bookmarkStart w:id="2595" w:name="_Toc45134645"/>
      <w:bookmarkStart w:id="2596" w:name="_Toc51189177"/>
      <w:bookmarkStart w:id="2597" w:name="_Toc51763853"/>
      <w:bookmarkStart w:id="2598" w:name="_Toc57206085"/>
      <w:bookmarkStart w:id="2599" w:name="_Toc59019426"/>
      <w:bookmarkStart w:id="2600" w:name="_Toc68170099"/>
      <w:bookmarkStart w:id="2601" w:name="_Toc83234140"/>
      <w:bookmarkStart w:id="2602" w:name="_Toc90661536"/>
      <w:bookmarkStart w:id="2603" w:name="_Toc120544478"/>
      <w:bookmarkStart w:id="2604" w:name="_Toc144024214"/>
      <w:bookmarkStart w:id="2605" w:name="_Toc148176927"/>
      <w:bookmarkStart w:id="2606" w:name="_Toc151379389"/>
      <w:bookmarkStart w:id="2607" w:name="_Toc151445570"/>
      <w:bookmarkStart w:id="2608" w:name="_Toc160470652"/>
      <w:bookmarkStart w:id="2609" w:name="_Toc164873796"/>
      <w:bookmarkStart w:id="2610" w:name="_Toc180306433"/>
      <w:bookmarkStart w:id="2611" w:name="_Toc195374167"/>
      <w:bookmarkStart w:id="2612" w:name="_Toc207815221"/>
      <w:r>
        <w:rPr>
          <w:lang w:eastAsia="zh-CN"/>
        </w:rPr>
        <w:t>6.3.6</w:t>
      </w:r>
      <w:r w:rsidRPr="007C1AFD">
        <w:rPr>
          <w:lang w:eastAsia="zh-CN"/>
        </w:rPr>
        <w:t>.2.1</w:t>
      </w:r>
      <w:r w:rsidRPr="007C1AFD">
        <w:rPr>
          <w:lang w:eastAsia="zh-CN"/>
        </w:rPr>
        <w:tab/>
        <w:t>Introduction</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7FE72EBF" w14:textId="77777777" w:rsidR="00110C1C" w:rsidRPr="0046710E" w:rsidRDefault="00110C1C" w:rsidP="00110C1C">
      <w:bookmarkStart w:id="2613" w:name="_Toc24868621"/>
      <w:bookmarkStart w:id="2614" w:name="_Toc34154099"/>
      <w:bookmarkStart w:id="2615" w:name="_Toc36041043"/>
      <w:bookmarkStart w:id="2616" w:name="_Toc36041356"/>
      <w:bookmarkStart w:id="2617" w:name="_Toc43196599"/>
      <w:bookmarkStart w:id="2618" w:name="_Toc43481369"/>
      <w:bookmarkStart w:id="2619" w:name="_Toc45134646"/>
      <w:bookmarkStart w:id="2620" w:name="_Toc51189178"/>
      <w:bookmarkStart w:id="2621" w:name="_Toc51763854"/>
      <w:bookmarkStart w:id="2622" w:name="_Toc57206086"/>
      <w:bookmarkStart w:id="2623" w:name="_Toc59019427"/>
      <w:bookmarkStart w:id="2624" w:name="_Toc68170100"/>
      <w:bookmarkStart w:id="2625" w:name="_Toc83234141"/>
      <w:bookmarkStart w:id="2626" w:name="_Toc90661537"/>
      <w:bookmarkStart w:id="2627"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628" w:name="_Toc144024215"/>
      <w:bookmarkStart w:id="2629" w:name="_Toc148176928"/>
      <w:bookmarkStart w:id="2630" w:name="_Toc151379390"/>
      <w:bookmarkStart w:id="2631" w:name="_Toc151445571"/>
      <w:bookmarkStart w:id="2632" w:name="_Toc160470653"/>
      <w:bookmarkStart w:id="2633" w:name="_Toc164873797"/>
      <w:bookmarkStart w:id="2634" w:name="_Toc180306434"/>
      <w:bookmarkStart w:id="2635" w:name="_Toc195374168"/>
      <w:bookmarkStart w:id="2636" w:name="_Toc207815222"/>
      <w:r>
        <w:rPr>
          <w:lang w:eastAsia="zh-CN"/>
        </w:rPr>
        <w:t>6.3.6</w:t>
      </w:r>
      <w:r w:rsidRPr="007C1AFD">
        <w:rPr>
          <w:lang w:eastAsia="zh-CN"/>
        </w:rPr>
        <w:t>.</w:t>
      </w:r>
      <w:r>
        <w:rPr>
          <w:lang w:eastAsia="zh-CN"/>
        </w:rPr>
        <w:t>2.2</w:t>
      </w:r>
      <w:r w:rsidRPr="007C1AFD">
        <w:rPr>
          <w:lang w:eastAsia="zh-CN"/>
        </w:rPr>
        <w:tab/>
        <w:t xml:space="preserve">Type: </w:t>
      </w:r>
      <w:r>
        <w:t>DdContext</w:t>
      </w:r>
      <w:bookmarkEnd w:id="2628"/>
      <w:bookmarkEnd w:id="2629"/>
      <w:bookmarkEnd w:id="2630"/>
      <w:bookmarkEnd w:id="2631"/>
      <w:bookmarkEnd w:id="2632"/>
      <w:bookmarkEnd w:id="2633"/>
      <w:bookmarkEnd w:id="2634"/>
      <w:bookmarkEnd w:id="2635"/>
      <w:bookmarkEnd w:id="2636"/>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637" w:name="_Toc144024216"/>
      <w:bookmarkStart w:id="2638" w:name="_Toc148176929"/>
      <w:bookmarkStart w:id="2639" w:name="_Toc151379391"/>
      <w:bookmarkStart w:id="2640" w:name="_Toc151445572"/>
      <w:bookmarkStart w:id="2641" w:name="_Toc160470654"/>
      <w:bookmarkStart w:id="2642" w:name="_Toc164873798"/>
      <w:bookmarkStart w:id="2643" w:name="_Toc180306435"/>
      <w:bookmarkStart w:id="2644" w:name="_Toc195374169"/>
      <w:bookmarkStart w:id="2645" w:name="_Toc207815223"/>
      <w:r>
        <w:rPr>
          <w:lang w:eastAsia="zh-CN"/>
        </w:rPr>
        <w:t>6.3.6</w:t>
      </w:r>
      <w:r w:rsidRPr="007C1AFD">
        <w:rPr>
          <w:lang w:eastAsia="zh-CN"/>
        </w:rPr>
        <w:t>.</w:t>
      </w:r>
      <w:r>
        <w:rPr>
          <w:lang w:eastAsia="zh-CN"/>
        </w:rPr>
        <w:t>2.3</w:t>
      </w:r>
      <w:r w:rsidRPr="007C1AFD">
        <w:rPr>
          <w:lang w:eastAsia="zh-CN"/>
        </w:rPr>
        <w:tab/>
        <w:t xml:space="preserve">Type: </w:t>
      </w:r>
      <w:r>
        <w:t>TranspLayerContext</w:t>
      </w:r>
      <w:bookmarkEnd w:id="2637"/>
      <w:bookmarkEnd w:id="2638"/>
      <w:bookmarkEnd w:id="2639"/>
      <w:bookmarkEnd w:id="2640"/>
      <w:bookmarkEnd w:id="2641"/>
      <w:bookmarkEnd w:id="2642"/>
      <w:bookmarkEnd w:id="2643"/>
      <w:bookmarkEnd w:id="2644"/>
      <w:bookmarkEnd w:id="2645"/>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646" w:name="_Toc144024217"/>
      <w:bookmarkStart w:id="2647" w:name="_Toc148176930"/>
      <w:bookmarkStart w:id="2648" w:name="_Toc151379392"/>
      <w:bookmarkStart w:id="2649" w:name="_Toc151445573"/>
      <w:bookmarkStart w:id="2650" w:name="_Toc160470655"/>
      <w:bookmarkStart w:id="2651" w:name="_Toc164873799"/>
      <w:bookmarkStart w:id="2652" w:name="_Toc180306436"/>
      <w:bookmarkStart w:id="2653" w:name="_Toc195374170"/>
      <w:bookmarkStart w:id="2654" w:name="_Toc207815224"/>
      <w:r>
        <w:rPr>
          <w:lang w:eastAsia="zh-CN"/>
        </w:rPr>
        <w:t>6.3.6</w:t>
      </w:r>
      <w:r w:rsidRPr="007C1AFD">
        <w:rPr>
          <w:lang w:eastAsia="zh-CN"/>
        </w:rPr>
        <w:t>.</w:t>
      </w:r>
      <w:r>
        <w:rPr>
          <w:lang w:eastAsia="zh-CN"/>
        </w:rPr>
        <w:t>2.4</w:t>
      </w:r>
      <w:r w:rsidRPr="007C1AFD">
        <w:rPr>
          <w:lang w:eastAsia="zh-CN"/>
        </w:rPr>
        <w:tab/>
        <w:t xml:space="preserve">Type: </w:t>
      </w:r>
      <w:r>
        <w:t>DdContextPushReq</w:t>
      </w:r>
      <w:bookmarkEnd w:id="2646"/>
      <w:bookmarkEnd w:id="2647"/>
      <w:bookmarkEnd w:id="2648"/>
      <w:bookmarkEnd w:id="2649"/>
      <w:bookmarkEnd w:id="2650"/>
      <w:bookmarkEnd w:id="2651"/>
      <w:bookmarkEnd w:id="2652"/>
      <w:bookmarkEnd w:id="2653"/>
      <w:bookmarkEnd w:id="2654"/>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655" w:name="_Toc144024218"/>
      <w:bookmarkStart w:id="2656" w:name="_Toc148176931"/>
      <w:bookmarkStart w:id="2657" w:name="_Toc151379393"/>
      <w:bookmarkStart w:id="2658" w:name="_Toc151445574"/>
      <w:bookmarkStart w:id="2659" w:name="_Toc160470656"/>
      <w:bookmarkStart w:id="2660" w:name="_Toc164873800"/>
      <w:bookmarkStart w:id="2661" w:name="_Toc180306437"/>
      <w:bookmarkStart w:id="2662" w:name="_Toc195374171"/>
      <w:bookmarkStart w:id="2663" w:name="_Toc207815225"/>
      <w:r>
        <w:rPr>
          <w:lang w:eastAsia="zh-CN"/>
        </w:rPr>
        <w:lastRenderedPageBreak/>
        <w:t>6.3.6</w:t>
      </w:r>
      <w:r w:rsidRPr="007C1AFD">
        <w:rPr>
          <w:lang w:eastAsia="zh-CN"/>
        </w:rPr>
        <w:t>.</w:t>
      </w:r>
      <w:r>
        <w:rPr>
          <w:lang w:eastAsia="zh-CN"/>
        </w:rPr>
        <w:t>2.5</w:t>
      </w:r>
      <w:r w:rsidRPr="007C1AFD">
        <w:rPr>
          <w:lang w:eastAsia="zh-CN"/>
        </w:rPr>
        <w:tab/>
        <w:t xml:space="preserve">Type: </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r>
        <w:t>DdContextResp</w:t>
      </w:r>
      <w:bookmarkEnd w:id="2655"/>
      <w:bookmarkEnd w:id="2656"/>
      <w:bookmarkEnd w:id="2657"/>
      <w:bookmarkEnd w:id="2658"/>
      <w:bookmarkEnd w:id="2659"/>
      <w:bookmarkEnd w:id="2660"/>
      <w:bookmarkEnd w:id="2661"/>
      <w:bookmarkEnd w:id="2662"/>
      <w:bookmarkEnd w:id="2663"/>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664" w:name="_Toc151379394"/>
      <w:bookmarkStart w:id="2665" w:name="_Toc151445575"/>
      <w:bookmarkStart w:id="2666" w:name="_Toc160470657"/>
      <w:bookmarkStart w:id="2667" w:name="_Toc164873801"/>
      <w:bookmarkStart w:id="2668" w:name="_Toc180306438"/>
      <w:bookmarkStart w:id="2669" w:name="_Toc195374172"/>
      <w:bookmarkStart w:id="2670" w:name="_Toc24868622"/>
      <w:bookmarkStart w:id="2671" w:name="_Toc34154100"/>
      <w:bookmarkStart w:id="2672" w:name="_Toc36041044"/>
      <w:bookmarkStart w:id="2673" w:name="_Toc36041357"/>
      <w:bookmarkStart w:id="2674" w:name="_Toc43196601"/>
      <w:bookmarkStart w:id="2675" w:name="_Toc43481371"/>
      <w:bookmarkStart w:id="2676" w:name="_Toc45134648"/>
      <w:bookmarkStart w:id="2677" w:name="_Toc51189180"/>
      <w:bookmarkStart w:id="2678" w:name="_Toc51763856"/>
      <w:bookmarkStart w:id="2679" w:name="_Toc57206088"/>
      <w:bookmarkStart w:id="2680" w:name="_Toc59019429"/>
      <w:bookmarkStart w:id="2681" w:name="_Toc68170102"/>
      <w:bookmarkStart w:id="2682" w:name="_Toc83234143"/>
      <w:bookmarkStart w:id="2683" w:name="_Toc90661539"/>
      <w:bookmarkStart w:id="2684" w:name="_Toc120544481"/>
      <w:bookmarkStart w:id="2685" w:name="_Toc144024219"/>
      <w:bookmarkStart w:id="2686" w:name="_Toc148176932"/>
      <w:bookmarkStart w:id="2687" w:name="_Toc207815226"/>
      <w:r>
        <w:rPr>
          <w:lang w:eastAsia="zh-CN"/>
        </w:rPr>
        <w:t>6.3.6</w:t>
      </w:r>
      <w:r w:rsidRPr="007C1AFD">
        <w:rPr>
          <w:lang w:eastAsia="zh-CN"/>
        </w:rPr>
        <w:t>.</w:t>
      </w:r>
      <w:r>
        <w:rPr>
          <w:lang w:eastAsia="zh-CN"/>
        </w:rPr>
        <w:t>2.6</w:t>
      </w:r>
      <w:r w:rsidRPr="007C1AFD">
        <w:rPr>
          <w:lang w:eastAsia="zh-CN"/>
        </w:rPr>
        <w:tab/>
        <w:t xml:space="preserve">Type: </w:t>
      </w:r>
      <w:r>
        <w:t>SddUuContext</w:t>
      </w:r>
      <w:bookmarkEnd w:id="2664"/>
      <w:bookmarkEnd w:id="2665"/>
      <w:bookmarkEnd w:id="2666"/>
      <w:bookmarkEnd w:id="2667"/>
      <w:bookmarkEnd w:id="2668"/>
      <w:bookmarkEnd w:id="2669"/>
      <w:bookmarkEnd w:id="2687"/>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688" w:name="_Toc151379395"/>
      <w:bookmarkStart w:id="2689" w:name="_Toc151445576"/>
      <w:bookmarkStart w:id="2690" w:name="_Toc160470658"/>
      <w:bookmarkStart w:id="2691" w:name="_Toc164873802"/>
      <w:bookmarkStart w:id="2692" w:name="_Toc180306439"/>
      <w:bookmarkStart w:id="2693" w:name="_Toc195374173"/>
      <w:bookmarkStart w:id="2694" w:name="_Toc207815227"/>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688"/>
      <w:bookmarkEnd w:id="2689"/>
      <w:bookmarkEnd w:id="2690"/>
      <w:bookmarkEnd w:id="2691"/>
      <w:bookmarkEnd w:id="2692"/>
      <w:bookmarkEnd w:id="2693"/>
      <w:bookmarkEnd w:id="2694"/>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695" w:name="_Toc180306440"/>
      <w:bookmarkStart w:id="2696" w:name="_Toc195374174"/>
      <w:bookmarkStart w:id="2697" w:name="_Toc151379396"/>
      <w:bookmarkStart w:id="2698" w:name="_Toc151445577"/>
      <w:bookmarkStart w:id="2699" w:name="_Toc160470659"/>
      <w:bookmarkStart w:id="2700" w:name="_Toc164873803"/>
      <w:bookmarkStart w:id="2701" w:name="_Toc207815228"/>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695"/>
      <w:bookmarkEnd w:id="2696"/>
      <w:bookmarkEnd w:id="2701"/>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702" w:name="_Toc168595774"/>
      <w:bookmarkStart w:id="2703" w:name="_Toc195374175"/>
      <w:bookmarkStart w:id="2704" w:name="_Toc180306441"/>
      <w:bookmarkStart w:id="2705" w:name="_Toc207815229"/>
      <w:r>
        <w:rPr>
          <w:lang w:eastAsia="zh-CN"/>
        </w:rPr>
        <w:t>6.3.6</w:t>
      </w:r>
      <w:r w:rsidRPr="007C1AFD">
        <w:rPr>
          <w:lang w:eastAsia="zh-CN"/>
        </w:rPr>
        <w:t>.</w:t>
      </w:r>
      <w:r>
        <w:rPr>
          <w:lang w:eastAsia="zh-CN"/>
        </w:rPr>
        <w:t>2.9</w:t>
      </w:r>
      <w:r w:rsidRPr="007C1AFD">
        <w:rPr>
          <w:lang w:eastAsia="zh-CN"/>
        </w:rPr>
        <w:tab/>
        <w:t xml:space="preserve">Type: </w:t>
      </w:r>
      <w:bookmarkEnd w:id="2702"/>
      <w:r w:rsidRPr="00315F02">
        <w:rPr>
          <w:lang w:eastAsia="zh-CN"/>
        </w:rPr>
        <w:t>InformACREvent</w:t>
      </w:r>
      <w:bookmarkEnd w:id="2703"/>
      <w:bookmarkEnd w:id="2705"/>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706" w:name="_Toc195374176"/>
      <w:bookmarkStart w:id="2707" w:name="_Toc207815230"/>
      <w:r>
        <w:rPr>
          <w:lang w:eastAsia="zh-CN"/>
        </w:rPr>
        <w:t>6.3.6</w:t>
      </w:r>
      <w:r w:rsidRPr="007C1AFD">
        <w:rPr>
          <w:lang w:eastAsia="zh-CN"/>
        </w:rPr>
        <w:t>.</w:t>
      </w:r>
      <w:r>
        <w:rPr>
          <w:lang w:eastAsia="zh-CN"/>
        </w:rPr>
        <w:t>2.10</w:t>
      </w:r>
      <w:r w:rsidRPr="007C1AFD">
        <w:rPr>
          <w:lang w:eastAsia="zh-CN"/>
        </w:rPr>
        <w:tab/>
        <w:t xml:space="preserve">Type: </w:t>
      </w:r>
      <w:r>
        <w:t>AcrEventNotif</w:t>
      </w:r>
      <w:bookmarkEnd w:id="2706"/>
      <w:bookmarkEnd w:id="2707"/>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708" w:name="_Toc195374177"/>
      <w:bookmarkStart w:id="2709" w:name="_Toc207815231"/>
      <w:r>
        <w:rPr>
          <w:lang w:eastAsia="zh-CN"/>
        </w:rPr>
        <w:lastRenderedPageBreak/>
        <w:t>6.3.6.</w:t>
      </w:r>
      <w:r w:rsidRPr="007C1AFD">
        <w:rPr>
          <w:lang w:eastAsia="zh-CN"/>
        </w:rPr>
        <w:t>3</w:t>
      </w:r>
      <w:r w:rsidRPr="007C1AFD">
        <w:rPr>
          <w:lang w:eastAsia="zh-CN"/>
        </w:rPr>
        <w:tab/>
        <w:t>Simple data types and enumerations</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97"/>
      <w:bookmarkEnd w:id="2698"/>
      <w:bookmarkEnd w:id="2699"/>
      <w:bookmarkEnd w:id="2700"/>
      <w:bookmarkEnd w:id="2704"/>
      <w:bookmarkEnd w:id="2708"/>
      <w:bookmarkEnd w:id="2709"/>
    </w:p>
    <w:p w14:paraId="1B03614F" w14:textId="77777777" w:rsidR="00110C1C" w:rsidRDefault="00110C1C" w:rsidP="00110C1C">
      <w:pPr>
        <w:pStyle w:val="Heading5"/>
      </w:pPr>
      <w:bookmarkStart w:id="2710" w:name="_Toc11247626"/>
      <w:bookmarkStart w:id="2711" w:name="_Toc27044765"/>
      <w:bookmarkStart w:id="2712" w:name="_Toc36033807"/>
      <w:bookmarkStart w:id="2713" w:name="_Toc45131953"/>
      <w:bookmarkStart w:id="2714" w:name="_Toc49776238"/>
      <w:bookmarkStart w:id="2715" w:name="_Toc51747158"/>
      <w:bookmarkStart w:id="2716" w:name="_Toc66360725"/>
      <w:bookmarkStart w:id="2717" w:name="_Toc68105230"/>
      <w:bookmarkStart w:id="2718" w:name="_Toc74755860"/>
      <w:bookmarkStart w:id="2719" w:name="_Toc105674735"/>
      <w:bookmarkStart w:id="2720" w:name="_Toc122110775"/>
      <w:bookmarkStart w:id="2721" w:name="_Toc144024220"/>
      <w:bookmarkStart w:id="2722" w:name="_Toc148176933"/>
      <w:bookmarkStart w:id="2723" w:name="_Toc151379397"/>
      <w:bookmarkStart w:id="2724" w:name="_Toc151445578"/>
      <w:bookmarkStart w:id="2725" w:name="_Toc160470660"/>
      <w:bookmarkStart w:id="2726" w:name="_Toc164873804"/>
      <w:bookmarkStart w:id="2727" w:name="_Toc180306442"/>
      <w:bookmarkStart w:id="2728" w:name="_Toc195374178"/>
      <w:bookmarkStart w:id="2729" w:name="_Toc207815232"/>
      <w:r>
        <w:rPr>
          <w:lang w:eastAsia="zh-CN"/>
        </w:rPr>
        <w:t>6.3.6.3</w:t>
      </w:r>
      <w:r w:rsidRPr="007C1AFD">
        <w:rPr>
          <w:lang w:eastAsia="zh-CN"/>
        </w:rPr>
        <w:t>.</w:t>
      </w:r>
      <w:r>
        <w:t>1</w:t>
      </w:r>
      <w:r>
        <w:tab/>
        <w:t>Introduction</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730" w:name="_Toc11247627"/>
      <w:bookmarkStart w:id="2731" w:name="_Toc27044766"/>
      <w:bookmarkStart w:id="2732" w:name="_Toc36033808"/>
      <w:bookmarkStart w:id="2733" w:name="_Toc45131954"/>
      <w:bookmarkStart w:id="2734" w:name="_Toc49776239"/>
      <w:bookmarkStart w:id="2735" w:name="_Toc51747159"/>
      <w:bookmarkStart w:id="2736" w:name="_Toc66360726"/>
      <w:bookmarkStart w:id="2737" w:name="_Toc68105231"/>
      <w:bookmarkStart w:id="2738" w:name="_Toc74755861"/>
      <w:bookmarkStart w:id="2739" w:name="_Toc105674736"/>
      <w:bookmarkStart w:id="2740" w:name="_Toc122110776"/>
      <w:bookmarkStart w:id="2741" w:name="_Toc144024221"/>
      <w:bookmarkStart w:id="2742" w:name="_Toc148176934"/>
      <w:bookmarkStart w:id="2743" w:name="_Toc151379398"/>
      <w:bookmarkStart w:id="2744" w:name="_Toc151445579"/>
      <w:bookmarkStart w:id="2745" w:name="_Toc160470661"/>
      <w:bookmarkStart w:id="2746" w:name="_Toc164873805"/>
      <w:bookmarkStart w:id="2747" w:name="_Toc180306443"/>
      <w:bookmarkStart w:id="2748" w:name="_Toc195374179"/>
      <w:bookmarkStart w:id="2749" w:name="_Toc207815233"/>
      <w:r>
        <w:rPr>
          <w:lang w:eastAsia="zh-CN"/>
        </w:rPr>
        <w:t>6.3.6.3</w:t>
      </w:r>
      <w:r>
        <w:t>.2</w:t>
      </w:r>
      <w:r>
        <w:tab/>
        <w:t>Simple data types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750" w:name="_Toc168595738"/>
      <w:bookmarkStart w:id="2751" w:name="_Toc195374180"/>
      <w:bookmarkStart w:id="2752" w:name="_Toc144024222"/>
      <w:bookmarkStart w:id="2753" w:name="_Toc148176935"/>
      <w:bookmarkStart w:id="2754" w:name="_Toc151379399"/>
      <w:bookmarkStart w:id="2755" w:name="_Toc151445580"/>
      <w:bookmarkStart w:id="2756" w:name="_Toc160470662"/>
      <w:bookmarkStart w:id="2757" w:name="_Toc164873806"/>
      <w:bookmarkStart w:id="2758" w:name="_Toc180306444"/>
      <w:bookmarkStart w:id="2759" w:name="_Toc24868623"/>
      <w:bookmarkStart w:id="2760" w:name="_Toc34154101"/>
      <w:bookmarkStart w:id="2761" w:name="_Toc36041045"/>
      <w:bookmarkStart w:id="2762" w:name="_Toc36041358"/>
      <w:bookmarkStart w:id="2763" w:name="_Toc43196602"/>
      <w:bookmarkStart w:id="2764" w:name="_Toc43481372"/>
      <w:bookmarkStart w:id="2765" w:name="_Toc45134649"/>
      <w:bookmarkStart w:id="2766" w:name="_Toc51189181"/>
      <w:bookmarkStart w:id="2767" w:name="_Toc51763857"/>
      <w:bookmarkStart w:id="2768" w:name="_Toc57206089"/>
      <w:bookmarkStart w:id="2769" w:name="_Toc59019430"/>
      <w:bookmarkStart w:id="2770" w:name="_Toc68170103"/>
      <w:bookmarkStart w:id="2771" w:name="_Toc83234144"/>
      <w:bookmarkStart w:id="2772" w:name="_Toc90661540"/>
      <w:bookmarkStart w:id="2773" w:name="_Toc120544482"/>
      <w:bookmarkStart w:id="2774" w:name="_Toc207815234"/>
      <w:r w:rsidRPr="00585CA6">
        <w:rPr>
          <w:noProof/>
          <w:lang w:eastAsia="zh-CN"/>
        </w:rPr>
        <w:t>6.</w:t>
      </w:r>
      <w:r>
        <w:rPr>
          <w:noProof/>
          <w:lang w:eastAsia="zh-CN"/>
        </w:rPr>
        <w:t>3</w:t>
      </w:r>
      <w:r w:rsidRPr="00585CA6">
        <w:t>.6.3.3</w:t>
      </w:r>
      <w:r w:rsidRPr="00585CA6">
        <w:tab/>
        <w:t xml:space="preserve">Enumeration: </w:t>
      </w:r>
      <w:bookmarkEnd w:id="2750"/>
      <w:r>
        <w:t>FlowTransResult</w:t>
      </w:r>
      <w:bookmarkEnd w:id="2751"/>
      <w:bookmarkEnd w:id="2774"/>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775" w:name="_Toc195374181"/>
      <w:bookmarkStart w:id="2776" w:name="_Toc207815235"/>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752"/>
      <w:bookmarkEnd w:id="2753"/>
      <w:bookmarkEnd w:id="2754"/>
      <w:bookmarkEnd w:id="2755"/>
      <w:bookmarkEnd w:id="2756"/>
      <w:bookmarkEnd w:id="2757"/>
      <w:bookmarkEnd w:id="2758"/>
      <w:bookmarkEnd w:id="2775"/>
      <w:bookmarkEnd w:id="2776"/>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777" w:name="_Toc144024223"/>
      <w:bookmarkStart w:id="2778" w:name="_Toc148176936"/>
      <w:bookmarkStart w:id="2779" w:name="_Toc151379400"/>
      <w:bookmarkStart w:id="2780" w:name="_Toc151445581"/>
      <w:bookmarkStart w:id="2781" w:name="_Toc160470663"/>
      <w:bookmarkStart w:id="2782" w:name="_Toc164873807"/>
      <w:bookmarkStart w:id="2783" w:name="_Toc180306445"/>
      <w:bookmarkStart w:id="2784" w:name="_Toc195374182"/>
      <w:bookmarkStart w:id="2785" w:name="_Toc207815236"/>
      <w:r w:rsidRPr="0046710E">
        <w:t>6.</w:t>
      </w:r>
      <w:r>
        <w:t>3</w:t>
      </w:r>
      <w:r w:rsidRPr="0046710E">
        <w:t>.6.5</w:t>
      </w:r>
      <w:r w:rsidRPr="0046710E">
        <w:tab/>
        <w:t>Binary data</w:t>
      </w:r>
      <w:bookmarkEnd w:id="2777"/>
      <w:bookmarkEnd w:id="2778"/>
      <w:bookmarkEnd w:id="2779"/>
      <w:bookmarkEnd w:id="2780"/>
      <w:bookmarkEnd w:id="2781"/>
      <w:bookmarkEnd w:id="2782"/>
      <w:bookmarkEnd w:id="2783"/>
      <w:bookmarkEnd w:id="2784"/>
      <w:bookmarkEnd w:id="2785"/>
    </w:p>
    <w:p w14:paraId="359B17A0" w14:textId="77777777" w:rsidR="00110C1C" w:rsidRPr="0046710E" w:rsidRDefault="00110C1C" w:rsidP="00110C1C">
      <w:pPr>
        <w:pStyle w:val="Heading5"/>
      </w:pPr>
      <w:bookmarkStart w:id="2786" w:name="_Toc144024224"/>
      <w:bookmarkStart w:id="2787" w:name="_Toc148176937"/>
      <w:bookmarkStart w:id="2788" w:name="_Toc151379401"/>
      <w:bookmarkStart w:id="2789" w:name="_Toc151445582"/>
      <w:bookmarkStart w:id="2790" w:name="_Toc160470664"/>
      <w:bookmarkStart w:id="2791" w:name="_Toc164873808"/>
      <w:bookmarkStart w:id="2792" w:name="_Toc180306446"/>
      <w:bookmarkStart w:id="2793" w:name="_Toc195374183"/>
      <w:bookmarkStart w:id="2794" w:name="_Toc207815237"/>
      <w:r w:rsidRPr="0046710E">
        <w:t>6.</w:t>
      </w:r>
      <w:r>
        <w:t>3</w:t>
      </w:r>
      <w:r w:rsidRPr="0046710E">
        <w:t>.6.5.1</w:t>
      </w:r>
      <w:r w:rsidRPr="0046710E">
        <w:tab/>
        <w:t>Binary Data Types</w:t>
      </w:r>
      <w:bookmarkEnd w:id="2786"/>
      <w:bookmarkEnd w:id="2787"/>
      <w:bookmarkEnd w:id="2788"/>
      <w:bookmarkEnd w:id="2789"/>
      <w:bookmarkEnd w:id="2790"/>
      <w:bookmarkEnd w:id="2791"/>
      <w:bookmarkEnd w:id="2792"/>
      <w:bookmarkEnd w:id="2793"/>
      <w:bookmarkEnd w:id="2794"/>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795" w:name="_Toc144024225"/>
      <w:bookmarkStart w:id="2796" w:name="_Toc148176938"/>
      <w:bookmarkStart w:id="2797" w:name="_Toc151379402"/>
      <w:bookmarkStart w:id="2798" w:name="_Toc151445583"/>
      <w:bookmarkStart w:id="2799" w:name="_Toc160470665"/>
      <w:bookmarkStart w:id="2800" w:name="_Toc164873809"/>
      <w:bookmarkStart w:id="2801" w:name="_Toc180306447"/>
      <w:bookmarkStart w:id="2802" w:name="_Toc195374184"/>
      <w:bookmarkStart w:id="2803" w:name="_Toc207815238"/>
      <w:r>
        <w:rPr>
          <w:lang w:eastAsia="zh-CN"/>
        </w:rPr>
        <w:t>6.3.7</w:t>
      </w:r>
      <w:r w:rsidRPr="007C1AFD">
        <w:rPr>
          <w:lang w:eastAsia="zh-CN"/>
        </w:rPr>
        <w:tab/>
        <w:t>Error Handling</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95"/>
      <w:bookmarkEnd w:id="2796"/>
      <w:bookmarkEnd w:id="2797"/>
      <w:bookmarkEnd w:id="2798"/>
      <w:bookmarkEnd w:id="2799"/>
      <w:bookmarkEnd w:id="2800"/>
      <w:bookmarkEnd w:id="2801"/>
      <w:bookmarkEnd w:id="2802"/>
      <w:bookmarkEnd w:id="2803"/>
    </w:p>
    <w:p w14:paraId="2B8FF6D4" w14:textId="64820068" w:rsidR="00110C1C" w:rsidRDefault="00110C1C" w:rsidP="00BA5C69">
      <w:pPr>
        <w:pStyle w:val="Heading4"/>
      </w:pPr>
      <w:bookmarkStart w:id="2804" w:name="_Toc120544483"/>
      <w:bookmarkStart w:id="2805" w:name="_Toc144024226"/>
      <w:bookmarkStart w:id="2806" w:name="_Toc148176939"/>
      <w:bookmarkStart w:id="2807" w:name="_Toc151379403"/>
      <w:bookmarkStart w:id="2808" w:name="_Toc151445584"/>
      <w:bookmarkStart w:id="2809" w:name="_Toc160470666"/>
      <w:bookmarkStart w:id="2810" w:name="_Toc164873810"/>
      <w:bookmarkStart w:id="2811" w:name="_Toc180306448"/>
      <w:bookmarkStart w:id="2812" w:name="_Toc195374185"/>
      <w:bookmarkStart w:id="2813" w:name="_Toc207815239"/>
      <w:r>
        <w:rPr>
          <w:lang w:eastAsia="zh-CN"/>
        </w:rPr>
        <w:t>6.3.7.</w:t>
      </w:r>
      <w:r w:rsidRPr="009303AB">
        <w:rPr>
          <w:lang w:eastAsia="zh-CN"/>
        </w:rPr>
        <w:t>1</w:t>
      </w:r>
      <w:r>
        <w:tab/>
        <w:t>General</w:t>
      </w:r>
      <w:bookmarkEnd w:id="2804"/>
      <w:bookmarkEnd w:id="2805"/>
      <w:bookmarkEnd w:id="2806"/>
      <w:bookmarkEnd w:id="2807"/>
      <w:bookmarkEnd w:id="2808"/>
      <w:bookmarkEnd w:id="2809"/>
      <w:bookmarkEnd w:id="2810"/>
      <w:bookmarkEnd w:id="2811"/>
      <w:bookmarkEnd w:id="2812"/>
      <w:bookmarkEnd w:id="2813"/>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814" w:name="_Toc120544484"/>
      <w:bookmarkStart w:id="2815" w:name="_Toc144024227"/>
      <w:bookmarkStart w:id="2816" w:name="_Toc148176940"/>
      <w:bookmarkStart w:id="2817" w:name="_Toc151379404"/>
      <w:bookmarkStart w:id="2818" w:name="_Toc151445585"/>
      <w:bookmarkStart w:id="2819" w:name="_Toc160470667"/>
      <w:bookmarkStart w:id="2820" w:name="_Toc164873811"/>
      <w:bookmarkStart w:id="2821" w:name="_Toc180306449"/>
      <w:bookmarkStart w:id="2822" w:name="_Toc195374186"/>
      <w:bookmarkStart w:id="2823" w:name="_Toc207815240"/>
      <w:r>
        <w:rPr>
          <w:lang w:eastAsia="zh-CN"/>
        </w:rPr>
        <w:t>6.3.7.</w:t>
      </w:r>
      <w:r w:rsidRPr="009303AB">
        <w:rPr>
          <w:lang w:eastAsia="zh-CN"/>
        </w:rPr>
        <w:t>2</w:t>
      </w:r>
      <w:r>
        <w:tab/>
        <w:t>Protocol Errors</w:t>
      </w:r>
      <w:bookmarkEnd w:id="2814"/>
      <w:bookmarkEnd w:id="2815"/>
      <w:bookmarkEnd w:id="2816"/>
      <w:bookmarkEnd w:id="2817"/>
      <w:bookmarkEnd w:id="2818"/>
      <w:bookmarkEnd w:id="2819"/>
      <w:bookmarkEnd w:id="2820"/>
      <w:bookmarkEnd w:id="2821"/>
      <w:bookmarkEnd w:id="2822"/>
      <w:bookmarkEnd w:id="2823"/>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824" w:name="_Toc120544485"/>
      <w:bookmarkStart w:id="2825" w:name="_Toc144024228"/>
      <w:bookmarkStart w:id="2826" w:name="_Toc148176941"/>
      <w:bookmarkStart w:id="2827" w:name="_Toc151379405"/>
      <w:bookmarkStart w:id="2828" w:name="_Toc151445586"/>
      <w:bookmarkStart w:id="2829" w:name="_Toc160470668"/>
      <w:bookmarkStart w:id="2830" w:name="_Toc164873812"/>
      <w:bookmarkStart w:id="2831" w:name="_Toc180306450"/>
      <w:bookmarkStart w:id="2832" w:name="_Toc195374187"/>
      <w:bookmarkStart w:id="2833" w:name="_Toc207815241"/>
      <w:r>
        <w:rPr>
          <w:lang w:eastAsia="zh-CN"/>
        </w:rPr>
        <w:lastRenderedPageBreak/>
        <w:t>6.3.7.</w:t>
      </w:r>
      <w:r w:rsidRPr="009303AB">
        <w:rPr>
          <w:lang w:eastAsia="zh-CN"/>
        </w:rPr>
        <w:t>3</w:t>
      </w:r>
      <w:r>
        <w:tab/>
        <w:t>Application Errors</w:t>
      </w:r>
      <w:bookmarkEnd w:id="2824"/>
      <w:bookmarkEnd w:id="2825"/>
      <w:bookmarkEnd w:id="2826"/>
      <w:bookmarkEnd w:id="2827"/>
      <w:bookmarkEnd w:id="2828"/>
      <w:bookmarkEnd w:id="2829"/>
      <w:bookmarkEnd w:id="2830"/>
      <w:bookmarkEnd w:id="2831"/>
      <w:bookmarkEnd w:id="2832"/>
      <w:bookmarkEnd w:id="2833"/>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834" w:name="_Toc24868624"/>
      <w:bookmarkStart w:id="2835" w:name="_Toc34154102"/>
      <w:bookmarkStart w:id="2836" w:name="_Toc36041046"/>
      <w:bookmarkStart w:id="2837" w:name="_Toc36041359"/>
      <w:bookmarkStart w:id="2838" w:name="_Toc43196603"/>
      <w:bookmarkStart w:id="2839" w:name="_Toc43481373"/>
      <w:bookmarkStart w:id="2840" w:name="_Toc45134650"/>
      <w:bookmarkStart w:id="2841" w:name="_Toc51189182"/>
      <w:bookmarkStart w:id="2842" w:name="_Toc51763858"/>
      <w:bookmarkStart w:id="2843" w:name="_Toc57206090"/>
      <w:bookmarkStart w:id="2844" w:name="_Toc59019431"/>
      <w:bookmarkStart w:id="2845" w:name="_Toc68170104"/>
      <w:bookmarkStart w:id="2846" w:name="_Toc83234145"/>
      <w:bookmarkStart w:id="2847" w:name="_Toc90661541"/>
      <w:bookmarkStart w:id="2848" w:name="_Toc120544486"/>
      <w:bookmarkStart w:id="2849" w:name="_Toc144024229"/>
      <w:bookmarkStart w:id="2850" w:name="_Toc148176942"/>
      <w:bookmarkStart w:id="2851" w:name="_Toc151379406"/>
      <w:bookmarkStart w:id="2852" w:name="_Toc151445587"/>
      <w:bookmarkStart w:id="2853" w:name="_Toc160470669"/>
      <w:bookmarkStart w:id="2854" w:name="_Toc164873813"/>
      <w:bookmarkStart w:id="2855" w:name="_Toc180306451"/>
      <w:bookmarkStart w:id="2856" w:name="_Toc195374188"/>
      <w:bookmarkStart w:id="2857" w:name="_Toc207815242"/>
      <w:r>
        <w:rPr>
          <w:lang w:eastAsia="zh-CN"/>
        </w:rPr>
        <w:t>6.3.8</w:t>
      </w:r>
      <w:r w:rsidRPr="007C1AFD">
        <w:rPr>
          <w:lang w:eastAsia="zh-CN"/>
        </w:rPr>
        <w:tab/>
        <w:t>Feature negotiation</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858" w:name="_Toc130662235"/>
      <w:bookmarkStart w:id="2859" w:name="_Toc144024230"/>
      <w:bookmarkStart w:id="2860" w:name="_Toc148176943"/>
      <w:bookmarkStart w:id="2861" w:name="_Toc151379407"/>
      <w:bookmarkStart w:id="2862" w:name="_Toc151445588"/>
      <w:bookmarkStart w:id="2863" w:name="_Toc160470670"/>
      <w:bookmarkStart w:id="2864" w:name="_Toc164873814"/>
      <w:bookmarkStart w:id="2865" w:name="_Toc180306452"/>
      <w:bookmarkStart w:id="2866" w:name="_Toc195374189"/>
      <w:bookmarkStart w:id="2867" w:name="_Toc207815243"/>
      <w:r>
        <w:t>6.</w:t>
      </w:r>
      <w:r w:rsidR="00210351">
        <w:t>3</w:t>
      </w:r>
      <w:r>
        <w:t>.9</w:t>
      </w:r>
      <w:r w:rsidRPr="001E7573">
        <w:tab/>
        <w:t>Security</w:t>
      </w:r>
      <w:bookmarkEnd w:id="2858"/>
      <w:bookmarkEnd w:id="2859"/>
      <w:bookmarkEnd w:id="2860"/>
      <w:bookmarkEnd w:id="2861"/>
      <w:bookmarkEnd w:id="2862"/>
      <w:bookmarkEnd w:id="2863"/>
      <w:bookmarkEnd w:id="2864"/>
      <w:bookmarkEnd w:id="2865"/>
      <w:bookmarkEnd w:id="2866"/>
      <w:bookmarkEnd w:id="2867"/>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868" w:name="_Toc144024231"/>
      <w:bookmarkStart w:id="2869" w:name="_Toc148176944"/>
      <w:bookmarkStart w:id="2870" w:name="_Toc151379408"/>
      <w:bookmarkStart w:id="2871" w:name="_Toc151445589"/>
      <w:bookmarkStart w:id="2872" w:name="_Toc160470671"/>
      <w:bookmarkStart w:id="2873" w:name="_Toc164873815"/>
      <w:bookmarkStart w:id="2874" w:name="_Toc180306453"/>
      <w:bookmarkStart w:id="2875" w:name="_Toc195374190"/>
      <w:bookmarkStart w:id="2876" w:name="_Toc207815244"/>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260"/>
      <w:bookmarkEnd w:id="2868"/>
      <w:bookmarkEnd w:id="2869"/>
      <w:bookmarkEnd w:id="2870"/>
      <w:bookmarkEnd w:id="2871"/>
      <w:bookmarkEnd w:id="2872"/>
      <w:bookmarkEnd w:id="2873"/>
      <w:bookmarkEnd w:id="2874"/>
      <w:bookmarkEnd w:id="2875"/>
      <w:bookmarkEnd w:id="2876"/>
    </w:p>
    <w:p w14:paraId="2E84BB41" w14:textId="77777777" w:rsidR="008874EC" w:rsidRPr="008874EC" w:rsidRDefault="008874EC" w:rsidP="008874EC">
      <w:pPr>
        <w:pStyle w:val="Heading3"/>
      </w:pPr>
      <w:bookmarkStart w:id="2877" w:name="_Toc96843412"/>
      <w:bookmarkStart w:id="2878" w:name="_Toc96844387"/>
      <w:bookmarkStart w:id="2879" w:name="_Toc100739960"/>
      <w:bookmarkStart w:id="2880" w:name="_Toc129252533"/>
      <w:bookmarkStart w:id="2881" w:name="_Toc144024232"/>
      <w:bookmarkStart w:id="2882" w:name="_Toc148176945"/>
      <w:bookmarkStart w:id="2883" w:name="_Toc151379409"/>
      <w:bookmarkStart w:id="2884" w:name="_Toc151445590"/>
      <w:bookmarkStart w:id="2885" w:name="_Toc160470672"/>
      <w:bookmarkStart w:id="2886" w:name="_Toc164873816"/>
      <w:bookmarkStart w:id="2887" w:name="_Toc180306454"/>
      <w:bookmarkStart w:id="2888" w:name="_Toc195374191"/>
      <w:bookmarkStart w:id="2889" w:name="_Toc207815245"/>
      <w:r w:rsidRPr="008874EC">
        <w:t>6.4.1</w:t>
      </w:r>
      <w:r w:rsidRPr="008874EC">
        <w:tab/>
        <w:t>Introduction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890" w:name="_Toc96843413"/>
      <w:bookmarkStart w:id="2891" w:name="_Toc96844388"/>
      <w:bookmarkStart w:id="2892" w:name="_Toc100739961"/>
      <w:bookmarkStart w:id="2893"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894" w:name="_Toc144024233"/>
      <w:bookmarkStart w:id="2895" w:name="_Toc148176946"/>
      <w:bookmarkStart w:id="2896" w:name="_Toc151379410"/>
      <w:bookmarkStart w:id="2897" w:name="_Toc151445591"/>
      <w:bookmarkStart w:id="2898" w:name="_Toc160470673"/>
      <w:bookmarkStart w:id="2899" w:name="_Toc164873817"/>
      <w:bookmarkStart w:id="2900" w:name="_Toc180306455"/>
      <w:bookmarkStart w:id="2901" w:name="_Toc195374192"/>
      <w:bookmarkStart w:id="2902" w:name="_Toc207815246"/>
      <w:r w:rsidRPr="008874EC">
        <w:t>6.4.2</w:t>
      </w:r>
      <w:r w:rsidRPr="008874EC">
        <w:tab/>
        <w:t>Usage of HTTP</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903" w:name="_Toc144024234"/>
      <w:bookmarkStart w:id="2904" w:name="_Toc148176947"/>
      <w:bookmarkStart w:id="2905" w:name="_Toc151379411"/>
      <w:bookmarkStart w:id="2906" w:name="_Toc151445592"/>
      <w:bookmarkStart w:id="2907" w:name="_Toc160470674"/>
      <w:bookmarkStart w:id="2908" w:name="_Toc164873818"/>
      <w:bookmarkStart w:id="2909" w:name="_Toc180306456"/>
      <w:bookmarkStart w:id="2910" w:name="_Toc195374193"/>
      <w:bookmarkStart w:id="2911" w:name="_Toc207815247"/>
      <w:r w:rsidRPr="008874EC">
        <w:t>6.4.3</w:t>
      </w:r>
      <w:r w:rsidRPr="008874EC">
        <w:tab/>
        <w:t>Resources</w:t>
      </w:r>
      <w:bookmarkEnd w:id="2261"/>
      <w:bookmarkEnd w:id="2262"/>
      <w:bookmarkEnd w:id="2263"/>
      <w:bookmarkEnd w:id="2264"/>
      <w:bookmarkEnd w:id="2265"/>
      <w:bookmarkEnd w:id="2903"/>
      <w:bookmarkEnd w:id="2904"/>
      <w:bookmarkEnd w:id="2905"/>
      <w:bookmarkEnd w:id="2906"/>
      <w:bookmarkEnd w:id="2907"/>
      <w:bookmarkEnd w:id="2908"/>
      <w:bookmarkEnd w:id="2909"/>
      <w:bookmarkEnd w:id="2910"/>
      <w:bookmarkEnd w:id="2911"/>
    </w:p>
    <w:p w14:paraId="367CED3C" w14:textId="77777777" w:rsidR="008874EC" w:rsidRPr="008874EC" w:rsidRDefault="008874EC" w:rsidP="008874EC">
      <w:pPr>
        <w:pStyle w:val="Heading4"/>
      </w:pPr>
      <w:bookmarkStart w:id="2912" w:name="_Toc67903523"/>
      <w:bookmarkStart w:id="2913" w:name="_Toc96843415"/>
      <w:bookmarkStart w:id="2914" w:name="_Toc96844390"/>
      <w:bookmarkStart w:id="2915" w:name="_Toc100739963"/>
      <w:bookmarkStart w:id="2916" w:name="_Toc129252536"/>
      <w:bookmarkStart w:id="2917" w:name="_Toc144024235"/>
      <w:bookmarkStart w:id="2918" w:name="_Toc148176948"/>
      <w:bookmarkStart w:id="2919" w:name="_Toc151379412"/>
      <w:bookmarkStart w:id="2920" w:name="_Toc151445593"/>
      <w:bookmarkStart w:id="2921" w:name="_Toc160470675"/>
      <w:bookmarkStart w:id="2922" w:name="_Toc164873819"/>
      <w:bookmarkStart w:id="2923" w:name="_Toc180306457"/>
      <w:bookmarkStart w:id="2924" w:name="_Toc195374194"/>
      <w:bookmarkStart w:id="2925" w:name="_Toc207815248"/>
      <w:r w:rsidRPr="008874EC">
        <w:t>6.4.3.1</w:t>
      </w:r>
      <w:r w:rsidRPr="008874EC">
        <w:tab/>
        <w:t>Overview</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926" w:name="_MON_1753275437"/>
    <w:bookmarkEnd w:id="2926"/>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818437038"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927" w:name="_Toc67903524"/>
      <w:bookmarkStart w:id="2928" w:name="_Toc96843416"/>
      <w:bookmarkStart w:id="2929" w:name="_Toc96844391"/>
      <w:bookmarkStart w:id="2930" w:name="_Toc100739964"/>
      <w:bookmarkStart w:id="2931" w:name="_Toc129252537"/>
      <w:bookmarkStart w:id="2932" w:name="_Toc144024236"/>
      <w:bookmarkStart w:id="2933" w:name="_Toc148176949"/>
      <w:bookmarkStart w:id="2934" w:name="_Toc151379413"/>
      <w:bookmarkStart w:id="2935" w:name="_Toc151445594"/>
      <w:bookmarkStart w:id="2936" w:name="_Toc160470676"/>
      <w:bookmarkStart w:id="2937" w:name="_Toc164873820"/>
      <w:bookmarkStart w:id="2938" w:name="_Toc180306458"/>
      <w:bookmarkStart w:id="2939" w:name="_Toc195374195"/>
      <w:bookmarkStart w:id="2940" w:name="_Toc207815249"/>
      <w:r w:rsidRPr="008874EC">
        <w:t>6.4.3.2</w:t>
      </w:r>
      <w:r w:rsidRPr="008874EC">
        <w:tab/>
        <w:t xml:space="preserve">Resource: </w:t>
      </w:r>
      <w:bookmarkEnd w:id="2927"/>
      <w:bookmarkEnd w:id="2928"/>
      <w:bookmarkEnd w:id="2929"/>
      <w:bookmarkEnd w:id="2930"/>
      <w:bookmarkEnd w:id="2931"/>
      <w:r w:rsidRPr="008874EC">
        <w:t>Transmission Quality Measurement Subscriptions</w:t>
      </w:r>
      <w:bookmarkEnd w:id="2932"/>
      <w:bookmarkEnd w:id="2933"/>
      <w:bookmarkEnd w:id="2934"/>
      <w:bookmarkEnd w:id="2935"/>
      <w:bookmarkEnd w:id="2936"/>
      <w:bookmarkEnd w:id="2937"/>
      <w:bookmarkEnd w:id="2938"/>
      <w:bookmarkEnd w:id="2939"/>
      <w:bookmarkEnd w:id="2940"/>
    </w:p>
    <w:p w14:paraId="550D2279" w14:textId="77777777" w:rsidR="008874EC" w:rsidRPr="008874EC" w:rsidRDefault="008874EC" w:rsidP="008874EC">
      <w:pPr>
        <w:pStyle w:val="Heading5"/>
      </w:pPr>
      <w:bookmarkStart w:id="2941" w:name="_Toc67903525"/>
      <w:bookmarkStart w:id="2942" w:name="_Toc96843417"/>
      <w:bookmarkStart w:id="2943" w:name="_Toc96844392"/>
      <w:bookmarkStart w:id="2944" w:name="_Toc100739965"/>
      <w:bookmarkStart w:id="2945" w:name="_Toc129252538"/>
      <w:bookmarkStart w:id="2946" w:name="_Toc144024237"/>
      <w:bookmarkStart w:id="2947" w:name="_Toc148176950"/>
      <w:bookmarkStart w:id="2948" w:name="_Toc151379414"/>
      <w:bookmarkStart w:id="2949" w:name="_Toc151445595"/>
      <w:bookmarkStart w:id="2950" w:name="_Toc160470677"/>
      <w:bookmarkStart w:id="2951" w:name="_Toc164873821"/>
      <w:bookmarkStart w:id="2952" w:name="_Toc180306459"/>
      <w:bookmarkStart w:id="2953" w:name="_Toc195374196"/>
      <w:bookmarkStart w:id="2954" w:name="_Toc207815250"/>
      <w:r w:rsidRPr="008874EC">
        <w:t>6.4.3.2.1</w:t>
      </w:r>
      <w:r w:rsidRPr="008874EC">
        <w:tab/>
        <w:t>Description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955" w:name="_Toc67903526"/>
      <w:bookmarkStart w:id="2956" w:name="_Toc96843418"/>
      <w:bookmarkStart w:id="2957" w:name="_Toc96844393"/>
      <w:bookmarkStart w:id="2958" w:name="_Toc100739966"/>
      <w:bookmarkStart w:id="2959" w:name="_Toc129252539"/>
      <w:bookmarkStart w:id="2960" w:name="_Toc144024238"/>
      <w:bookmarkStart w:id="2961" w:name="_Toc148176951"/>
      <w:bookmarkStart w:id="2962" w:name="_Toc151379415"/>
      <w:bookmarkStart w:id="2963" w:name="_Toc151445596"/>
      <w:bookmarkStart w:id="2964" w:name="_Toc160470678"/>
      <w:bookmarkStart w:id="2965" w:name="_Toc164873822"/>
      <w:bookmarkStart w:id="2966" w:name="_Toc180306460"/>
      <w:bookmarkStart w:id="2967" w:name="_Toc195374197"/>
      <w:bookmarkStart w:id="2968" w:name="_Toc207815251"/>
      <w:r w:rsidRPr="008874EC">
        <w:t>6.4.3.2.2</w:t>
      </w:r>
      <w:r w:rsidRPr="008874EC">
        <w:tab/>
        <w:t>Resource Definition</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969" w:name="_Hlk131952354"/>
      <w:r w:rsidRPr="008874EC">
        <w:rPr>
          <w:b/>
          <w:noProof/>
          <w:lang w:val="en-US"/>
        </w:rPr>
        <w:t>&lt;apiVersion&gt;</w:t>
      </w:r>
      <w:bookmarkEnd w:id="2969"/>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970" w:name="_Toc67903527"/>
      <w:bookmarkStart w:id="2971" w:name="_Toc96843419"/>
      <w:bookmarkStart w:id="2972" w:name="_Toc96844394"/>
      <w:bookmarkStart w:id="2973" w:name="_Toc100739967"/>
      <w:bookmarkStart w:id="2974" w:name="_Toc129252540"/>
      <w:bookmarkStart w:id="2975" w:name="_Toc144024239"/>
      <w:bookmarkStart w:id="2976" w:name="_Toc148176952"/>
      <w:bookmarkStart w:id="2977" w:name="_Toc151379416"/>
      <w:bookmarkStart w:id="2978" w:name="_Toc151445597"/>
      <w:bookmarkStart w:id="2979" w:name="_Toc160470679"/>
      <w:bookmarkStart w:id="2980" w:name="_Toc164873823"/>
      <w:bookmarkStart w:id="2981" w:name="_Toc180306461"/>
      <w:bookmarkStart w:id="2982" w:name="_Toc195374198"/>
      <w:bookmarkStart w:id="2983" w:name="_Toc207815252"/>
      <w:r w:rsidRPr="008874EC">
        <w:t>6.4.3.2.3</w:t>
      </w:r>
      <w:r w:rsidRPr="008874EC">
        <w:tab/>
        <w:t>Resource Standard Methods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286E8D0C" w14:textId="77777777" w:rsidR="008874EC" w:rsidRPr="00096EC6" w:rsidRDefault="008874EC" w:rsidP="0052668D">
      <w:pPr>
        <w:pStyle w:val="H6"/>
        <w:rPr>
          <w:rFonts w:eastAsia="SimSun"/>
        </w:rPr>
      </w:pPr>
      <w:bookmarkStart w:id="2984" w:name="_Toc96843421"/>
      <w:bookmarkStart w:id="2985" w:name="_Toc96844396"/>
      <w:bookmarkStart w:id="2986" w:name="_Toc100739969"/>
      <w:bookmarkStart w:id="2987" w:name="_Toc129252542"/>
      <w:bookmarkStart w:id="2988" w:name="_Toc144024240"/>
      <w:bookmarkStart w:id="2989" w:name="_Toc148176953"/>
      <w:bookmarkStart w:id="2990" w:name="_Toc151379417"/>
      <w:bookmarkStart w:id="2991" w:name="_Toc151445598"/>
      <w:bookmarkStart w:id="2992" w:name="_Toc160470680"/>
      <w:bookmarkStart w:id="2993" w:name="_Toc164873824"/>
      <w:bookmarkStart w:id="2994" w:name="_Toc180306462"/>
      <w:r w:rsidRPr="00096EC6">
        <w:rPr>
          <w:rFonts w:eastAsia="SimSun"/>
        </w:rPr>
        <w:t>6.4.3.2.3.1</w:t>
      </w:r>
      <w:r w:rsidRPr="00096EC6">
        <w:rPr>
          <w:rFonts w:eastAsia="SimSun"/>
        </w:rPr>
        <w:tab/>
        <w:t>POST</w:t>
      </w:r>
      <w:bookmarkEnd w:id="2984"/>
      <w:bookmarkEnd w:id="2985"/>
      <w:bookmarkEnd w:id="2986"/>
      <w:bookmarkEnd w:id="2987"/>
      <w:bookmarkEnd w:id="2988"/>
      <w:bookmarkEnd w:id="2989"/>
      <w:bookmarkEnd w:id="2990"/>
      <w:bookmarkEnd w:id="2991"/>
      <w:bookmarkEnd w:id="2992"/>
      <w:bookmarkEnd w:id="2993"/>
      <w:bookmarkEnd w:id="2994"/>
    </w:p>
    <w:p w14:paraId="3425C041" w14:textId="3CA60648" w:rsidR="008874EC" w:rsidRPr="008874EC" w:rsidRDefault="008874EC" w:rsidP="008874EC">
      <w:pPr>
        <w:rPr>
          <w:noProof/>
          <w:lang w:eastAsia="zh-CN"/>
        </w:rPr>
      </w:pPr>
      <w:bookmarkStart w:id="2995"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996" w:name="_Toc96843422"/>
      <w:bookmarkStart w:id="2997" w:name="_Toc96844397"/>
      <w:bookmarkStart w:id="2998" w:name="_Toc100739970"/>
      <w:bookmarkStart w:id="2999" w:name="_Toc129252543"/>
      <w:bookmarkStart w:id="3000" w:name="_Toc144024241"/>
      <w:bookmarkStart w:id="3001" w:name="_Toc148176954"/>
      <w:bookmarkStart w:id="3002" w:name="_Toc151379418"/>
      <w:bookmarkStart w:id="3003" w:name="_Toc151445599"/>
      <w:bookmarkStart w:id="3004" w:name="_Toc160470681"/>
      <w:bookmarkStart w:id="3005" w:name="_Toc164873825"/>
      <w:bookmarkStart w:id="3006" w:name="_Toc180306463"/>
      <w:bookmarkStart w:id="3007" w:name="_Toc195374199"/>
      <w:bookmarkStart w:id="3008" w:name="_Toc207815253"/>
      <w:r w:rsidRPr="008874EC">
        <w:t>6.4.3.2.4</w:t>
      </w:r>
      <w:r w:rsidRPr="008874EC">
        <w:tab/>
        <w:t>Resource Custom Operations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009" w:name="_Toc67903529"/>
      <w:bookmarkStart w:id="3010" w:name="_Toc96843423"/>
      <w:bookmarkStart w:id="3011" w:name="_Toc96844398"/>
      <w:bookmarkStart w:id="3012" w:name="_Toc100739971"/>
      <w:bookmarkStart w:id="3013" w:name="_Toc129252544"/>
      <w:bookmarkStart w:id="3014" w:name="_Toc144024242"/>
      <w:bookmarkStart w:id="3015" w:name="_Toc148176955"/>
      <w:bookmarkStart w:id="3016" w:name="_Toc151379419"/>
      <w:bookmarkStart w:id="3017" w:name="_Toc151445600"/>
      <w:bookmarkStart w:id="3018" w:name="_Toc160470682"/>
      <w:bookmarkStart w:id="3019" w:name="_Toc164873826"/>
      <w:bookmarkStart w:id="3020" w:name="_Toc180306464"/>
      <w:bookmarkStart w:id="3021" w:name="_Toc195374200"/>
      <w:bookmarkStart w:id="3022" w:name="_Toc207815254"/>
      <w:r w:rsidRPr="008874EC">
        <w:t>6.4.3.3</w:t>
      </w:r>
      <w:r w:rsidRPr="008874EC">
        <w:tab/>
        <w:t xml:space="preserve">Resource: </w:t>
      </w:r>
      <w:bookmarkEnd w:id="3009"/>
      <w:bookmarkEnd w:id="3010"/>
      <w:bookmarkEnd w:id="3011"/>
      <w:bookmarkEnd w:id="3012"/>
      <w:bookmarkEnd w:id="3013"/>
      <w:r w:rsidRPr="008874EC">
        <w:t>Individual Transmission Quality Measurement Subscription</w:t>
      </w:r>
      <w:bookmarkEnd w:id="3014"/>
      <w:bookmarkEnd w:id="3015"/>
      <w:bookmarkEnd w:id="3016"/>
      <w:bookmarkEnd w:id="3017"/>
      <w:bookmarkEnd w:id="3018"/>
      <w:bookmarkEnd w:id="3019"/>
      <w:bookmarkEnd w:id="3020"/>
      <w:bookmarkEnd w:id="3021"/>
      <w:bookmarkEnd w:id="3022"/>
    </w:p>
    <w:p w14:paraId="059A9DF2" w14:textId="77777777" w:rsidR="008874EC" w:rsidRPr="008874EC" w:rsidRDefault="008874EC" w:rsidP="008874EC">
      <w:pPr>
        <w:pStyle w:val="Heading5"/>
      </w:pPr>
      <w:bookmarkStart w:id="3023" w:name="_Toc96843424"/>
      <w:bookmarkStart w:id="3024" w:name="_Toc96844399"/>
      <w:bookmarkStart w:id="3025" w:name="_Toc100739972"/>
      <w:bookmarkStart w:id="3026" w:name="_Toc129252545"/>
      <w:bookmarkStart w:id="3027" w:name="_Toc144024243"/>
      <w:bookmarkStart w:id="3028" w:name="_Toc148176956"/>
      <w:bookmarkStart w:id="3029" w:name="_Toc151379420"/>
      <w:bookmarkStart w:id="3030" w:name="_Toc151445601"/>
      <w:bookmarkStart w:id="3031" w:name="_Toc160470683"/>
      <w:bookmarkStart w:id="3032" w:name="_Toc164873827"/>
      <w:bookmarkStart w:id="3033" w:name="_Toc180306465"/>
      <w:bookmarkStart w:id="3034" w:name="_Toc195374201"/>
      <w:bookmarkStart w:id="3035" w:name="_Toc207815255"/>
      <w:r w:rsidRPr="008874EC">
        <w:t>6.4.3.3.1</w:t>
      </w:r>
      <w:r w:rsidRPr="008874EC">
        <w:tab/>
        <w:t>Description</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036" w:name="_Toc96843425"/>
      <w:bookmarkStart w:id="3037" w:name="_Toc96844400"/>
      <w:bookmarkStart w:id="3038" w:name="_Toc100739973"/>
      <w:bookmarkStart w:id="3039" w:name="_Toc129252546"/>
      <w:bookmarkStart w:id="3040" w:name="_Toc144024244"/>
      <w:bookmarkStart w:id="3041" w:name="_Toc148176957"/>
      <w:bookmarkStart w:id="3042" w:name="_Toc151379421"/>
      <w:bookmarkStart w:id="3043" w:name="_Toc151445602"/>
      <w:bookmarkStart w:id="3044" w:name="_Toc160470684"/>
      <w:bookmarkStart w:id="3045" w:name="_Toc164873828"/>
      <w:bookmarkStart w:id="3046" w:name="_Toc180306466"/>
      <w:bookmarkStart w:id="3047" w:name="_Toc195374202"/>
      <w:bookmarkStart w:id="3048" w:name="_Toc207815256"/>
      <w:r w:rsidRPr="008874EC">
        <w:t>6.4.3.3.2</w:t>
      </w:r>
      <w:r w:rsidRPr="008874EC">
        <w:tab/>
        <w:t>Resource Definition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049" w:name="_Toc96843426"/>
      <w:bookmarkStart w:id="3050" w:name="_Toc96844401"/>
      <w:bookmarkStart w:id="3051" w:name="_Toc100739974"/>
      <w:bookmarkStart w:id="3052" w:name="_Toc129252547"/>
      <w:bookmarkStart w:id="3053" w:name="_Toc144024245"/>
      <w:bookmarkStart w:id="3054" w:name="_Toc148176958"/>
      <w:bookmarkStart w:id="3055" w:name="_Toc151379422"/>
      <w:bookmarkStart w:id="3056" w:name="_Toc151445603"/>
      <w:bookmarkStart w:id="3057" w:name="_Toc160470685"/>
      <w:bookmarkStart w:id="3058" w:name="_Toc164873829"/>
      <w:bookmarkStart w:id="3059" w:name="_Toc180306467"/>
      <w:bookmarkStart w:id="3060" w:name="_Toc195374203"/>
      <w:bookmarkStart w:id="3061" w:name="_Toc207815257"/>
      <w:r w:rsidRPr="008874EC">
        <w:t>6.4.3.3.3</w:t>
      </w:r>
      <w:r w:rsidRPr="008874EC">
        <w:tab/>
        <w:t>Resource Standard Methods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381DE45" w14:textId="77777777" w:rsidR="008874EC" w:rsidRPr="008874EC" w:rsidRDefault="008874EC" w:rsidP="0052668D">
      <w:pPr>
        <w:pStyle w:val="H6"/>
      </w:pPr>
      <w:bookmarkStart w:id="3062" w:name="_Toc96843427"/>
      <w:bookmarkStart w:id="3063" w:name="_Toc96844402"/>
      <w:bookmarkStart w:id="3064" w:name="_Toc100739975"/>
      <w:bookmarkStart w:id="3065" w:name="_Toc129252548"/>
      <w:bookmarkStart w:id="3066" w:name="_Toc144024246"/>
      <w:bookmarkStart w:id="3067" w:name="_Toc148176959"/>
      <w:bookmarkStart w:id="3068" w:name="_Toc151379423"/>
      <w:bookmarkStart w:id="3069" w:name="_Toc151445604"/>
      <w:bookmarkStart w:id="3070" w:name="_Toc160470686"/>
      <w:bookmarkStart w:id="3071" w:name="_Toc164873830"/>
      <w:bookmarkStart w:id="3072" w:name="_Toc180306468"/>
      <w:r w:rsidRPr="008874EC">
        <w:t>6.4.3.3.3.1</w:t>
      </w:r>
      <w:r w:rsidRPr="008874EC">
        <w:tab/>
        <w:t>GET</w:t>
      </w:r>
      <w:bookmarkEnd w:id="3062"/>
      <w:bookmarkEnd w:id="3063"/>
      <w:bookmarkEnd w:id="3064"/>
      <w:bookmarkEnd w:id="3065"/>
      <w:bookmarkEnd w:id="3066"/>
      <w:bookmarkEnd w:id="3067"/>
      <w:bookmarkEnd w:id="3068"/>
      <w:bookmarkEnd w:id="3069"/>
      <w:bookmarkEnd w:id="3070"/>
      <w:bookmarkEnd w:id="3071"/>
      <w:bookmarkEnd w:id="3072"/>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073" w:name="_Toc96843428"/>
      <w:bookmarkStart w:id="3074" w:name="_Toc96844403"/>
      <w:bookmarkStart w:id="3075" w:name="_Toc100739976"/>
      <w:bookmarkStart w:id="3076" w:name="_Toc129252549"/>
      <w:bookmarkStart w:id="3077" w:name="_Toc144024247"/>
      <w:bookmarkStart w:id="3078" w:name="_Toc148176960"/>
      <w:bookmarkStart w:id="3079" w:name="_Toc151379424"/>
      <w:bookmarkStart w:id="3080" w:name="_Toc151445605"/>
      <w:bookmarkStart w:id="3081" w:name="_Toc160470687"/>
      <w:bookmarkStart w:id="3082" w:name="_Toc164873831"/>
      <w:bookmarkStart w:id="3083" w:name="_Toc180306469"/>
      <w:r w:rsidRPr="008874EC">
        <w:t>6.4.3.3.3.2</w:t>
      </w:r>
      <w:r w:rsidRPr="008874EC">
        <w:tab/>
        <w:t>PUT</w:t>
      </w:r>
      <w:bookmarkEnd w:id="3073"/>
      <w:bookmarkEnd w:id="3074"/>
      <w:bookmarkEnd w:id="3075"/>
      <w:bookmarkEnd w:id="3076"/>
      <w:bookmarkEnd w:id="3077"/>
      <w:bookmarkEnd w:id="3078"/>
      <w:bookmarkEnd w:id="3079"/>
      <w:bookmarkEnd w:id="3080"/>
      <w:bookmarkEnd w:id="3081"/>
      <w:bookmarkEnd w:id="3082"/>
      <w:bookmarkEnd w:id="3083"/>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084" w:name="_Toc144024248"/>
      <w:bookmarkStart w:id="3085" w:name="_Toc148176961"/>
      <w:bookmarkStart w:id="3086" w:name="_Toc151379425"/>
      <w:bookmarkStart w:id="3087" w:name="_Toc151445606"/>
      <w:bookmarkStart w:id="3088" w:name="_Toc160470688"/>
      <w:bookmarkStart w:id="3089" w:name="_Toc164873832"/>
      <w:bookmarkStart w:id="3090" w:name="_Toc180306470"/>
      <w:bookmarkStart w:id="3091" w:name="_Toc96843429"/>
      <w:bookmarkStart w:id="3092" w:name="_Toc96844404"/>
      <w:bookmarkStart w:id="3093" w:name="_Toc100739977"/>
      <w:bookmarkStart w:id="3094" w:name="_Toc129252550"/>
      <w:r w:rsidRPr="008874EC">
        <w:t>6.4.3.3.3.</w:t>
      </w:r>
      <w:r w:rsidR="0097139A">
        <w:t>3</w:t>
      </w:r>
      <w:r w:rsidRPr="008874EC">
        <w:tab/>
        <w:t>PATCH</w:t>
      </w:r>
      <w:bookmarkEnd w:id="3084"/>
      <w:bookmarkEnd w:id="3085"/>
      <w:bookmarkEnd w:id="3086"/>
      <w:bookmarkEnd w:id="3087"/>
      <w:bookmarkEnd w:id="3088"/>
      <w:bookmarkEnd w:id="3089"/>
      <w:bookmarkEnd w:id="3090"/>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095" w:name="_Toc144024249"/>
      <w:bookmarkStart w:id="3096" w:name="_Toc148176962"/>
      <w:bookmarkStart w:id="3097" w:name="_Toc151379426"/>
      <w:bookmarkStart w:id="3098" w:name="_Toc151445607"/>
      <w:bookmarkStart w:id="3099" w:name="_Toc160470689"/>
      <w:bookmarkStart w:id="3100" w:name="_Toc164873833"/>
      <w:bookmarkStart w:id="3101" w:name="_Toc180306471"/>
      <w:r w:rsidRPr="008874EC">
        <w:t>6.4.3.3.3.4</w:t>
      </w:r>
      <w:r w:rsidRPr="008874EC">
        <w:tab/>
        <w:t>DELETE</w:t>
      </w:r>
      <w:bookmarkEnd w:id="3091"/>
      <w:bookmarkEnd w:id="3092"/>
      <w:bookmarkEnd w:id="3093"/>
      <w:bookmarkEnd w:id="3094"/>
      <w:bookmarkEnd w:id="3095"/>
      <w:bookmarkEnd w:id="3096"/>
      <w:bookmarkEnd w:id="3097"/>
      <w:bookmarkEnd w:id="3098"/>
      <w:bookmarkEnd w:id="3099"/>
      <w:bookmarkEnd w:id="3100"/>
      <w:bookmarkEnd w:id="3101"/>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102" w:name="_Toc96843430"/>
      <w:bookmarkStart w:id="3103" w:name="_Toc96844405"/>
      <w:bookmarkStart w:id="3104" w:name="_Toc100739978"/>
      <w:bookmarkStart w:id="3105" w:name="_Toc129252551"/>
      <w:bookmarkStart w:id="3106" w:name="_Toc144024250"/>
      <w:bookmarkStart w:id="3107" w:name="_Toc148176963"/>
      <w:bookmarkStart w:id="3108" w:name="_Toc151379427"/>
      <w:bookmarkStart w:id="3109" w:name="_Toc151445608"/>
      <w:bookmarkStart w:id="3110" w:name="_Toc160470690"/>
      <w:bookmarkStart w:id="3111" w:name="_Toc164873834"/>
      <w:bookmarkStart w:id="3112" w:name="_Toc180306472"/>
      <w:bookmarkStart w:id="3113" w:name="_Toc195374204"/>
      <w:bookmarkStart w:id="3114" w:name="_Toc207815258"/>
      <w:r w:rsidRPr="008874EC">
        <w:t>6.4.3.3.4</w:t>
      </w:r>
      <w:r w:rsidRPr="008874EC">
        <w:tab/>
        <w:t>Resource Custom Operations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115" w:name="_Toc144024251"/>
      <w:bookmarkStart w:id="3116" w:name="_Toc148176964"/>
      <w:bookmarkStart w:id="3117" w:name="_Toc151379428"/>
      <w:bookmarkStart w:id="3118" w:name="_Toc151445609"/>
      <w:bookmarkStart w:id="3119" w:name="_Toc160470691"/>
      <w:bookmarkStart w:id="3120" w:name="_Toc164873835"/>
      <w:bookmarkStart w:id="3121" w:name="_Toc180306473"/>
      <w:bookmarkStart w:id="3122" w:name="_Toc195374205"/>
      <w:bookmarkStart w:id="3123" w:name="_Toc93679383"/>
      <w:bookmarkStart w:id="3124" w:name="_Toc96843431"/>
      <w:bookmarkStart w:id="3125" w:name="_Toc96844406"/>
      <w:bookmarkStart w:id="3126" w:name="_Toc100739979"/>
      <w:bookmarkStart w:id="3127" w:name="_Toc129252552"/>
      <w:bookmarkStart w:id="3128" w:name="_Toc207815259"/>
      <w:r w:rsidRPr="00810ECB">
        <w:t>6.4.3.4</w:t>
      </w:r>
      <w:r w:rsidRPr="00810ECB">
        <w:tab/>
        <w:t>Resource: Historical Transmission Quality Measurement Reports</w:t>
      </w:r>
      <w:bookmarkEnd w:id="3115"/>
      <w:bookmarkEnd w:id="3116"/>
      <w:bookmarkEnd w:id="3117"/>
      <w:bookmarkEnd w:id="3118"/>
      <w:bookmarkEnd w:id="3119"/>
      <w:bookmarkEnd w:id="3120"/>
      <w:bookmarkEnd w:id="3121"/>
      <w:bookmarkEnd w:id="3122"/>
      <w:bookmarkEnd w:id="3128"/>
    </w:p>
    <w:p w14:paraId="0C3C47F7" w14:textId="77777777" w:rsidR="00810ECB" w:rsidRPr="00810ECB" w:rsidRDefault="00810ECB" w:rsidP="00810ECB">
      <w:pPr>
        <w:pStyle w:val="Heading5"/>
      </w:pPr>
      <w:bookmarkStart w:id="3129" w:name="_Toc144024252"/>
      <w:bookmarkStart w:id="3130" w:name="_Toc148176965"/>
      <w:bookmarkStart w:id="3131" w:name="_Toc151379429"/>
      <w:bookmarkStart w:id="3132" w:name="_Toc151445610"/>
      <w:bookmarkStart w:id="3133" w:name="_Toc160470692"/>
      <w:bookmarkStart w:id="3134" w:name="_Toc164873836"/>
      <w:bookmarkStart w:id="3135" w:name="_Toc180306474"/>
      <w:bookmarkStart w:id="3136" w:name="_Toc195374206"/>
      <w:bookmarkStart w:id="3137" w:name="_Toc207815260"/>
      <w:r w:rsidRPr="00810ECB">
        <w:t>6.4.3.4.1</w:t>
      </w:r>
      <w:r w:rsidRPr="00810ECB">
        <w:tab/>
        <w:t>Description</w:t>
      </w:r>
      <w:bookmarkEnd w:id="3129"/>
      <w:bookmarkEnd w:id="3130"/>
      <w:bookmarkEnd w:id="3131"/>
      <w:bookmarkEnd w:id="3132"/>
      <w:bookmarkEnd w:id="3133"/>
      <w:bookmarkEnd w:id="3134"/>
      <w:bookmarkEnd w:id="3135"/>
      <w:bookmarkEnd w:id="3136"/>
      <w:bookmarkEnd w:id="3137"/>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138" w:name="_Toc144024253"/>
      <w:bookmarkStart w:id="3139" w:name="_Toc148176966"/>
      <w:bookmarkStart w:id="3140" w:name="_Toc151379430"/>
      <w:bookmarkStart w:id="3141" w:name="_Toc151445611"/>
      <w:bookmarkStart w:id="3142" w:name="_Toc160470693"/>
      <w:bookmarkStart w:id="3143" w:name="_Toc164873837"/>
      <w:bookmarkStart w:id="3144" w:name="_Toc180306475"/>
      <w:bookmarkStart w:id="3145" w:name="_Toc195374207"/>
      <w:bookmarkStart w:id="3146" w:name="_Toc207815261"/>
      <w:r w:rsidRPr="00810ECB">
        <w:t>6.4.3.4.2</w:t>
      </w:r>
      <w:r w:rsidRPr="00810ECB">
        <w:tab/>
        <w:t>Resource Definition</w:t>
      </w:r>
      <w:bookmarkEnd w:id="3138"/>
      <w:bookmarkEnd w:id="3139"/>
      <w:bookmarkEnd w:id="3140"/>
      <w:bookmarkEnd w:id="3141"/>
      <w:bookmarkEnd w:id="3142"/>
      <w:bookmarkEnd w:id="3143"/>
      <w:bookmarkEnd w:id="3144"/>
      <w:bookmarkEnd w:id="3145"/>
      <w:bookmarkEnd w:id="3146"/>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147" w:name="_Toc144024254"/>
      <w:bookmarkStart w:id="3148" w:name="_Toc148176967"/>
      <w:bookmarkStart w:id="3149" w:name="_Toc151379431"/>
      <w:bookmarkStart w:id="3150" w:name="_Toc151445612"/>
      <w:bookmarkStart w:id="3151" w:name="_Toc160470694"/>
      <w:bookmarkStart w:id="3152" w:name="_Toc164873838"/>
      <w:bookmarkStart w:id="3153" w:name="_Toc180306476"/>
      <w:bookmarkStart w:id="3154" w:name="_Toc195374208"/>
      <w:bookmarkStart w:id="3155" w:name="_Toc207815262"/>
      <w:r w:rsidRPr="00810ECB">
        <w:t>6.4.3.4.3</w:t>
      </w:r>
      <w:r w:rsidRPr="00810ECB">
        <w:tab/>
        <w:t>Resource Standard Methods</w:t>
      </w:r>
      <w:bookmarkEnd w:id="3147"/>
      <w:bookmarkEnd w:id="3148"/>
      <w:bookmarkEnd w:id="3149"/>
      <w:bookmarkEnd w:id="3150"/>
      <w:bookmarkEnd w:id="3151"/>
      <w:bookmarkEnd w:id="3152"/>
      <w:bookmarkEnd w:id="3153"/>
      <w:bookmarkEnd w:id="3154"/>
      <w:bookmarkEnd w:id="3155"/>
    </w:p>
    <w:p w14:paraId="35D1F942" w14:textId="77777777" w:rsidR="00810ECB" w:rsidRPr="00810ECB" w:rsidRDefault="00810ECB" w:rsidP="0052668D">
      <w:pPr>
        <w:pStyle w:val="H6"/>
      </w:pPr>
      <w:bookmarkStart w:id="3156" w:name="_Toc144024255"/>
      <w:bookmarkStart w:id="3157" w:name="_Toc148176968"/>
      <w:bookmarkStart w:id="3158" w:name="_Toc151379432"/>
      <w:bookmarkStart w:id="3159" w:name="_Toc151445613"/>
      <w:bookmarkStart w:id="3160" w:name="_Toc160470695"/>
      <w:bookmarkStart w:id="3161" w:name="_Toc164873839"/>
      <w:bookmarkStart w:id="3162" w:name="_Toc180306477"/>
      <w:r w:rsidRPr="00810ECB">
        <w:t>6.4.3.4.3.1</w:t>
      </w:r>
      <w:r w:rsidRPr="00810ECB">
        <w:tab/>
        <w:t>GET</w:t>
      </w:r>
      <w:bookmarkEnd w:id="3156"/>
      <w:bookmarkEnd w:id="3157"/>
      <w:bookmarkEnd w:id="3158"/>
      <w:bookmarkEnd w:id="3159"/>
      <w:bookmarkEnd w:id="3160"/>
      <w:bookmarkEnd w:id="3161"/>
      <w:bookmarkEnd w:id="3162"/>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163" w:name="_Toc144024256"/>
      <w:bookmarkStart w:id="3164" w:name="_Toc148176969"/>
      <w:bookmarkStart w:id="3165" w:name="_Toc151379433"/>
      <w:bookmarkStart w:id="3166" w:name="_Toc151445614"/>
      <w:bookmarkStart w:id="3167" w:name="_Toc160470696"/>
      <w:bookmarkStart w:id="3168" w:name="_Toc164873840"/>
      <w:bookmarkStart w:id="3169" w:name="_Toc180306478"/>
      <w:bookmarkStart w:id="3170" w:name="_Toc195374209"/>
      <w:bookmarkStart w:id="3171" w:name="_Toc207815263"/>
      <w:r w:rsidRPr="00810ECB">
        <w:t>6.4.3.4.4</w:t>
      </w:r>
      <w:r w:rsidRPr="00810ECB">
        <w:tab/>
        <w:t>Resource Custom Operations</w:t>
      </w:r>
      <w:bookmarkEnd w:id="3163"/>
      <w:bookmarkEnd w:id="3164"/>
      <w:bookmarkEnd w:id="3165"/>
      <w:bookmarkEnd w:id="3166"/>
      <w:bookmarkEnd w:id="3167"/>
      <w:bookmarkEnd w:id="3168"/>
      <w:bookmarkEnd w:id="3169"/>
      <w:bookmarkEnd w:id="3170"/>
      <w:bookmarkEnd w:id="3171"/>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172" w:name="_Toc144024257"/>
      <w:bookmarkStart w:id="3173" w:name="_Toc148176970"/>
      <w:bookmarkStart w:id="3174" w:name="_Toc151379434"/>
      <w:bookmarkStart w:id="3175" w:name="_Toc151445615"/>
      <w:bookmarkStart w:id="3176" w:name="_Toc160470697"/>
      <w:bookmarkStart w:id="3177" w:name="_Toc164873841"/>
      <w:bookmarkStart w:id="3178" w:name="_Toc180306479"/>
      <w:bookmarkStart w:id="3179" w:name="_Toc195374210"/>
      <w:bookmarkStart w:id="3180" w:name="_Toc207815264"/>
      <w:r w:rsidRPr="008874EC">
        <w:t>6.4.4</w:t>
      </w:r>
      <w:r w:rsidRPr="008874EC">
        <w:tab/>
      </w:r>
      <w:bookmarkEnd w:id="3123"/>
      <w:r w:rsidRPr="008874EC">
        <w:t>Custom Operations without associated resources</w:t>
      </w:r>
      <w:bookmarkEnd w:id="3124"/>
      <w:bookmarkEnd w:id="3125"/>
      <w:bookmarkEnd w:id="3126"/>
      <w:bookmarkEnd w:id="3127"/>
      <w:bookmarkEnd w:id="3172"/>
      <w:bookmarkEnd w:id="3173"/>
      <w:bookmarkEnd w:id="3174"/>
      <w:bookmarkEnd w:id="3175"/>
      <w:bookmarkEnd w:id="3176"/>
      <w:bookmarkEnd w:id="3177"/>
      <w:bookmarkEnd w:id="3178"/>
      <w:bookmarkEnd w:id="3179"/>
      <w:bookmarkEnd w:id="3180"/>
    </w:p>
    <w:p w14:paraId="14D6798C" w14:textId="77777777" w:rsidR="008874EC" w:rsidRPr="008874EC" w:rsidRDefault="008874EC" w:rsidP="008874EC">
      <w:bookmarkStart w:id="3181" w:name="_Toc96843432"/>
      <w:bookmarkStart w:id="3182" w:name="_Toc96844407"/>
      <w:bookmarkStart w:id="3183" w:name="_Toc100739980"/>
      <w:bookmarkStart w:id="3184"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185" w:name="_Toc144024258"/>
      <w:bookmarkStart w:id="3186" w:name="_Toc148176971"/>
      <w:bookmarkStart w:id="3187" w:name="_Toc151379435"/>
      <w:bookmarkStart w:id="3188" w:name="_Toc151445616"/>
      <w:bookmarkStart w:id="3189" w:name="_Toc160470698"/>
      <w:bookmarkStart w:id="3190" w:name="_Toc164873842"/>
      <w:bookmarkStart w:id="3191" w:name="_Toc180306480"/>
      <w:bookmarkStart w:id="3192" w:name="_Toc195374211"/>
      <w:bookmarkStart w:id="3193" w:name="_Toc207815265"/>
      <w:r w:rsidRPr="008874EC">
        <w:t>6.4.5</w:t>
      </w:r>
      <w:r w:rsidRPr="008874EC">
        <w:tab/>
        <w:t>Notifications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734DF01B" w14:textId="77777777" w:rsidR="008874EC" w:rsidRPr="008874EC" w:rsidRDefault="008874EC" w:rsidP="008874EC">
      <w:pPr>
        <w:pStyle w:val="Heading4"/>
      </w:pPr>
      <w:bookmarkStart w:id="3194" w:name="_Toc96843433"/>
      <w:bookmarkStart w:id="3195" w:name="_Toc96844408"/>
      <w:bookmarkStart w:id="3196" w:name="_Toc100739981"/>
      <w:bookmarkStart w:id="3197" w:name="_Toc129252554"/>
      <w:bookmarkStart w:id="3198" w:name="_Toc144024259"/>
      <w:bookmarkStart w:id="3199" w:name="_Toc148176972"/>
      <w:bookmarkStart w:id="3200" w:name="_Toc151379436"/>
      <w:bookmarkStart w:id="3201" w:name="_Toc151445617"/>
      <w:bookmarkStart w:id="3202" w:name="_Toc160470699"/>
      <w:bookmarkStart w:id="3203" w:name="_Toc164873843"/>
      <w:bookmarkStart w:id="3204" w:name="_Toc180306481"/>
      <w:bookmarkStart w:id="3205" w:name="_Toc195374212"/>
      <w:bookmarkStart w:id="3206" w:name="_Toc207815266"/>
      <w:r w:rsidRPr="008874EC">
        <w:t>6.4.5.1</w:t>
      </w:r>
      <w:r w:rsidRPr="008874EC">
        <w:tab/>
        <w:t>General</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207" w:name="_Toc96843434"/>
      <w:bookmarkStart w:id="3208" w:name="_Toc96844409"/>
      <w:bookmarkStart w:id="3209" w:name="_Toc100739982"/>
      <w:bookmarkStart w:id="3210" w:name="_Toc129252555"/>
      <w:bookmarkStart w:id="3211" w:name="_Toc144024260"/>
      <w:bookmarkStart w:id="3212" w:name="_Toc148176973"/>
      <w:bookmarkStart w:id="3213" w:name="_Toc151379437"/>
      <w:bookmarkStart w:id="3214" w:name="_Toc151445618"/>
      <w:bookmarkStart w:id="3215" w:name="_Toc160470700"/>
      <w:bookmarkStart w:id="3216" w:name="_Toc164873844"/>
      <w:bookmarkStart w:id="3217" w:name="_Toc180306482"/>
      <w:bookmarkStart w:id="3218" w:name="_Toc195374213"/>
      <w:bookmarkStart w:id="3219" w:name="_Toc207815267"/>
      <w:r w:rsidRPr="008874EC">
        <w:t>6.4</w:t>
      </w:r>
      <w:r w:rsidRPr="008874EC">
        <w:rPr>
          <w:lang w:val="en-US"/>
        </w:rPr>
        <w:t>.5.2</w:t>
      </w:r>
      <w:r w:rsidRPr="008874EC">
        <w:rPr>
          <w:lang w:val="en-US"/>
        </w:rPr>
        <w:tab/>
      </w:r>
      <w:bookmarkEnd w:id="3207"/>
      <w:bookmarkEnd w:id="3208"/>
      <w:bookmarkEnd w:id="3209"/>
      <w:bookmarkEnd w:id="3210"/>
      <w:r w:rsidRPr="008874EC">
        <w:t xml:space="preserve">Transmission Quality Measurement </w:t>
      </w:r>
      <w:r w:rsidRPr="008874EC">
        <w:rPr>
          <w:lang w:val="en-US"/>
        </w:rPr>
        <w:t>Notification</w:t>
      </w:r>
      <w:bookmarkEnd w:id="3211"/>
      <w:bookmarkEnd w:id="3212"/>
      <w:bookmarkEnd w:id="3213"/>
      <w:bookmarkEnd w:id="3214"/>
      <w:bookmarkEnd w:id="3215"/>
      <w:bookmarkEnd w:id="3216"/>
      <w:bookmarkEnd w:id="3217"/>
      <w:bookmarkEnd w:id="3218"/>
      <w:bookmarkEnd w:id="3219"/>
    </w:p>
    <w:p w14:paraId="27E35679" w14:textId="77777777" w:rsidR="008874EC" w:rsidRPr="008874EC" w:rsidRDefault="008874EC" w:rsidP="008874EC">
      <w:pPr>
        <w:pStyle w:val="Heading5"/>
        <w:rPr>
          <w:noProof/>
          <w:lang w:val="en-US"/>
        </w:rPr>
      </w:pPr>
      <w:bookmarkStart w:id="3220" w:name="_Toc96843435"/>
      <w:bookmarkStart w:id="3221" w:name="_Toc96844410"/>
      <w:bookmarkStart w:id="3222" w:name="_Toc100739983"/>
      <w:bookmarkStart w:id="3223" w:name="_Toc129252556"/>
      <w:bookmarkStart w:id="3224" w:name="_Toc144024261"/>
      <w:bookmarkStart w:id="3225" w:name="_Toc148176974"/>
      <w:bookmarkStart w:id="3226" w:name="_Toc151379438"/>
      <w:bookmarkStart w:id="3227" w:name="_Toc151445619"/>
      <w:bookmarkStart w:id="3228" w:name="_Toc160470701"/>
      <w:bookmarkStart w:id="3229" w:name="_Toc164873845"/>
      <w:bookmarkStart w:id="3230" w:name="_Toc180306483"/>
      <w:bookmarkStart w:id="3231" w:name="_Toc195374214"/>
      <w:bookmarkStart w:id="3232" w:name="_Toc207815268"/>
      <w:r w:rsidRPr="008874EC">
        <w:t>6.4</w:t>
      </w:r>
      <w:r w:rsidRPr="008874EC">
        <w:rPr>
          <w:lang w:val="en-US"/>
        </w:rPr>
        <w:t>.5.2</w:t>
      </w:r>
      <w:r w:rsidRPr="008874EC">
        <w:rPr>
          <w:noProof/>
          <w:lang w:val="en-US"/>
        </w:rPr>
        <w:t>.1</w:t>
      </w:r>
      <w:r w:rsidRPr="008874EC">
        <w:rPr>
          <w:noProof/>
          <w:lang w:val="en-US"/>
        </w:rPr>
        <w:tab/>
        <w:t>Description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233" w:name="_Toc96843436"/>
      <w:bookmarkStart w:id="3234" w:name="_Toc96844411"/>
      <w:bookmarkStart w:id="3235" w:name="_Toc100739984"/>
      <w:bookmarkStart w:id="3236" w:name="_Toc129252557"/>
      <w:bookmarkStart w:id="3237" w:name="_Toc144024262"/>
      <w:bookmarkStart w:id="3238" w:name="_Toc148176975"/>
      <w:bookmarkStart w:id="3239" w:name="_Toc151379439"/>
      <w:bookmarkStart w:id="3240" w:name="_Toc151445620"/>
      <w:bookmarkStart w:id="3241" w:name="_Toc160470702"/>
      <w:bookmarkStart w:id="3242" w:name="_Toc164873846"/>
      <w:bookmarkStart w:id="3243" w:name="_Toc180306484"/>
      <w:bookmarkStart w:id="3244" w:name="_Toc195374215"/>
      <w:bookmarkStart w:id="3245" w:name="_Toc207815269"/>
      <w:r w:rsidRPr="008874EC">
        <w:t>6.4.5.2</w:t>
      </w:r>
      <w:r w:rsidRPr="008874EC">
        <w:rPr>
          <w:noProof/>
        </w:rPr>
        <w:t>.2</w:t>
      </w:r>
      <w:r w:rsidRPr="008874EC">
        <w:rPr>
          <w:noProof/>
        </w:rPr>
        <w:tab/>
        <w:t>Target URI</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246" w:name="_Toc96843437"/>
      <w:bookmarkStart w:id="3247" w:name="_Toc96844412"/>
      <w:bookmarkStart w:id="3248" w:name="_Toc100739985"/>
      <w:bookmarkStart w:id="3249" w:name="_Toc129252558"/>
      <w:bookmarkStart w:id="3250" w:name="_Toc144024263"/>
      <w:bookmarkStart w:id="3251" w:name="_Toc148176976"/>
      <w:bookmarkStart w:id="3252" w:name="_Toc151379440"/>
      <w:bookmarkStart w:id="3253" w:name="_Toc151445621"/>
      <w:bookmarkStart w:id="3254" w:name="_Toc160470703"/>
      <w:bookmarkStart w:id="3255" w:name="_Toc164873847"/>
      <w:bookmarkStart w:id="3256" w:name="_Toc180306485"/>
      <w:bookmarkStart w:id="3257" w:name="_Toc195374216"/>
      <w:bookmarkStart w:id="3258" w:name="_Toc207815270"/>
      <w:r w:rsidRPr="008874EC">
        <w:t>6.4.5.2</w:t>
      </w:r>
      <w:r w:rsidRPr="008874EC">
        <w:rPr>
          <w:noProof/>
        </w:rPr>
        <w:t>.3</w:t>
      </w:r>
      <w:r w:rsidRPr="008874EC">
        <w:rPr>
          <w:noProof/>
        </w:rPr>
        <w:tab/>
        <w:t>Standard Methods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25048C25" w14:textId="77777777" w:rsidR="008874EC" w:rsidRPr="008874EC" w:rsidRDefault="008874EC" w:rsidP="0052668D">
      <w:pPr>
        <w:pStyle w:val="H6"/>
        <w:rPr>
          <w:noProof/>
        </w:rPr>
      </w:pPr>
      <w:bookmarkStart w:id="3259" w:name="_Toc96843438"/>
      <w:bookmarkStart w:id="3260" w:name="_Toc96844413"/>
      <w:bookmarkStart w:id="3261" w:name="_Toc100739986"/>
      <w:bookmarkStart w:id="3262" w:name="_Toc129252559"/>
      <w:bookmarkStart w:id="3263" w:name="_Toc144024264"/>
      <w:bookmarkStart w:id="3264" w:name="_Toc148176977"/>
      <w:bookmarkStart w:id="3265" w:name="_Toc151379441"/>
      <w:bookmarkStart w:id="3266" w:name="_Toc151445622"/>
      <w:bookmarkStart w:id="3267" w:name="_Toc160470704"/>
      <w:bookmarkStart w:id="3268" w:name="_Toc164873848"/>
      <w:bookmarkStart w:id="3269" w:name="_Toc180306486"/>
      <w:r w:rsidRPr="008874EC">
        <w:t>6.4.5.2.3</w:t>
      </w:r>
      <w:r w:rsidRPr="008874EC">
        <w:rPr>
          <w:noProof/>
        </w:rPr>
        <w:t>.1</w:t>
      </w:r>
      <w:r w:rsidRPr="008874EC">
        <w:rPr>
          <w:noProof/>
        </w:rPr>
        <w:tab/>
        <w:t>POST</w:t>
      </w:r>
      <w:bookmarkEnd w:id="3259"/>
      <w:bookmarkEnd w:id="3260"/>
      <w:bookmarkEnd w:id="3261"/>
      <w:bookmarkEnd w:id="3262"/>
      <w:bookmarkEnd w:id="3263"/>
      <w:bookmarkEnd w:id="3264"/>
      <w:bookmarkEnd w:id="3265"/>
      <w:bookmarkEnd w:id="3266"/>
      <w:bookmarkEnd w:id="3267"/>
      <w:bookmarkEnd w:id="3268"/>
      <w:bookmarkEnd w:id="3269"/>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270" w:name="_Toc144024265"/>
      <w:bookmarkStart w:id="3271" w:name="_Toc148176978"/>
      <w:bookmarkStart w:id="3272" w:name="_Toc151379442"/>
      <w:bookmarkStart w:id="3273" w:name="_Toc151445623"/>
      <w:bookmarkStart w:id="3274" w:name="_Toc160470705"/>
      <w:bookmarkStart w:id="3275" w:name="_Toc164873849"/>
      <w:bookmarkStart w:id="3276" w:name="_Toc180306487"/>
      <w:bookmarkStart w:id="3277" w:name="_Toc195374217"/>
      <w:bookmarkStart w:id="3278" w:name="_Toc96843453"/>
      <w:bookmarkStart w:id="3279" w:name="_Toc96844428"/>
      <w:bookmarkStart w:id="3280" w:name="_Toc100740001"/>
      <w:bookmarkStart w:id="3281" w:name="_Toc129252574"/>
      <w:bookmarkStart w:id="3282" w:name="_Toc207815271"/>
      <w:r w:rsidRPr="0046710E">
        <w:t>6.4.6</w:t>
      </w:r>
      <w:r w:rsidRPr="0046710E">
        <w:tab/>
        <w:t>Data Model</w:t>
      </w:r>
      <w:bookmarkEnd w:id="3270"/>
      <w:bookmarkEnd w:id="3271"/>
      <w:bookmarkEnd w:id="3272"/>
      <w:bookmarkEnd w:id="3273"/>
      <w:bookmarkEnd w:id="3274"/>
      <w:bookmarkEnd w:id="3275"/>
      <w:bookmarkEnd w:id="3276"/>
      <w:bookmarkEnd w:id="3277"/>
      <w:bookmarkEnd w:id="3282"/>
    </w:p>
    <w:p w14:paraId="10BED0EC" w14:textId="77777777" w:rsidR="0046710E" w:rsidRPr="0046710E" w:rsidRDefault="0046710E" w:rsidP="0046710E">
      <w:pPr>
        <w:pStyle w:val="Heading4"/>
      </w:pPr>
      <w:bookmarkStart w:id="3283" w:name="_Toc96843440"/>
      <w:bookmarkStart w:id="3284" w:name="_Toc96844415"/>
      <w:bookmarkStart w:id="3285" w:name="_Toc100739988"/>
      <w:bookmarkStart w:id="3286" w:name="_Toc129252561"/>
      <w:bookmarkStart w:id="3287" w:name="_Toc144024266"/>
      <w:bookmarkStart w:id="3288" w:name="_Toc148176979"/>
      <w:bookmarkStart w:id="3289" w:name="_Toc151379443"/>
      <w:bookmarkStart w:id="3290" w:name="_Toc151445624"/>
      <w:bookmarkStart w:id="3291" w:name="_Toc160470706"/>
      <w:bookmarkStart w:id="3292" w:name="_Toc164873850"/>
      <w:bookmarkStart w:id="3293" w:name="_Toc180306488"/>
      <w:bookmarkStart w:id="3294" w:name="_Toc195374218"/>
      <w:bookmarkStart w:id="3295" w:name="_Toc207815272"/>
      <w:r w:rsidRPr="0046710E">
        <w:t>6.4.6.1</w:t>
      </w:r>
      <w:r w:rsidRPr="0046710E">
        <w:tab/>
        <w:t>General</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296" w:name="_Toc96843441"/>
      <w:bookmarkStart w:id="3297" w:name="_Toc96844416"/>
      <w:bookmarkStart w:id="3298" w:name="_Toc100739989"/>
      <w:bookmarkStart w:id="3299" w:name="_Toc129252562"/>
      <w:bookmarkStart w:id="3300" w:name="_Toc144024267"/>
      <w:bookmarkStart w:id="3301" w:name="_Toc148176980"/>
      <w:bookmarkStart w:id="3302" w:name="_Toc151379444"/>
      <w:bookmarkStart w:id="3303" w:name="_Toc151445625"/>
      <w:bookmarkStart w:id="3304" w:name="_Toc160470707"/>
      <w:bookmarkStart w:id="3305" w:name="_Toc164873851"/>
      <w:bookmarkStart w:id="3306" w:name="_Toc180306489"/>
      <w:bookmarkStart w:id="3307" w:name="_Toc195374219"/>
      <w:bookmarkStart w:id="3308" w:name="_Toc207815273"/>
      <w:r w:rsidRPr="0046710E">
        <w:t>6.4</w:t>
      </w:r>
      <w:r w:rsidRPr="0046710E">
        <w:rPr>
          <w:lang w:val="en-US"/>
        </w:rPr>
        <w:t>.6.2</w:t>
      </w:r>
      <w:r w:rsidRPr="0046710E">
        <w:rPr>
          <w:lang w:val="en-US"/>
        </w:rPr>
        <w:tab/>
        <w:t>Structured data types</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057FC47F" w14:textId="77777777" w:rsidR="0046710E" w:rsidRPr="0046710E" w:rsidRDefault="0046710E" w:rsidP="0046710E">
      <w:pPr>
        <w:pStyle w:val="Heading5"/>
      </w:pPr>
      <w:bookmarkStart w:id="3309" w:name="_Toc96843442"/>
      <w:bookmarkStart w:id="3310" w:name="_Toc96844417"/>
      <w:bookmarkStart w:id="3311" w:name="_Toc100739990"/>
      <w:bookmarkStart w:id="3312" w:name="_Toc129252563"/>
      <w:bookmarkStart w:id="3313" w:name="_Toc144024268"/>
      <w:bookmarkStart w:id="3314" w:name="_Toc148176981"/>
      <w:bookmarkStart w:id="3315" w:name="_Toc151379445"/>
      <w:bookmarkStart w:id="3316" w:name="_Toc151445626"/>
      <w:bookmarkStart w:id="3317" w:name="_Toc160470708"/>
      <w:bookmarkStart w:id="3318" w:name="_Toc164873852"/>
      <w:bookmarkStart w:id="3319" w:name="_Toc180306490"/>
      <w:bookmarkStart w:id="3320" w:name="_Toc195374220"/>
      <w:bookmarkStart w:id="3321" w:name="_Toc207815274"/>
      <w:r w:rsidRPr="0046710E">
        <w:t>6.4.6.2.1</w:t>
      </w:r>
      <w:r w:rsidRPr="0046710E">
        <w:tab/>
        <w:t>Introduction</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322" w:name="_Toc96843443"/>
      <w:bookmarkStart w:id="3323" w:name="_Toc96844418"/>
      <w:bookmarkStart w:id="3324" w:name="_Toc100739991"/>
      <w:bookmarkStart w:id="3325" w:name="_Toc129252564"/>
      <w:bookmarkStart w:id="3326" w:name="_Toc144024269"/>
      <w:bookmarkStart w:id="3327" w:name="_Toc148176982"/>
      <w:bookmarkStart w:id="3328" w:name="_Toc151379446"/>
      <w:bookmarkStart w:id="3329" w:name="_Toc151445627"/>
      <w:bookmarkStart w:id="3330" w:name="_Toc160470709"/>
      <w:bookmarkStart w:id="3331" w:name="_Toc164873853"/>
      <w:bookmarkStart w:id="3332" w:name="_Toc180306491"/>
      <w:bookmarkStart w:id="3333" w:name="_Toc195374221"/>
      <w:bookmarkStart w:id="3334" w:name="_Toc207815275"/>
      <w:r w:rsidRPr="0046710E">
        <w:lastRenderedPageBreak/>
        <w:t>6.4.6.2.2</w:t>
      </w:r>
      <w:r w:rsidRPr="0046710E">
        <w:tab/>
        <w:t xml:space="preserve">Type: </w:t>
      </w:r>
      <w:bookmarkEnd w:id="3322"/>
      <w:bookmarkEnd w:id="3323"/>
      <w:bookmarkEnd w:id="3324"/>
      <w:bookmarkEnd w:id="3325"/>
      <w:r w:rsidRPr="0046710E">
        <w:t>TransQualMeasSubsc</w:t>
      </w:r>
      <w:bookmarkEnd w:id="3326"/>
      <w:bookmarkEnd w:id="3327"/>
      <w:bookmarkEnd w:id="3328"/>
      <w:bookmarkEnd w:id="3329"/>
      <w:bookmarkEnd w:id="3330"/>
      <w:bookmarkEnd w:id="3331"/>
      <w:bookmarkEnd w:id="3332"/>
      <w:bookmarkEnd w:id="3333"/>
      <w:bookmarkEnd w:id="3334"/>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335" w:name="_Toc96843444"/>
      <w:bookmarkStart w:id="3336" w:name="_Toc96844419"/>
      <w:bookmarkStart w:id="3337" w:name="_Toc100739992"/>
      <w:bookmarkStart w:id="3338" w:name="_Toc129252565"/>
      <w:bookmarkStart w:id="3339" w:name="_Toc144024270"/>
      <w:bookmarkStart w:id="3340" w:name="_Toc148176983"/>
      <w:bookmarkStart w:id="3341" w:name="_Toc151379447"/>
      <w:bookmarkStart w:id="3342" w:name="_Toc151445628"/>
      <w:bookmarkStart w:id="3343" w:name="_Toc160470710"/>
      <w:bookmarkStart w:id="3344" w:name="_Toc164873854"/>
      <w:bookmarkStart w:id="3345" w:name="_Toc180306492"/>
      <w:bookmarkStart w:id="3346" w:name="_Toc195374222"/>
      <w:bookmarkStart w:id="3347" w:name="_Toc207815276"/>
      <w:r w:rsidRPr="0046710E">
        <w:t>6.4.6.2.3</w:t>
      </w:r>
      <w:r w:rsidRPr="0046710E">
        <w:tab/>
        <w:t xml:space="preserve">Type: </w:t>
      </w:r>
      <w:bookmarkEnd w:id="3335"/>
      <w:bookmarkEnd w:id="3336"/>
      <w:bookmarkEnd w:id="3337"/>
      <w:bookmarkEnd w:id="3338"/>
      <w:r w:rsidRPr="0046710E">
        <w:t>TransQualMeasReq</w:t>
      </w:r>
      <w:bookmarkEnd w:id="3339"/>
      <w:bookmarkEnd w:id="3340"/>
      <w:bookmarkEnd w:id="3341"/>
      <w:bookmarkEnd w:id="3342"/>
      <w:bookmarkEnd w:id="3343"/>
      <w:bookmarkEnd w:id="3344"/>
      <w:bookmarkEnd w:id="3345"/>
      <w:bookmarkEnd w:id="3346"/>
      <w:bookmarkEnd w:id="3347"/>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348" w:name="_Toc96843445"/>
      <w:bookmarkStart w:id="3349" w:name="_Toc96844420"/>
      <w:bookmarkStart w:id="3350" w:name="_Toc100739993"/>
      <w:bookmarkStart w:id="3351" w:name="_Toc129252566"/>
      <w:bookmarkStart w:id="3352" w:name="_Toc144024271"/>
      <w:bookmarkStart w:id="3353" w:name="_Toc148176984"/>
      <w:bookmarkStart w:id="3354" w:name="_Toc151379448"/>
      <w:bookmarkStart w:id="3355" w:name="_Toc151445629"/>
      <w:bookmarkStart w:id="3356" w:name="_Toc160470711"/>
      <w:bookmarkStart w:id="3357" w:name="_Toc164873855"/>
      <w:bookmarkStart w:id="3358" w:name="_Toc180306493"/>
      <w:bookmarkStart w:id="3359" w:name="_Toc195374223"/>
      <w:bookmarkStart w:id="3360" w:name="_Toc96843447"/>
      <w:bookmarkStart w:id="3361" w:name="_Toc96844422"/>
      <w:bookmarkStart w:id="3362" w:name="_Toc100739995"/>
      <w:bookmarkStart w:id="3363" w:name="_Toc129252568"/>
      <w:bookmarkStart w:id="3364" w:name="_Toc207815277"/>
      <w:r w:rsidRPr="0046710E">
        <w:lastRenderedPageBreak/>
        <w:t>6.4.6.2.4</w:t>
      </w:r>
      <w:r w:rsidRPr="0046710E">
        <w:tab/>
        <w:t xml:space="preserve">Type: </w:t>
      </w:r>
      <w:bookmarkEnd w:id="3348"/>
      <w:bookmarkEnd w:id="3349"/>
      <w:bookmarkEnd w:id="3350"/>
      <w:bookmarkEnd w:id="3351"/>
      <w:r w:rsidRPr="0046710E">
        <w:t>TransQualMeasSubscPatch</w:t>
      </w:r>
      <w:bookmarkEnd w:id="3352"/>
      <w:bookmarkEnd w:id="3353"/>
      <w:bookmarkEnd w:id="3354"/>
      <w:bookmarkEnd w:id="3355"/>
      <w:bookmarkEnd w:id="3356"/>
      <w:bookmarkEnd w:id="3357"/>
      <w:bookmarkEnd w:id="3358"/>
      <w:bookmarkEnd w:id="3359"/>
      <w:bookmarkEnd w:id="3364"/>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365" w:name="_Toc144024272"/>
      <w:bookmarkStart w:id="3366" w:name="_Toc148176985"/>
      <w:bookmarkStart w:id="3367" w:name="_Toc151379449"/>
      <w:bookmarkStart w:id="3368" w:name="_Toc151445630"/>
      <w:bookmarkStart w:id="3369" w:name="_Toc160470712"/>
      <w:bookmarkStart w:id="3370" w:name="_Toc164873856"/>
      <w:bookmarkStart w:id="3371" w:name="_Toc180306494"/>
      <w:bookmarkStart w:id="3372" w:name="_Toc195374224"/>
      <w:bookmarkStart w:id="3373" w:name="_Toc207815278"/>
      <w:r w:rsidRPr="0046710E">
        <w:t>6.4.6.2.5</w:t>
      </w:r>
      <w:r w:rsidRPr="0046710E">
        <w:tab/>
        <w:t>Type: TransQualMeasNotif</w:t>
      </w:r>
      <w:bookmarkEnd w:id="3365"/>
      <w:bookmarkEnd w:id="3366"/>
      <w:bookmarkEnd w:id="3367"/>
      <w:bookmarkEnd w:id="3368"/>
      <w:bookmarkEnd w:id="3369"/>
      <w:bookmarkEnd w:id="3370"/>
      <w:bookmarkEnd w:id="3371"/>
      <w:bookmarkEnd w:id="3372"/>
      <w:bookmarkEnd w:id="3373"/>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374" w:name="_Toc144024273"/>
      <w:bookmarkStart w:id="3375" w:name="_Toc148176986"/>
      <w:bookmarkStart w:id="3376" w:name="_Toc151379450"/>
      <w:bookmarkStart w:id="3377" w:name="_Toc151445631"/>
      <w:bookmarkStart w:id="3378" w:name="_Toc160470713"/>
      <w:bookmarkStart w:id="3379" w:name="_Toc164873857"/>
      <w:bookmarkStart w:id="3380" w:name="_Toc180306495"/>
      <w:bookmarkStart w:id="3381" w:name="_Toc195374225"/>
      <w:bookmarkStart w:id="3382" w:name="_Toc207815279"/>
      <w:r w:rsidRPr="0046710E">
        <w:lastRenderedPageBreak/>
        <w:t>6.4.6.2.6</w:t>
      </w:r>
      <w:r w:rsidRPr="0046710E">
        <w:tab/>
        <w:t>Type: TransQualMeasReport</w:t>
      </w:r>
      <w:bookmarkEnd w:id="3374"/>
      <w:bookmarkEnd w:id="3375"/>
      <w:bookmarkEnd w:id="3376"/>
      <w:bookmarkEnd w:id="3377"/>
      <w:bookmarkEnd w:id="3378"/>
      <w:bookmarkEnd w:id="3379"/>
      <w:bookmarkEnd w:id="3380"/>
      <w:bookmarkEnd w:id="3381"/>
      <w:bookmarkEnd w:id="338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383" w:name="_Toc144024274"/>
      <w:bookmarkStart w:id="3384" w:name="_Toc148176987"/>
      <w:bookmarkStart w:id="3385" w:name="_Toc151379451"/>
      <w:bookmarkStart w:id="3386" w:name="_Toc151445632"/>
      <w:bookmarkStart w:id="3387" w:name="_Toc160470714"/>
      <w:bookmarkStart w:id="3388" w:name="_Toc164873858"/>
      <w:bookmarkStart w:id="3389" w:name="_Toc180306496"/>
      <w:bookmarkStart w:id="3390" w:name="_Toc195374226"/>
      <w:bookmarkStart w:id="3391" w:name="_Toc207815280"/>
      <w:r w:rsidRPr="008A4FCA">
        <w:lastRenderedPageBreak/>
        <w:t>6.4.6.2.7</w:t>
      </w:r>
      <w:r w:rsidRPr="008A4FCA">
        <w:tab/>
        <w:t>Type: TransQualMeasCriteria</w:t>
      </w:r>
      <w:bookmarkEnd w:id="3383"/>
      <w:bookmarkEnd w:id="3384"/>
      <w:bookmarkEnd w:id="3385"/>
      <w:bookmarkEnd w:id="3386"/>
      <w:bookmarkEnd w:id="3387"/>
      <w:bookmarkEnd w:id="3388"/>
      <w:bookmarkEnd w:id="3389"/>
      <w:bookmarkEnd w:id="3390"/>
      <w:bookmarkEnd w:id="3391"/>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392" w:name="_Toc144024275"/>
      <w:bookmarkStart w:id="3393" w:name="_Toc148176988"/>
      <w:bookmarkStart w:id="3394" w:name="_Toc151379452"/>
      <w:bookmarkStart w:id="3395" w:name="_Toc151445633"/>
      <w:bookmarkStart w:id="3396" w:name="_Toc160470715"/>
      <w:bookmarkStart w:id="3397" w:name="_Toc164873859"/>
      <w:bookmarkStart w:id="3398" w:name="_Toc180306497"/>
      <w:bookmarkStart w:id="3399" w:name="_Toc195374227"/>
      <w:bookmarkStart w:id="3400" w:name="_Toc207815281"/>
      <w:r w:rsidRPr="008A4FCA">
        <w:lastRenderedPageBreak/>
        <w:t>6.4.6.2.8</w:t>
      </w:r>
      <w:r w:rsidRPr="008A4FCA">
        <w:tab/>
        <w:t>Type: TransQualMeasData</w:t>
      </w:r>
      <w:bookmarkEnd w:id="3392"/>
      <w:bookmarkEnd w:id="3393"/>
      <w:bookmarkEnd w:id="3394"/>
      <w:bookmarkEnd w:id="3395"/>
      <w:bookmarkEnd w:id="3396"/>
      <w:bookmarkEnd w:id="3397"/>
      <w:bookmarkEnd w:id="3398"/>
      <w:bookmarkEnd w:id="3399"/>
      <w:bookmarkEnd w:id="3400"/>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401" w:name="_Toc144024277"/>
      <w:bookmarkStart w:id="3402" w:name="_Toc148176990"/>
      <w:bookmarkStart w:id="3403" w:name="_Toc151379453"/>
      <w:bookmarkStart w:id="3404" w:name="_Toc151445634"/>
      <w:bookmarkStart w:id="3405" w:name="_Toc160470716"/>
      <w:bookmarkStart w:id="3406" w:name="_Toc164873860"/>
      <w:bookmarkStart w:id="3407" w:name="_Toc180306498"/>
      <w:bookmarkStart w:id="3408" w:name="_Toc195374228"/>
      <w:bookmarkStart w:id="3409" w:name="_Toc207815282"/>
      <w:r w:rsidRPr="0046710E">
        <w:t>6.4.6</w:t>
      </w:r>
      <w:r w:rsidRPr="00F6706F">
        <w:t>.2.</w:t>
      </w:r>
      <w:r w:rsidR="00F75055">
        <w:t>9</w:t>
      </w:r>
      <w:r w:rsidRPr="00F6706F">
        <w:tab/>
        <w:t>Type: HistTransQualMeasReports</w:t>
      </w:r>
      <w:bookmarkEnd w:id="3401"/>
      <w:bookmarkEnd w:id="3402"/>
      <w:bookmarkEnd w:id="3403"/>
      <w:bookmarkEnd w:id="3404"/>
      <w:bookmarkEnd w:id="3405"/>
      <w:bookmarkEnd w:id="3406"/>
      <w:bookmarkEnd w:id="3407"/>
      <w:bookmarkEnd w:id="3408"/>
      <w:bookmarkEnd w:id="3409"/>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410" w:name="_Toc160470717"/>
      <w:bookmarkStart w:id="3411" w:name="_Toc164873861"/>
      <w:bookmarkStart w:id="3412" w:name="_Toc180306499"/>
      <w:bookmarkStart w:id="3413" w:name="_Toc195374229"/>
      <w:bookmarkStart w:id="3414" w:name="_Toc144024278"/>
      <w:bookmarkStart w:id="3415" w:name="_Toc148176991"/>
      <w:bookmarkStart w:id="3416" w:name="_Toc151379454"/>
      <w:bookmarkStart w:id="3417" w:name="_Toc151445635"/>
      <w:bookmarkStart w:id="3418" w:name="_Toc207815283"/>
      <w:r w:rsidRPr="0046710E">
        <w:t>6.4.6</w:t>
      </w:r>
      <w:r w:rsidRPr="00F6706F">
        <w:t>.2.</w:t>
      </w:r>
      <w:r>
        <w:t>10</w:t>
      </w:r>
      <w:r w:rsidRPr="00F6706F">
        <w:tab/>
        <w:t xml:space="preserve">Type: </w:t>
      </w:r>
      <w:r w:rsidRPr="0046710E">
        <w:t>TransQualMeas</w:t>
      </w:r>
      <w:r>
        <w:t>CriteriaSet</w:t>
      </w:r>
      <w:bookmarkEnd w:id="3410"/>
      <w:bookmarkEnd w:id="3411"/>
      <w:bookmarkEnd w:id="3412"/>
      <w:bookmarkEnd w:id="3413"/>
      <w:bookmarkEnd w:id="3418"/>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419" w:name="_Toc195374230"/>
      <w:bookmarkStart w:id="3420" w:name="_Toc160470718"/>
      <w:bookmarkStart w:id="3421" w:name="_Toc164873862"/>
      <w:bookmarkStart w:id="3422" w:name="_Toc180306500"/>
      <w:bookmarkStart w:id="3423" w:name="_Toc207815284"/>
      <w:r w:rsidRPr="0046710E">
        <w:t>6.4.6</w:t>
      </w:r>
      <w:r w:rsidRPr="00F6706F">
        <w:t>.2.</w:t>
      </w:r>
      <w:r>
        <w:t>11</w:t>
      </w:r>
      <w:r w:rsidRPr="00F6706F">
        <w:tab/>
        <w:t xml:space="preserve">Type: </w:t>
      </w:r>
      <w:r>
        <w:t>Crossflow</w:t>
      </w:r>
      <w:bookmarkEnd w:id="3419"/>
      <w:bookmarkEnd w:id="3423"/>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424" w:name="_Toc195374231"/>
      <w:bookmarkStart w:id="3425" w:name="_Toc207815285"/>
      <w:r w:rsidRPr="0046710E">
        <w:lastRenderedPageBreak/>
        <w:t>6.4.6</w:t>
      </w:r>
      <w:r w:rsidRPr="00F6706F">
        <w:t>.2.</w:t>
      </w:r>
      <w:r>
        <w:t>12</w:t>
      </w:r>
      <w:r w:rsidRPr="00F6706F">
        <w:tab/>
        <w:t xml:space="preserve">Type: </w:t>
      </w:r>
      <w:r>
        <w:t>CrossflowInfo</w:t>
      </w:r>
      <w:bookmarkEnd w:id="3424"/>
      <w:bookmarkEnd w:id="3425"/>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426" w:name="_Toc195374232"/>
      <w:bookmarkStart w:id="3427" w:name="_Toc207815286"/>
      <w:r w:rsidRPr="0046710E">
        <w:t>6.4</w:t>
      </w:r>
      <w:r w:rsidRPr="0046710E">
        <w:rPr>
          <w:lang w:val="en-US"/>
        </w:rPr>
        <w:t>.6.3</w:t>
      </w:r>
      <w:r w:rsidRPr="0046710E">
        <w:rPr>
          <w:lang w:val="en-US"/>
        </w:rPr>
        <w:tab/>
        <w:t>Simple data types and enumerations</w:t>
      </w:r>
      <w:bookmarkEnd w:id="3360"/>
      <w:bookmarkEnd w:id="3361"/>
      <w:bookmarkEnd w:id="3362"/>
      <w:bookmarkEnd w:id="3363"/>
      <w:bookmarkEnd w:id="3414"/>
      <w:bookmarkEnd w:id="3415"/>
      <w:bookmarkEnd w:id="3416"/>
      <w:bookmarkEnd w:id="3417"/>
      <w:bookmarkEnd w:id="3420"/>
      <w:bookmarkEnd w:id="3421"/>
      <w:bookmarkEnd w:id="3422"/>
      <w:bookmarkEnd w:id="3426"/>
      <w:bookmarkEnd w:id="3427"/>
    </w:p>
    <w:p w14:paraId="48FC3F12" w14:textId="77777777" w:rsidR="0046710E" w:rsidRPr="0046710E" w:rsidRDefault="0046710E" w:rsidP="0046710E">
      <w:pPr>
        <w:pStyle w:val="Heading5"/>
      </w:pPr>
      <w:bookmarkStart w:id="3428" w:name="_Toc96843448"/>
      <w:bookmarkStart w:id="3429" w:name="_Toc96844423"/>
      <w:bookmarkStart w:id="3430" w:name="_Toc100739996"/>
      <w:bookmarkStart w:id="3431" w:name="_Toc129252569"/>
      <w:bookmarkStart w:id="3432" w:name="_Toc144024279"/>
      <w:bookmarkStart w:id="3433" w:name="_Toc148176992"/>
      <w:bookmarkStart w:id="3434" w:name="_Toc151379455"/>
      <w:bookmarkStart w:id="3435" w:name="_Toc151445636"/>
      <w:bookmarkStart w:id="3436" w:name="_Toc160470719"/>
      <w:bookmarkStart w:id="3437" w:name="_Toc164873863"/>
      <w:bookmarkStart w:id="3438" w:name="_Toc180306501"/>
      <w:bookmarkStart w:id="3439" w:name="_Toc195374233"/>
      <w:bookmarkStart w:id="3440" w:name="_Toc207815287"/>
      <w:r w:rsidRPr="0046710E">
        <w:t>6.4.6.3.1</w:t>
      </w:r>
      <w:r w:rsidRPr="0046710E">
        <w:tab/>
        <w:t>Introduction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441" w:name="_Toc96843449"/>
      <w:bookmarkStart w:id="3442" w:name="_Toc96844424"/>
      <w:bookmarkStart w:id="3443" w:name="_Toc100739997"/>
      <w:bookmarkStart w:id="3444" w:name="_Toc129252570"/>
      <w:bookmarkStart w:id="3445" w:name="_Toc144024280"/>
      <w:bookmarkStart w:id="3446" w:name="_Toc148176993"/>
      <w:bookmarkStart w:id="3447" w:name="_Toc151379456"/>
      <w:bookmarkStart w:id="3448" w:name="_Toc151445637"/>
      <w:bookmarkStart w:id="3449" w:name="_Toc160470720"/>
      <w:bookmarkStart w:id="3450" w:name="_Toc164873864"/>
      <w:bookmarkStart w:id="3451" w:name="_Toc180306502"/>
      <w:bookmarkStart w:id="3452" w:name="_Toc195374234"/>
      <w:bookmarkStart w:id="3453" w:name="_Toc207815288"/>
      <w:r w:rsidRPr="0046710E">
        <w:t>6.4.6.3.2</w:t>
      </w:r>
      <w:r w:rsidRPr="0046710E">
        <w:tab/>
        <w:t>Simple data types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454" w:name="_Toc144024281"/>
      <w:bookmarkStart w:id="3455" w:name="_Toc148176994"/>
      <w:bookmarkStart w:id="3456" w:name="_Toc151379457"/>
      <w:bookmarkStart w:id="3457" w:name="_Toc151445638"/>
      <w:bookmarkStart w:id="3458" w:name="_Toc160470721"/>
      <w:bookmarkStart w:id="3459" w:name="_Toc164873865"/>
      <w:bookmarkStart w:id="3460" w:name="_Toc180306503"/>
      <w:bookmarkStart w:id="3461" w:name="_Toc195374235"/>
      <w:bookmarkStart w:id="3462" w:name="_Toc96843450"/>
      <w:bookmarkStart w:id="3463" w:name="_Toc96844425"/>
      <w:bookmarkStart w:id="3464" w:name="_Toc100739998"/>
      <w:bookmarkStart w:id="3465" w:name="_Toc129252571"/>
      <w:bookmarkStart w:id="3466" w:name="_Toc207815289"/>
      <w:r w:rsidRPr="00517BFA">
        <w:t>6.4.6.3.3</w:t>
      </w:r>
      <w:r w:rsidRPr="00517BFA">
        <w:tab/>
        <w:t>Enumeration: MeasurementId</w:t>
      </w:r>
      <w:bookmarkEnd w:id="3454"/>
      <w:bookmarkEnd w:id="3455"/>
      <w:bookmarkEnd w:id="3456"/>
      <w:bookmarkEnd w:id="3457"/>
      <w:bookmarkEnd w:id="3458"/>
      <w:bookmarkEnd w:id="3459"/>
      <w:bookmarkEnd w:id="3460"/>
      <w:bookmarkEnd w:id="3461"/>
      <w:bookmarkEnd w:id="3466"/>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467" w:name="_Toc144024282"/>
      <w:bookmarkStart w:id="3468" w:name="_Toc148176995"/>
      <w:bookmarkStart w:id="3469" w:name="_Toc151379458"/>
      <w:bookmarkStart w:id="3470" w:name="_Toc151445639"/>
      <w:bookmarkStart w:id="3471" w:name="_Toc160470722"/>
      <w:bookmarkStart w:id="3472" w:name="_Toc164873866"/>
      <w:bookmarkStart w:id="3473" w:name="_Toc180306504"/>
      <w:bookmarkStart w:id="3474" w:name="_Toc195374236"/>
      <w:bookmarkStart w:id="3475" w:name="_Toc207815290"/>
      <w:r w:rsidRPr="00517BFA">
        <w:t>6.4.6.3.4</w:t>
      </w:r>
      <w:r w:rsidRPr="00517BFA">
        <w:tab/>
        <w:t xml:space="preserve">Enumeration: </w:t>
      </w:r>
      <w:r w:rsidRPr="00517BFA">
        <w:rPr>
          <w:noProof/>
        </w:rPr>
        <w:t>RepGranularity</w:t>
      </w:r>
      <w:bookmarkEnd w:id="3467"/>
      <w:bookmarkEnd w:id="3468"/>
      <w:bookmarkEnd w:id="3469"/>
      <w:bookmarkEnd w:id="3470"/>
      <w:bookmarkEnd w:id="3471"/>
      <w:bookmarkEnd w:id="3472"/>
      <w:bookmarkEnd w:id="3473"/>
      <w:bookmarkEnd w:id="3474"/>
      <w:bookmarkEnd w:id="3475"/>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476" w:name="_Toc195374237"/>
      <w:bookmarkStart w:id="3477" w:name="_Toc144024283"/>
      <w:bookmarkStart w:id="3478" w:name="_Toc148176996"/>
      <w:bookmarkStart w:id="3479" w:name="_Toc151379459"/>
      <w:bookmarkStart w:id="3480" w:name="_Toc151445640"/>
      <w:bookmarkStart w:id="3481" w:name="_Toc160470723"/>
      <w:bookmarkStart w:id="3482" w:name="_Toc164873867"/>
      <w:bookmarkStart w:id="3483" w:name="_Toc180306505"/>
      <w:bookmarkStart w:id="3484" w:name="_Toc207815291"/>
      <w:r w:rsidRPr="00517BFA">
        <w:t>6.4.6.3.</w:t>
      </w:r>
      <w:r>
        <w:t>5</w:t>
      </w:r>
      <w:r w:rsidRPr="00517BFA">
        <w:tab/>
        <w:t xml:space="preserve">Enumeration: </w:t>
      </w:r>
      <w:r>
        <w:rPr>
          <w:noProof/>
        </w:rPr>
        <w:t>FlowDirection</w:t>
      </w:r>
      <w:bookmarkEnd w:id="3476"/>
      <w:bookmarkEnd w:id="3484"/>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485" w:name="_Toc195374238"/>
      <w:bookmarkStart w:id="3486" w:name="_Toc207815292"/>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462"/>
      <w:bookmarkEnd w:id="3463"/>
      <w:bookmarkEnd w:id="3464"/>
      <w:bookmarkEnd w:id="3465"/>
      <w:bookmarkEnd w:id="3477"/>
      <w:bookmarkEnd w:id="3478"/>
      <w:bookmarkEnd w:id="3479"/>
      <w:bookmarkEnd w:id="3480"/>
      <w:bookmarkEnd w:id="3481"/>
      <w:bookmarkEnd w:id="3482"/>
      <w:bookmarkEnd w:id="3483"/>
      <w:bookmarkEnd w:id="3485"/>
      <w:bookmarkEnd w:id="3486"/>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487" w:name="_Toc96843451"/>
      <w:bookmarkStart w:id="3488" w:name="_Toc96844426"/>
      <w:bookmarkStart w:id="3489" w:name="_Toc100739999"/>
      <w:bookmarkStart w:id="3490" w:name="_Toc129252572"/>
      <w:bookmarkStart w:id="3491" w:name="_Toc144024284"/>
      <w:bookmarkStart w:id="3492" w:name="_Toc148176997"/>
      <w:bookmarkStart w:id="3493" w:name="_Toc151379460"/>
      <w:bookmarkStart w:id="3494" w:name="_Toc151445641"/>
      <w:bookmarkStart w:id="3495" w:name="_Toc160470724"/>
      <w:bookmarkStart w:id="3496" w:name="_Toc164873868"/>
      <w:bookmarkStart w:id="3497" w:name="_Toc180306506"/>
      <w:bookmarkStart w:id="3498" w:name="_Toc195374239"/>
      <w:bookmarkStart w:id="3499" w:name="_Toc207815293"/>
      <w:r w:rsidRPr="0046710E">
        <w:t>6.4.6.5</w:t>
      </w:r>
      <w:r w:rsidRPr="0046710E">
        <w:tab/>
        <w:t>Binary data</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2941F090" w14:textId="77777777" w:rsidR="0046710E" w:rsidRPr="0046710E" w:rsidRDefault="0046710E" w:rsidP="0046710E">
      <w:pPr>
        <w:pStyle w:val="Heading5"/>
      </w:pPr>
      <w:bookmarkStart w:id="3500" w:name="_Toc96843452"/>
      <w:bookmarkStart w:id="3501" w:name="_Toc96844427"/>
      <w:bookmarkStart w:id="3502" w:name="_Toc100740000"/>
      <w:bookmarkStart w:id="3503" w:name="_Toc129252573"/>
      <w:bookmarkStart w:id="3504" w:name="_Toc144024285"/>
      <w:bookmarkStart w:id="3505" w:name="_Toc148176998"/>
      <w:bookmarkStart w:id="3506" w:name="_Toc151379461"/>
      <w:bookmarkStart w:id="3507" w:name="_Toc151445642"/>
      <w:bookmarkStart w:id="3508" w:name="_Toc160470725"/>
      <w:bookmarkStart w:id="3509" w:name="_Toc164873869"/>
      <w:bookmarkStart w:id="3510" w:name="_Toc180306507"/>
      <w:bookmarkStart w:id="3511" w:name="_Toc195374240"/>
      <w:bookmarkStart w:id="3512" w:name="_Toc207815294"/>
      <w:r w:rsidRPr="0046710E">
        <w:t>6.4.6.5.1</w:t>
      </w:r>
      <w:r w:rsidRPr="0046710E">
        <w:tab/>
        <w:t>Binary Data Types</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513" w:name="_Toc144024286"/>
      <w:bookmarkStart w:id="3514" w:name="_Toc148176999"/>
      <w:bookmarkStart w:id="3515" w:name="_Toc151379462"/>
      <w:bookmarkStart w:id="3516" w:name="_Toc151445643"/>
      <w:bookmarkStart w:id="3517" w:name="_Toc160470726"/>
      <w:bookmarkStart w:id="3518" w:name="_Toc164873870"/>
      <w:bookmarkStart w:id="3519" w:name="_Toc180306508"/>
      <w:bookmarkStart w:id="3520" w:name="_Toc195374241"/>
      <w:bookmarkStart w:id="3521" w:name="_Toc207815295"/>
      <w:r w:rsidRPr="008874EC">
        <w:t>6.4.7</w:t>
      </w:r>
      <w:r w:rsidRPr="008874EC">
        <w:tab/>
        <w:t>Error Handling</w:t>
      </w:r>
      <w:bookmarkEnd w:id="3278"/>
      <w:bookmarkEnd w:id="3279"/>
      <w:bookmarkEnd w:id="3280"/>
      <w:bookmarkEnd w:id="3281"/>
      <w:bookmarkEnd w:id="3513"/>
      <w:bookmarkEnd w:id="3514"/>
      <w:bookmarkEnd w:id="3515"/>
      <w:bookmarkEnd w:id="3516"/>
      <w:bookmarkEnd w:id="3517"/>
      <w:bookmarkEnd w:id="3518"/>
      <w:bookmarkEnd w:id="3519"/>
      <w:bookmarkEnd w:id="3520"/>
      <w:bookmarkEnd w:id="3521"/>
    </w:p>
    <w:p w14:paraId="516A9B7C" w14:textId="77777777" w:rsidR="008874EC" w:rsidRPr="008874EC" w:rsidRDefault="008874EC" w:rsidP="008874EC">
      <w:pPr>
        <w:pStyle w:val="Heading4"/>
      </w:pPr>
      <w:bookmarkStart w:id="3522" w:name="_Toc96843454"/>
      <w:bookmarkStart w:id="3523" w:name="_Toc96844429"/>
      <w:bookmarkStart w:id="3524" w:name="_Toc100740002"/>
      <w:bookmarkStart w:id="3525" w:name="_Toc129252575"/>
      <w:bookmarkStart w:id="3526" w:name="_Toc144024287"/>
      <w:bookmarkStart w:id="3527" w:name="_Toc148177000"/>
      <w:bookmarkStart w:id="3528" w:name="_Toc151379463"/>
      <w:bookmarkStart w:id="3529" w:name="_Toc151445644"/>
      <w:bookmarkStart w:id="3530" w:name="_Toc160470727"/>
      <w:bookmarkStart w:id="3531" w:name="_Toc164873871"/>
      <w:bookmarkStart w:id="3532" w:name="_Toc180306509"/>
      <w:bookmarkStart w:id="3533" w:name="_Toc195374242"/>
      <w:bookmarkStart w:id="3534" w:name="_Toc207815296"/>
      <w:r w:rsidRPr="008874EC">
        <w:t>6.4.7.1</w:t>
      </w:r>
      <w:r w:rsidRPr="008874EC">
        <w:tab/>
        <w:t>General</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535" w:name="_Toc96843455"/>
      <w:bookmarkStart w:id="3536" w:name="_Toc96844430"/>
      <w:bookmarkStart w:id="3537" w:name="_Toc100740003"/>
      <w:bookmarkStart w:id="3538" w:name="_Toc129252576"/>
      <w:bookmarkStart w:id="3539" w:name="_Toc144024288"/>
      <w:bookmarkStart w:id="3540" w:name="_Toc148177001"/>
      <w:bookmarkStart w:id="3541" w:name="_Toc151379464"/>
      <w:bookmarkStart w:id="3542" w:name="_Toc151445645"/>
      <w:bookmarkStart w:id="3543" w:name="_Toc160470728"/>
      <w:bookmarkStart w:id="3544" w:name="_Toc164873872"/>
      <w:bookmarkStart w:id="3545" w:name="_Toc180306510"/>
      <w:bookmarkStart w:id="3546" w:name="_Toc195374243"/>
      <w:bookmarkStart w:id="3547" w:name="_Toc207815297"/>
      <w:r w:rsidRPr="008874EC">
        <w:t>6.4.7.2</w:t>
      </w:r>
      <w:r w:rsidRPr="008874EC">
        <w:tab/>
        <w:t>Protocol Errors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548" w:name="_Toc96843456"/>
      <w:bookmarkStart w:id="3549" w:name="_Toc96844431"/>
      <w:bookmarkStart w:id="3550" w:name="_Toc100740004"/>
      <w:bookmarkStart w:id="3551" w:name="_Toc129252577"/>
      <w:bookmarkStart w:id="3552" w:name="_Toc144024289"/>
      <w:bookmarkStart w:id="3553" w:name="_Toc148177002"/>
      <w:bookmarkStart w:id="3554" w:name="_Toc151379465"/>
      <w:bookmarkStart w:id="3555" w:name="_Toc151445646"/>
      <w:bookmarkStart w:id="3556" w:name="_Toc160470729"/>
      <w:bookmarkStart w:id="3557" w:name="_Toc164873873"/>
      <w:bookmarkStart w:id="3558" w:name="_Toc180306511"/>
      <w:bookmarkStart w:id="3559" w:name="_Toc195374244"/>
      <w:bookmarkStart w:id="3560" w:name="_Toc207815298"/>
      <w:r w:rsidRPr="008874EC">
        <w:t>6.4.7.3</w:t>
      </w:r>
      <w:r w:rsidRPr="008874EC">
        <w:tab/>
        <w:t>Application Errors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561" w:name="_Toc96843457"/>
      <w:bookmarkStart w:id="3562" w:name="_Toc96844432"/>
      <w:bookmarkStart w:id="3563" w:name="_Toc100740005"/>
      <w:bookmarkStart w:id="3564" w:name="_Toc129252578"/>
      <w:bookmarkStart w:id="3565" w:name="_Toc144024290"/>
      <w:bookmarkStart w:id="3566" w:name="_Toc148177003"/>
      <w:bookmarkStart w:id="3567" w:name="_Toc151379466"/>
      <w:bookmarkStart w:id="3568" w:name="_Toc151445647"/>
      <w:bookmarkStart w:id="3569" w:name="_Toc160470730"/>
      <w:bookmarkStart w:id="3570" w:name="_Toc164873874"/>
      <w:bookmarkStart w:id="3571" w:name="_Toc180306512"/>
      <w:bookmarkStart w:id="3572" w:name="_Toc195374245"/>
      <w:bookmarkStart w:id="3573" w:name="_Toc207815299"/>
      <w:r w:rsidRPr="008874EC">
        <w:t>6.4.8</w:t>
      </w:r>
      <w:r w:rsidRPr="008874EC">
        <w:rPr>
          <w:lang w:eastAsia="zh-CN"/>
        </w:rPr>
        <w:tab/>
        <w:t>Feature negotiation</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574" w:name="_Toc96843458"/>
      <w:bookmarkStart w:id="3575" w:name="_Toc96844433"/>
      <w:bookmarkStart w:id="3576" w:name="_Toc100740006"/>
      <w:bookmarkStart w:id="3577" w:name="_Toc129252579"/>
      <w:bookmarkStart w:id="3578" w:name="_Toc144024291"/>
      <w:bookmarkStart w:id="3579" w:name="_Toc148177004"/>
      <w:bookmarkStart w:id="3580" w:name="_Toc151379467"/>
      <w:bookmarkStart w:id="3581" w:name="_Toc151445648"/>
      <w:bookmarkStart w:id="3582" w:name="_Toc160470731"/>
      <w:bookmarkStart w:id="3583" w:name="_Toc164873875"/>
      <w:bookmarkStart w:id="3584" w:name="_Toc180306513"/>
      <w:bookmarkStart w:id="3585" w:name="_Toc195374246"/>
      <w:bookmarkStart w:id="3586" w:name="_Toc207815300"/>
      <w:r w:rsidRPr="008874EC">
        <w:lastRenderedPageBreak/>
        <w:t>6.4.9</w:t>
      </w:r>
      <w:r w:rsidRPr="008874EC">
        <w:tab/>
        <w:t>Security</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587" w:name="_Toc148177005"/>
      <w:bookmarkStart w:id="3588" w:name="_Toc151379468"/>
      <w:bookmarkStart w:id="3589" w:name="_Toc151445649"/>
      <w:bookmarkStart w:id="3590" w:name="_Toc160470732"/>
      <w:bookmarkStart w:id="3591" w:name="_Toc164873876"/>
      <w:bookmarkStart w:id="3592" w:name="_Toc180306514"/>
      <w:bookmarkStart w:id="3593" w:name="_Toc195374247"/>
      <w:bookmarkStart w:id="3594" w:name="_Toc207815301"/>
      <w:r w:rsidRPr="000E1D0D">
        <w:rPr>
          <w:noProof/>
          <w:lang w:eastAsia="zh-CN"/>
        </w:rPr>
        <w:lastRenderedPageBreak/>
        <w:t>6.5</w:t>
      </w:r>
      <w:r w:rsidRPr="000E1D0D">
        <w:tab/>
        <w:t xml:space="preserve">SDD_PolicyConfiguration </w:t>
      </w:r>
      <w:r w:rsidR="00432CA8">
        <w:t xml:space="preserve">Service </w:t>
      </w:r>
      <w:r w:rsidRPr="000E1D0D">
        <w:t>API</w:t>
      </w:r>
      <w:bookmarkEnd w:id="3587"/>
      <w:bookmarkEnd w:id="3588"/>
      <w:bookmarkEnd w:id="3589"/>
      <w:bookmarkEnd w:id="3590"/>
      <w:bookmarkEnd w:id="3591"/>
      <w:bookmarkEnd w:id="3592"/>
      <w:bookmarkEnd w:id="3593"/>
      <w:bookmarkEnd w:id="3594"/>
    </w:p>
    <w:p w14:paraId="3BBBF06E" w14:textId="77777777" w:rsidR="00A96052" w:rsidRPr="000E1D0D" w:rsidRDefault="00A96052" w:rsidP="00A96052">
      <w:pPr>
        <w:pStyle w:val="Heading3"/>
      </w:pPr>
      <w:bookmarkStart w:id="3595" w:name="_Toc148177006"/>
      <w:bookmarkStart w:id="3596" w:name="_Toc151379469"/>
      <w:bookmarkStart w:id="3597" w:name="_Toc151445650"/>
      <w:bookmarkStart w:id="3598" w:name="_Toc160470733"/>
      <w:bookmarkStart w:id="3599" w:name="_Toc164873877"/>
      <w:bookmarkStart w:id="3600" w:name="_Toc180306515"/>
      <w:bookmarkStart w:id="3601" w:name="_Toc195374248"/>
      <w:bookmarkStart w:id="3602" w:name="_Toc207815302"/>
      <w:r w:rsidRPr="000E1D0D">
        <w:rPr>
          <w:noProof/>
          <w:lang w:eastAsia="zh-CN"/>
        </w:rPr>
        <w:t>6.5</w:t>
      </w:r>
      <w:r w:rsidRPr="000E1D0D">
        <w:t>.1</w:t>
      </w:r>
      <w:r w:rsidRPr="000E1D0D">
        <w:tab/>
        <w:t>Introduction</w:t>
      </w:r>
      <w:bookmarkEnd w:id="3595"/>
      <w:bookmarkEnd w:id="3596"/>
      <w:bookmarkEnd w:id="3597"/>
      <w:bookmarkEnd w:id="3598"/>
      <w:bookmarkEnd w:id="3599"/>
      <w:bookmarkEnd w:id="3600"/>
      <w:bookmarkEnd w:id="3601"/>
      <w:bookmarkEnd w:id="3602"/>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603" w:name="_Toc148177007"/>
      <w:bookmarkStart w:id="3604" w:name="_Toc151379470"/>
      <w:bookmarkStart w:id="3605" w:name="_Toc151445651"/>
      <w:bookmarkStart w:id="3606" w:name="_Toc160470734"/>
      <w:bookmarkStart w:id="3607" w:name="_Toc164873878"/>
      <w:bookmarkStart w:id="3608" w:name="_Toc180306516"/>
      <w:bookmarkStart w:id="3609" w:name="_Toc195374249"/>
      <w:bookmarkStart w:id="3610" w:name="_Toc207815303"/>
      <w:r w:rsidRPr="000E1D0D">
        <w:rPr>
          <w:noProof/>
          <w:lang w:eastAsia="zh-CN"/>
        </w:rPr>
        <w:t>6.5</w:t>
      </w:r>
      <w:r w:rsidRPr="000E1D0D">
        <w:t>.2</w:t>
      </w:r>
      <w:r w:rsidRPr="000E1D0D">
        <w:tab/>
        <w:t>Usage of HTTP</w:t>
      </w:r>
      <w:bookmarkEnd w:id="3603"/>
      <w:bookmarkEnd w:id="3604"/>
      <w:bookmarkEnd w:id="3605"/>
      <w:bookmarkEnd w:id="3606"/>
      <w:bookmarkEnd w:id="3607"/>
      <w:bookmarkEnd w:id="3608"/>
      <w:bookmarkEnd w:id="3609"/>
      <w:bookmarkEnd w:id="3610"/>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611" w:name="_Toc148177008"/>
      <w:bookmarkStart w:id="3612" w:name="_Toc151379471"/>
      <w:bookmarkStart w:id="3613" w:name="_Toc151445652"/>
      <w:bookmarkStart w:id="3614" w:name="_Toc160470735"/>
      <w:bookmarkStart w:id="3615" w:name="_Toc164873879"/>
      <w:bookmarkStart w:id="3616" w:name="_Toc180306517"/>
      <w:bookmarkStart w:id="3617" w:name="_Toc195374250"/>
      <w:bookmarkStart w:id="3618" w:name="_Toc207815304"/>
      <w:r w:rsidRPr="000E1D0D">
        <w:rPr>
          <w:noProof/>
          <w:lang w:eastAsia="zh-CN"/>
        </w:rPr>
        <w:t>6.5</w:t>
      </w:r>
      <w:r w:rsidRPr="000E1D0D">
        <w:t>.3</w:t>
      </w:r>
      <w:r w:rsidRPr="000E1D0D">
        <w:tab/>
        <w:t>Resources</w:t>
      </w:r>
      <w:bookmarkEnd w:id="3611"/>
      <w:bookmarkEnd w:id="3612"/>
      <w:bookmarkEnd w:id="3613"/>
      <w:bookmarkEnd w:id="3614"/>
      <w:bookmarkEnd w:id="3615"/>
      <w:bookmarkEnd w:id="3616"/>
      <w:bookmarkEnd w:id="3617"/>
      <w:bookmarkEnd w:id="3618"/>
    </w:p>
    <w:p w14:paraId="2A94194D" w14:textId="77777777" w:rsidR="00A96052" w:rsidRPr="000E1D0D" w:rsidRDefault="00A96052" w:rsidP="00A96052">
      <w:pPr>
        <w:pStyle w:val="Heading4"/>
      </w:pPr>
      <w:bookmarkStart w:id="3619" w:name="_Toc148177009"/>
      <w:bookmarkStart w:id="3620" w:name="_Toc151379472"/>
      <w:bookmarkStart w:id="3621" w:name="_Toc151445653"/>
      <w:bookmarkStart w:id="3622" w:name="_Toc160470736"/>
      <w:bookmarkStart w:id="3623" w:name="_Toc164873880"/>
      <w:bookmarkStart w:id="3624" w:name="_Toc180306518"/>
      <w:bookmarkStart w:id="3625" w:name="_Toc195374251"/>
      <w:bookmarkStart w:id="3626" w:name="_Toc207815305"/>
      <w:r w:rsidRPr="000E1D0D">
        <w:rPr>
          <w:noProof/>
          <w:lang w:eastAsia="zh-CN"/>
        </w:rPr>
        <w:t>6.5</w:t>
      </w:r>
      <w:r w:rsidRPr="000E1D0D">
        <w:t>.3.1</w:t>
      </w:r>
      <w:r w:rsidRPr="000E1D0D">
        <w:tab/>
        <w:t>Overview</w:t>
      </w:r>
      <w:bookmarkEnd w:id="3619"/>
      <w:bookmarkEnd w:id="3620"/>
      <w:bookmarkEnd w:id="3621"/>
      <w:bookmarkEnd w:id="3622"/>
      <w:bookmarkEnd w:id="3623"/>
      <w:bookmarkEnd w:id="3624"/>
      <w:bookmarkEnd w:id="3625"/>
      <w:bookmarkEnd w:id="3626"/>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818437039"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627" w:name="_Toc148177010"/>
      <w:bookmarkStart w:id="3628" w:name="_Toc151379473"/>
      <w:bookmarkStart w:id="3629" w:name="_Toc151445654"/>
      <w:bookmarkStart w:id="3630" w:name="_Toc160470737"/>
      <w:bookmarkStart w:id="3631" w:name="_Toc164873881"/>
      <w:bookmarkStart w:id="3632" w:name="_Toc180306519"/>
      <w:bookmarkStart w:id="3633" w:name="_Toc195374252"/>
      <w:bookmarkStart w:id="3634" w:name="_Toc207815306"/>
      <w:r w:rsidRPr="000E1D0D">
        <w:rPr>
          <w:noProof/>
          <w:lang w:eastAsia="zh-CN"/>
        </w:rPr>
        <w:t>6.5</w:t>
      </w:r>
      <w:r w:rsidRPr="000E1D0D">
        <w:t>.3.2</w:t>
      </w:r>
      <w:r w:rsidRPr="000E1D0D">
        <w:tab/>
        <w:t>Resource: Policy Configurations</w:t>
      </w:r>
      <w:bookmarkEnd w:id="3627"/>
      <w:bookmarkEnd w:id="3628"/>
      <w:bookmarkEnd w:id="3629"/>
      <w:bookmarkEnd w:id="3630"/>
      <w:bookmarkEnd w:id="3631"/>
      <w:bookmarkEnd w:id="3632"/>
      <w:bookmarkEnd w:id="3633"/>
      <w:bookmarkEnd w:id="3634"/>
    </w:p>
    <w:p w14:paraId="4ACBE09A" w14:textId="77777777" w:rsidR="00A96052" w:rsidRPr="000E1D0D" w:rsidRDefault="00A96052" w:rsidP="00A96052">
      <w:pPr>
        <w:pStyle w:val="Heading5"/>
      </w:pPr>
      <w:bookmarkStart w:id="3635" w:name="_Toc148177011"/>
      <w:bookmarkStart w:id="3636" w:name="_Toc151379474"/>
      <w:bookmarkStart w:id="3637" w:name="_Toc151445655"/>
      <w:bookmarkStart w:id="3638" w:name="_Toc160470738"/>
      <w:bookmarkStart w:id="3639" w:name="_Toc164873882"/>
      <w:bookmarkStart w:id="3640" w:name="_Toc180306520"/>
      <w:bookmarkStart w:id="3641" w:name="_Toc195374253"/>
      <w:bookmarkStart w:id="3642" w:name="_Toc207815307"/>
      <w:r w:rsidRPr="000E1D0D">
        <w:rPr>
          <w:noProof/>
          <w:lang w:eastAsia="zh-CN"/>
        </w:rPr>
        <w:t>6.5</w:t>
      </w:r>
      <w:r w:rsidRPr="000E1D0D">
        <w:t>.3.2.1</w:t>
      </w:r>
      <w:r w:rsidRPr="000E1D0D">
        <w:tab/>
        <w:t>Description</w:t>
      </w:r>
      <w:bookmarkEnd w:id="3635"/>
      <w:bookmarkEnd w:id="3636"/>
      <w:bookmarkEnd w:id="3637"/>
      <w:bookmarkEnd w:id="3638"/>
      <w:bookmarkEnd w:id="3639"/>
      <w:bookmarkEnd w:id="3640"/>
      <w:bookmarkEnd w:id="3641"/>
      <w:bookmarkEnd w:id="364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643" w:name="_Toc148177012"/>
      <w:bookmarkStart w:id="3644" w:name="_Toc151379475"/>
      <w:bookmarkStart w:id="3645" w:name="_Toc151445656"/>
      <w:bookmarkStart w:id="3646" w:name="_Toc160470739"/>
      <w:bookmarkStart w:id="3647" w:name="_Toc164873883"/>
      <w:bookmarkStart w:id="3648" w:name="_Toc180306521"/>
      <w:bookmarkStart w:id="3649" w:name="_Toc195374254"/>
      <w:bookmarkStart w:id="3650" w:name="_Toc207815308"/>
      <w:r w:rsidRPr="000E1D0D">
        <w:rPr>
          <w:noProof/>
          <w:lang w:eastAsia="zh-CN"/>
        </w:rPr>
        <w:t>6.5</w:t>
      </w:r>
      <w:r w:rsidRPr="000E1D0D">
        <w:t>.3.2.2</w:t>
      </w:r>
      <w:r w:rsidRPr="000E1D0D">
        <w:tab/>
        <w:t>Resource Definition</w:t>
      </w:r>
      <w:bookmarkEnd w:id="3643"/>
      <w:bookmarkEnd w:id="3644"/>
      <w:bookmarkEnd w:id="3645"/>
      <w:bookmarkEnd w:id="3646"/>
      <w:bookmarkEnd w:id="3647"/>
      <w:bookmarkEnd w:id="3648"/>
      <w:bookmarkEnd w:id="3649"/>
      <w:bookmarkEnd w:id="3650"/>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651" w:name="_Toc148177013"/>
      <w:bookmarkStart w:id="3652" w:name="_Toc151379476"/>
      <w:bookmarkStart w:id="3653" w:name="_Toc151445657"/>
      <w:bookmarkStart w:id="3654" w:name="_Toc160470740"/>
      <w:bookmarkStart w:id="3655" w:name="_Toc164873884"/>
      <w:bookmarkStart w:id="3656" w:name="_Toc180306522"/>
      <w:bookmarkStart w:id="3657" w:name="_Toc195374255"/>
      <w:bookmarkStart w:id="3658" w:name="_Toc207815309"/>
      <w:r w:rsidRPr="000E1D0D">
        <w:rPr>
          <w:noProof/>
          <w:lang w:eastAsia="zh-CN"/>
        </w:rPr>
        <w:t>6.5</w:t>
      </w:r>
      <w:r w:rsidRPr="000E1D0D">
        <w:t>.3.2.3</w:t>
      </w:r>
      <w:r w:rsidRPr="000E1D0D">
        <w:tab/>
        <w:t>Resource Standard Methods</w:t>
      </w:r>
      <w:bookmarkEnd w:id="3651"/>
      <w:bookmarkEnd w:id="3652"/>
      <w:bookmarkEnd w:id="3653"/>
      <w:bookmarkEnd w:id="3654"/>
      <w:bookmarkEnd w:id="3655"/>
      <w:bookmarkEnd w:id="3656"/>
      <w:bookmarkEnd w:id="3657"/>
      <w:bookmarkEnd w:id="3658"/>
    </w:p>
    <w:p w14:paraId="59C6949F" w14:textId="77777777" w:rsidR="00A96052" w:rsidRPr="000E1D0D" w:rsidRDefault="00A96052" w:rsidP="0052668D">
      <w:pPr>
        <w:pStyle w:val="H6"/>
        <w:rPr>
          <w:rFonts w:eastAsia="SimSun"/>
        </w:rPr>
      </w:pPr>
      <w:bookmarkStart w:id="3659" w:name="_Toc148177014"/>
      <w:bookmarkStart w:id="3660" w:name="_Toc151379477"/>
      <w:bookmarkStart w:id="3661" w:name="_Toc151445658"/>
      <w:bookmarkStart w:id="3662" w:name="_Toc160470741"/>
      <w:bookmarkStart w:id="3663" w:name="_Toc164873885"/>
      <w:bookmarkStart w:id="3664" w:name="_Toc180306523"/>
      <w:r w:rsidRPr="000E1D0D">
        <w:rPr>
          <w:noProof/>
          <w:lang w:eastAsia="zh-CN"/>
        </w:rPr>
        <w:t>6.5</w:t>
      </w:r>
      <w:r w:rsidRPr="000E1D0D">
        <w:rPr>
          <w:rFonts w:eastAsia="SimSun"/>
        </w:rPr>
        <w:t>.3.2.3.1</w:t>
      </w:r>
      <w:r w:rsidRPr="000E1D0D">
        <w:rPr>
          <w:rFonts w:eastAsia="SimSun"/>
        </w:rPr>
        <w:tab/>
        <w:t>POST</w:t>
      </w:r>
      <w:bookmarkEnd w:id="3659"/>
      <w:bookmarkEnd w:id="3660"/>
      <w:bookmarkEnd w:id="3661"/>
      <w:bookmarkEnd w:id="3662"/>
      <w:bookmarkEnd w:id="3663"/>
      <w:bookmarkEnd w:id="3664"/>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665" w:name="_Toc148177015"/>
      <w:bookmarkStart w:id="3666" w:name="_Toc151379478"/>
      <w:bookmarkStart w:id="3667" w:name="_Toc151445659"/>
      <w:bookmarkStart w:id="3668" w:name="_Toc160470742"/>
      <w:bookmarkStart w:id="3669" w:name="_Toc164873886"/>
      <w:bookmarkStart w:id="3670" w:name="_Toc180306524"/>
      <w:bookmarkStart w:id="3671" w:name="_Toc195374256"/>
      <w:bookmarkStart w:id="3672" w:name="_Toc207815310"/>
      <w:r w:rsidRPr="000E1D0D">
        <w:rPr>
          <w:noProof/>
          <w:lang w:eastAsia="zh-CN"/>
        </w:rPr>
        <w:t>6.5</w:t>
      </w:r>
      <w:r w:rsidRPr="000E1D0D">
        <w:t>.3.2.4</w:t>
      </w:r>
      <w:r w:rsidRPr="000E1D0D">
        <w:tab/>
        <w:t>Resource Custom Operations</w:t>
      </w:r>
      <w:bookmarkEnd w:id="3665"/>
      <w:bookmarkEnd w:id="3666"/>
      <w:bookmarkEnd w:id="3667"/>
      <w:bookmarkEnd w:id="3668"/>
      <w:bookmarkEnd w:id="3669"/>
      <w:bookmarkEnd w:id="3670"/>
      <w:bookmarkEnd w:id="3671"/>
      <w:bookmarkEnd w:id="3672"/>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673" w:name="_Toc148177016"/>
      <w:bookmarkStart w:id="3674" w:name="_Toc151379479"/>
      <w:bookmarkStart w:id="3675" w:name="_Toc151445660"/>
      <w:bookmarkStart w:id="3676" w:name="_Toc160470743"/>
      <w:bookmarkStart w:id="3677" w:name="_Toc164873887"/>
      <w:bookmarkStart w:id="3678" w:name="_Toc180306525"/>
      <w:bookmarkStart w:id="3679" w:name="_Toc195374257"/>
      <w:bookmarkStart w:id="3680" w:name="_Toc207815311"/>
      <w:r w:rsidRPr="000E1D0D">
        <w:rPr>
          <w:noProof/>
          <w:lang w:eastAsia="zh-CN"/>
        </w:rPr>
        <w:t>6.5</w:t>
      </w:r>
      <w:r w:rsidRPr="000E1D0D">
        <w:t>.3.3</w:t>
      </w:r>
      <w:r w:rsidRPr="000E1D0D">
        <w:tab/>
        <w:t>Resource: Individual Policy Configuration</w:t>
      </w:r>
      <w:bookmarkEnd w:id="3673"/>
      <w:bookmarkEnd w:id="3674"/>
      <w:bookmarkEnd w:id="3675"/>
      <w:bookmarkEnd w:id="3676"/>
      <w:bookmarkEnd w:id="3677"/>
      <w:bookmarkEnd w:id="3678"/>
      <w:bookmarkEnd w:id="3679"/>
      <w:bookmarkEnd w:id="3680"/>
    </w:p>
    <w:p w14:paraId="4C4F278B" w14:textId="77777777" w:rsidR="00A96052" w:rsidRPr="000E1D0D" w:rsidRDefault="00A96052" w:rsidP="00A96052">
      <w:pPr>
        <w:pStyle w:val="Heading5"/>
      </w:pPr>
      <w:bookmarkStart w:id="3681" w:name="_Toc148177017"/>
      <w:bookmarkStart w:id="3682" w:name="_Toc151379480"/>
      <w:bookmarkStart w:id="3683" w:name="_Toc151445661"/>
      <w:bookmarkStart w:id="3684" w:name="_Toc160470744"/>
      <w:bookmarkStart w:id="3685" w:name="_Toc164873888"/>
      <w:bookmarkStart w:id="3686" w:name="_Toc180306526"/>
      <w:bookmarkStart w:id="3687" w:name="_Toc195374258"/>
      <w:bookmarkStart w:id="3688" w:name="_Toc207815312"/>
      <w:r w:rsidRPr="000E1D0D">
        <w:rPr>
          <w:noProof/>
          <w:lang w:eastAsia="zh-CN"/>
        </w:rPr>
        <w:t>6.5</w:t>
      </w:r>
      <w:r w:rsidRPr="000E1D0D">
        <w:t>.3.3.1</w:t>
      </w:r>
      <w:r w:rsidRPr="000E1D0D">
        <w:tab/>
        <w:t>Description</w:t>
      </w:r>
      <w:bookmarkEnd w:id="3681"/>
      <w:bookmarkEnd w:id="3682"/>
      <w:bookmarkEnd w:id="3683"/>
      <w:bookmarkEnd w:id="3684"/>
      <w:bookmarkEnd w:id="3685"/>
      <w:bookmarkEnd w:id="3686"/>
      <w:bookmarkEnd w:id="3687"/>
      <w:bookmarkEnd w:id="3688"/>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689" w:name="_Toc148177018"/>
      <w:bookmarkStart w:id="3690" w:name="_Toc151379481"/>
      <w:bookmarkStart w:id="3691" w:name="_Toc151445662"/>
      <w:bookmarkStart w:id="3692" w:name="_Toc160470745"/>
      <w:bookmarkStart w:id="3693" w:name="_Toc164873889"/>
      <w:bookmarkStart w:id="3694" w:name="_Toc180306527"/>
      <w:bookmarkStart w:id="3695" w:name="_Toc195374259"/>
      <w:bookmarkStart w:id="3696" w:name="_Toc207815313"/>
      <w:r w:rsidRPr="000E1D0D">
        <w:rPr>
          <w:noProof/>
          <w:lang w:eastAsia="zh-CN"/>
        </w:rPr>
        <w:t>6.5</w:t>
      </w:r>
      <w:r w:rsidRPr="000E1D0D">
        <w:t>.3.3.2</w:t>
      </w:r>
      <w:r w:rsidRPr="000E1D0D">
        <w:tab/>
        <w:t>Resource Definition</w:t>
      </w:r>
      <w:bookmarkEnd w:id="3689"/>
      <w:bookmarkEnd w:id="3690"/>
      <w:bookmarkEnd w:id="3691"/>
      <w:bookmarkEnd w:id="3692"/>
      <w:bookmarkEnd w:id="3693"/>
      <w:bookmarkEnd w:id="3694"/>
      <w:bookmarkEnd w:id="3695"/>
      <w:bookmarkEnd w:id="3696"/>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697" w:name="_Toc148177019"/>
      <w:bookmarkStart w:id="3698" w:name="_Toc151379482"/>
      <w:bookmarkStart w:id="3699" w:name="_Toc151445663"/>
      <w:bookmarkStart w:id="3700" w:name="_Toc160470746"/>
      <w:bookmarkStart w:id="3701" w:name="_Toc164873890"/>
      <w:bookmarkStart w:id="3702" w:name="_Toc180306528"/>
      <w:bookmarkStart w:id="3703" w:name="_Toc195374260"/>
      <w:bookmarkStart w:id="3704" w:name="_Toc207815314"/>
      <w:r w:rsidRPr="000E1D0D">
        <w:rPr>
          <w:noProof/>
          <w:lang w:eastAsia="zh-CN"/>
        </w:rPr>
        <w:t>6.5</w:t>
      </w:r>
      <w:r w:rsidRPr="000E1D0D">
        <w:t>.3.3.3</w:t>
      </w:r>
      <w:r w:rsidRPr="000E1D0D">
        <w:tab/>
        <w:t>Resource Standard Methods</w:t>
      </w:r>
      <w:bookmarkEnd w:id="3697"/>
      <w:bookmarkEnd w:id="3698"/>
      <w:bookmarkEnd w:id="3699"/>
      <w:bookmarkEnd w:id="3700"/>
      <w:bookmarkEnd w:id="3701"/>
      <w:bookmarkEnd w:id="3702"/>
      <w:bookmarkEnd w:id="3703"/>
      <w:bookmarkEnd w:id="3704"/>
    </w:p>
    <w:p w14:paraId="798404AC" w14:textId="77777777" w:rsidR="00A96052" w:rsidRPr="000E1D0D" w:rsidRDefault="00A96052" w:rsidP="0052668D">
      <w:pPr>
        <w:pStyle w:val="H6"/>
      </w:pPr>
      <w:bookmarkStart w:id="3705" w:name="_Toc148177020"/>
      <w:bookmarkStart w:id="3706" w:name="_Toc151379483"/>
      <w:bookmarkStart w:id="3707" w:name="_Toc151445664"/>
      <w:bookmarkStart w:id="3708" w:name="_Toc160470747"/>
      <w:bookmarkStart w:id="3709" w:name="_Toc164873891"/>
      <w:bookmarkStart w:id="3710" w:name="_Toc180306529"/>
      <w:r w:rsidRPr="000E1D0D">
        <w:rPr>
          <w:noProof/>
          <w:lang w:eastAsia="zh-CN"/>
        </w:rPr>
        <w:t>6.5</w:t>
      </w:r>
      <w:r w:rsidRPr="000E1D0D">
        <w:t>.3.3.3.1</w:t>
      </w:r>
      <w:r w:rsidRPr="000E1D0D">
        <w:tab/>
        <w:t>GET</w:t>
      </w:r>
      <w:bookmarkEnd w:id="3705"/>
      <w:bookmarkEnd w:id="3706"/>
      <w:bookmarkEnd w:id="3707"/>
      <w:bookmarkEnd w:id="3708"/>
      <w:bookmarkEnd w:id="3709"/>
      <w:bookmarkEnd w:id="3710"/>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711" w:name="_Toc148177021"/>
      <w:bookmarkStart w:id="3712" w:name="_Toc151379484"/>
      <w:bookmarkStart w:id="3713" w:name="_Toc151445665"/>
      <w:bookmarkStart w:id="3714" w:name="_Toc160470748"/>
      <w:bookmarkStart w:id="3715" w:name="_Toc164873892"/>
      <w:bookmarkStart w:id="3716" w:name="_Toc180306530"/>
      <w:r w:rsidRPr="000E1D0D">
        <w:rPr>
          <w:noProof/>
          <w:lang w:eastAsia="zh-CN"/>
        </w:rPr>
        <w:t>6.5</w:t>
      </w:r>
      <w:r w:rsidRPr="000E1D0D">
        <w:t>.3.3.3.2</w:t>
      </w:r>
      <w:r w:rsidRPr="000E1D0D">
        <w:tab/>
        <w:t>PUT</w:t>
      </w:r>
      <w:bookmarkEnd w:id="3711"/>
      <w:bookmarkEnd w:id="3712"/>
      <w:bookmarkEnd w:id="3713"/>
      <w:bookmarkEnd w:id="3714"/>
      <w:bookmarkEnd w:id="3715"/>
      <w:bookmarkEnd w:id="3716"/>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717" w:name="_Toc148177022"/>
      <w:bookmarkStart w:id="3718" w:name="_Toc151379485"/>
      <w:bookmarkStart w:id="3719" w:name="_Toc151445666"/>
      <w:bookmarkStart w:id="3720" w:name="_Toc160470749"/>
      <w:bookmarkStart w:id="3721" w:name="_Toc164873893"/>
      <w:bookmarkStart w:id="3722" w:name="_Toc180306531"/>
      <w:r w:rsidRPr="000E1D0D">
        <w:rPr>
          <w:noProof/>
          <w:lang w:eastAsia="zh-CN"/>
        </w:rPr>
        <w:t>6.5</w:t>
      </w:r>
      <w:r w:rsidRPr="000E1D0D">
        <w:t>.3.3.3.3</w:t>
      </w:r>
      <w:r w:rsidRPr="000E1D0D">
        <w:tab/>
        <w:t>PATCH</w:t>
      </w:r>
      <w:bookmarkEnd w:id="3717"/>
      <w:bookmarkEnd w:id="3718"/>
      <w:bookmarkEnd w:id="3719"/>
      <w:bookmarkEnd w:id="3720"/>
      <w:bookmarkEnd w:id="3721"/>
      <w:bookmarkEnd w:id="3722"/>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723" w:name="_Toc148177023"/>
      <w:bookmarkStart w:id="3724" w:name="_Toc151379486"/>
      <w:bookmarkStart w:id="3725" w:name="_Toc151445667"/>
      <w:bookmarkStart w:id="3726" w:name="_Toc160470750"/>
      <w:bookmarkStart w:id="3727" w:name="_Toc164873894"/>
      <w:bookmarkStart w:id="3728" w:name="_Toc180306532"/>
      <w:r w:rsidRPr="000E1D0D">
        <w:rPr>
          <w:noProof/>
          <w:lang w:eastAsia="zh-CN"/>
        </w:rPr>
        <w:lastRenderedPageBreak/>
        <w:t>6.5</w:t>
      </w:r>
      <w:r w:rsidRPr="000E1D0D">
        <w:t>.3.3.3.4</w:t>
      </w:r>
      <w:r w:rsidRPr="000E1D0D">
        <w:tab/>
        <w:t>DELETE</w:t>
      </w:r>
      <w:bookmarkEnd w:id="3723"/>
      <w:bookmarkEnd w:id="3724"/>
      <w:bookmarkEnd w:id="3725"/>
      <w:bookmarkEnd w:id="3726"/>
      <w:bookmarkEnd w:id="3727"/>
      <w:bookmarkEnd w:id="3728"/>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729" w:name="_Toc148177024"/>
      <w:bookmarkStart w:id="3730" w:name="_Toc151379487"/>
      <w:bookmarkStart w:id="3731" w:name="_Toc151445668"/>
      <w:bookmarkStart w:id="3732" w:name="_Toc160470751"/>
      <w:bookmarkStart w:id="3733" w:name="_Toc164873895"/>
      <w:bookmarkStart w:id="3734" w:name="_Toc180306533"/>
      <w:bookmarkStart w:id="3735" w:name="_Toc195374261"/>
      <w:bookmarkStart w:id="3736" w:name="_Toc207815315"/>
      <w:r w:rsidRPr="000E1D0D">
        <w:rPr>
          <w:noProof/>
          <w:lang w:eastAsia="zh-CN"/>
        </w:rPr>
        <w:t>6.5</w:t>
      </w:r>
      <w:r w:rsidRPr="000E1D0D">
        <w:t>.3.3.4</w:t>
      </w:r>
      <w:r w:rsidRPr="000E1D0D">
        <w:tab/>
        <w:t>Resource Custom Operations</w:t>
      </w:r>
      <w:bookmarkEnd w:id="3729"/>
      <w:bookmarkEnd w:id="3730"/>
      <w:bookmarkEnd w:id="3731"/>
      <w:bookmarkEnd w:id="3732"/>
      <w:bookmarkEnd w:id="3733"/>
      <w:bookmarkEnd w:id="3734"/>
      <w:bookmarkEnd w:id="3735"/>
      <w:bookmarkEnd w:id="3736"/>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737" w:name="_Toc148177025"/>
      <w:bookmarkStart w:id="3738" w:name="_Toc151379488"/>
      <w:bookmarkStart w:id="3739" w:name="_Toc151445669"/>
      <w:bookmarkStart w:id="3740" w:name="_Toc160470752"/>
      <w:bookmarkStart w:id="3741" w:name="_Toc164873896"/>
      <w:bookmarkStart w:id="3742" w:name="_Toc180306534"/>
      <w:bookmarkStart w:id="3743" w:name="_Toc195374262"/>
      <w:bookmarkStart w:id="3744" w:name="_Toc207815316"/>
      <w:r w:rsidRPr="000E1D0D">
        <w:rPr>
          <w:noProof/>
          <w:lang w:eastAsia="zh-CN"/>
        </w:rPr>
        <w:lastRenderedPageBreak/>
        <w:t>6.5</w:t>
      </w:r>
      <w:r w:rsidRPr="000E1D0D">
        <w:t>.4</w:t>
      </w:r>
      <w:r w:rsidRPr="000E1D0D">
        <w:tab/>
        <w:t>Custom Operations without associated resources</w:t>
      </w:r>
      <w:bookmarkEnd w:id="3737"/>
      <w:bookmarkEnd w:id="3738"/>
      <w:bookmarkEnd w:id="3739"/>
      <w:bookmarkEnd w:id="3740"/>
      <w:bookmarkEnd w:id="3741"/>
      <w:bookmarkEnd w:id="3742"/>
      <w:bookmarkEnd w:id="3743"/>
      <w:bookmarkEnd w:id="3744"/>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745" w:name="_Toc148177026"/>
      <w:bookmarkStart w:id="3746" w:name="_Toc151379489"/>
      <w:bookmarkStart w:id="3747" w:name="_Toc151445670"/>
      <w:bookmarkStart w:id="3748" w:name="_Toc160470753"/>
      <w:bookmarkStart w:id="3749" w:name="_Toc164873897"/>
      <w:bookmarkStart w:id="3750" w:name="_Toc180306535"/>
      <w:bookmarkStart w:id="3751" w:name="_Toc195374263"/>
      <w:bookmarkStart w:id="3752" w:name="_Toc207815317"/>
      <w:r w:rsidRPr="000E1D0D">
        <w:rPr>
          <w:noProof/>
          <w:lang w:eastAsia="zh-CN"/>
        </w:rPr>
        <w:t>6.5</w:t>
      </w:r>
      <w:r w:rsidRPr="000E1D0D">
        <w:t>.5</w:t>
      </w:r>
      <w:r w:rsidRPr="000E1D0D">
        <w:tab/>
        <w:t>Notifications</w:t>
      </w:r>
      <w:bookmarkEnd w:id="3745"/>
      <w:bookmarkEnd w:id="3746"/>
      <w:bookmarkEnd w:id="3747"/>
      <w:bookmarkEnd w:id="3748"/>
      <w:bookmarkEnd w:id="3749"/>
      <w:bookmarkEnd w:id="3750"/>
      <w:bookmarkEnd w:id="3751"/>
      <w:bookmarkEnd w:id="375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753" w:name="_Toc148177027"/>
      <w:bookmarkStart w:id="3754" w:name="_Toc151379490"/>
      <w:bookmarkStart w:id="3755" w:name="_Toc151445671"/>
      <w:bookmarkStart w:id="3756" w:name="_Toc160470754"/>
      <w:bookmarkStart w:id="3757" w:name="_Toc164873898"/>
      <w:bookmarkStart w:id="3758" w:name="_Toc180306536"/>
      <w:bookmarkStart w:id="3759" w:name="_Toc195374264"/>
      <w:bookmarkStart w:id="3760" w:name="_Toc207815318"/>
      <w:r w:rsidRPr="000E1D0D">
        <w:rPr>
          <w:noProof/>
          <w:lang w:eastAsia="zh-CN"/>
        </w:rPr>
        <w:t>6.5</w:t>
      </w:r>
      <w:r w:rsidRPr="000E1D0D">
        <w:t>.6</w:t>
      </w:r>
      <w:r w:rsidRPr="000E1D0D">
        <w:tab/>
        <w:t>Data Model</w:t>
      </w:r>
      <w:bookmarkEnd w:id="3753"/>
      <w:bookmarkEnd w:id="3754"/>
      <w:bookmarkEnd w:id="3755"/>
      <w:bookmarkEnd w:id="3756"/>
      <w:bookmarkEnd w:id="3757"/>
      <w:bookmarkEnd w:id="3758"/>
      <w:bookmarkEnd w:id="3759"/>
      <w:bookmarkEnd w:id="3760"/>
    </w:p>
    <w:p w14:paraId="638CCE39" w14:textId="77777777" w:rsidR="00A96052" w:rsidRPr="000E1D0D" w:rsidRDefault="00A96052" w:rsidP="00A96052">
      <w:pPr>
        <w:pStyle w:val="Heading4"/>
      </w:pPr>
      <w:bookmarkStart w:id="3761" w:name="_Toc148177028"/>
      <w:bookmarkStart w:id="3762" w:name="_Toc151379491"/>
      <w:bookmarkStart w:id="3763" w:name="_Toc151445672"/>
      <w:bookmarkStart w:id="3764" w:name="_Toc160470755"/>
      <w:bookmarkStart w:id="3765" w:name="_Toc164873899"/>
      <w:bookmarkStart w:id="3766" w:name="_Toc180306537"/>
      <w:bookmarkStart w:id="3767" w:name="_Toc195374265"/>
      <w:bookmarkStart w:id="3768" w:name="_Toc207815319"/>
      <w:r w:rsidRPr="000E1D0D">
        <w:rPr>
          <w:noProof/>
          <w:lang w:eastAsia="zh-CN"/>
        </w:rPr>
        <w:t>6.5</w:t>
      </w:r>
      <w:r w:rsidRPr="000E1D0D">
        <w:t>.6.1</w:t>
      </w:r>
      <w:r w:rsidRPr="000E1D0D">
        <w:tab/>
        <w:t>General</w:t>
      </w:r>
      <w:bookmarkEnd w:id="3761"/>
      <w:bookmarkEnd w:id="3762"/>
      <w:bookmarkEnd w:id="3763"/>
      <w:bookmarkEnd w:id="3764"/>
      <w:bookmarkEnd w:id="3765"/>
      <w:bookmarkEnd w:id="3766"/>
      <w:bookmarkEnd w:id="3767"/>
      <w:bookmarkEnd w:id="3768"/>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6F473A">
            <w:pPr>
              <w:keepNext/>
              <w:keepLines/>
              <w:spacing w:after="0"/>
              <w:rPr>
                <w:rFonts w:ascii="Arial" w:hAnsi="Arial"/>
                <w:sz w:val="18"/>
              </w:rPr>
            </w:pPr>
            <w:r w:rsidRPr="008548E3">
              <w:rPr>
                <w:rFonts w:ascii="Arial" w:hAnsi="Arial"/>
                <w:sz w:val="18"/>
              </w:rPr>
              <w:t>MultiModalFlowType</w:t>
            </w:r>
          </w:p>
        </w:tc>
        <w:tc>
          <w:tcPr>
            <w:tcW w:w="1420" w:type="dxa"/>
            <w:vAlign w:val="center"/>
          </w:tcPr>
          <w:p w14:paraId="01223085" w14:textId="77777777" w:rsidR="006F473A" w:rsidRPr="00250A15" w:rsidRDefault="006F473A" w:rsidP="006F473A">
            <w:pPr>
              <w:keepNext/>
              <w:keepLines/>
              <w:spacing w:after="0"/>
              <w:jc w:val="center"/>
              <w:rPr>
                <w:rFonts w:ascii="Arial" w:hAnsi="Arial"/>
                <w:noProof/>
                <w:sz w:val="18"/>
                <w:lang w:eastAsia="zh-CN"/>
              </w:rPr>
            </w:pPr>
            <w:r w:rsidRPr="008548E3">
              <w:rPr>
                <w:rFonts w:ascii="Arial" w:hAnsi="Arial"/>
                <w:noProof/>
                <w:sz w:val="18"/>
                <w:lang w:eastAsia="zh-CN"/>
              </w:rPr>
              <w:t>6.5.6.2.</w:t>
            </w:r>
            <w:r>
              <w:rPr>
                <w:rFonts w:ascii="Arial" w:hAnsi="Arial"/>
                <w:noProof/>
                <w:sz w:val="18"/>
                <w:lang w:eastAsia="zh-CN"/>
              </w:rPr>
              <w:t>20</w:t>
            </w:r>
          </w:p>
        </w:tc>
        <w:tc>
          <w:tcPr>
            <w:tcW w:w="4079" w:type="dxa"/>
            <w:vAlign w:val="center"/>
          </w:tcPr>
          <w:p w14:paraId="17AC0941" w14:textId="77777777" w:rsidR="006F473A" w:rsidRDefault="006F473A" w:rsidP="006F473A">
            <w:pPr>
              <w:keepNext/>
              <w:keepLines/>
              <w:spacing w:after="0"/>
              <w:rPr>
                <w:rFonts w:ascii="Arial" w:hAnsi="Arial"/>
                <w:sz w:val="18"/>
              </w:rPr>
            </w:pPr>
            <w:r>
              <w:rPr>
                <w:rFonts w:ascii="Arial" w:hAnsi="Arial"/>
                <w:sz w:val="18"/>
              </w:rPr>
              <w:t>Represents the Muti-modal flow type.</w:t>
            </w:r>
          </w:p>
        </w:tc>
        <w:tc>
          <w:tcPr>
            <w:tcW w:w="1347" w:type="dxa"/>
            <w:vAlign w:val="center"/>
          </w:tcPr>
          <w:p w14:paraId="3DEBB92A" w14:textId="77777777" w:rsidR="006F473A" w:rsidRDefault="006F473A" w:rsidP="006F473A">
            <w:pPr>
              <w:keepNext/>
              <w:keepLines/>
              <w:spacing w:after="0"/>
              <w:rPr>
                <w:rFonts w:ascii="Arial" w:hAnsi="Arial" w:cs="Arial"/>
                <w:sz w:val="18"/>
                <w:szCs w:val="18"/>
              </w:rPr>
            </w:pPr>
            <w:r w:rsidRPr="008548E3">
              <w:rPr>
                <w:rFonts w:ascii="Arial" w:hAnsi="Arial" w:cs="Arial"/>
                <w:sz w:val="18"/>
                <w:szCs w:val="18"/>
              </w:rPr>
              <w:t>XRMApp</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4E5F4D2D" w:rsidR="003B4812" w:rsidRPr="000E1D0D" w:rsidRDefault="003B4812" w:rsidP="0086039D">
            <w:pPr>
              <w:pStyle w:val="TAC"/>
            </w:pPr>
            <w:r w:rsidRPr="000E1D0D">
              <w:t>3GPP TS 29.</w:t>
            </w:r>
            <w:r w:rsidR="008D7EE5">
              <w:t>514</w:t>
            </w:r>
            <w:r w:rsidRPr="000E1D0D">
              <w:t> [</w:t>
            </w:r>
            <w:r w:rsidR="008D7EE5">
              <w:t>19</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769" w:name="_Toc148177029"/>
      <w:bookmarkStart w:id="3770" w:name="_Toc151379492"/>
      <w:bookmarkStart w:id="3771" w:name="_Toc151445673"/>
      <w:bookmarkStart w:id="3772" w:name="_Toc160470756"/>
      <w:bookmarkStart w:id="3773" w:name="_Toc164873900"/>
      <w:bookmarkStart w:id="3774" w:name="_Toc180306538"/>
      <w:bookmarkStart w:id="3775" w:name="_Toc195374266"/>
      <w:bookmarkStart w:id="3776" w:name="_Toc207815320"/>
      <w:r w:rsidRPr="000E1D0D">
        <w:rPr>
          <w:noProof/>
          <w:lang w:eastAsia="zh-CN"/>
        </w:rPr>
        <w:t>6.5</w:t>
      </w:r>
      <w:r w:rsidRPr="000E1D0D">
        <w:rPr>
          <w:lang w:val="en-US"/>
        </w:rPr>
        <w:t>.6.2</w:t>
      </w:r>
      <w:r w:rsidRPr="000E1D0D">
        <w:rPr>
          <w:lang w:val="en-US"/>
        </w:rPr>
        <w:tab/>
        <w:t>Structured data types</w:t>
      </w:r>
      <w:bookmarkEnd w:id="3769"/>
      <w:bookmarkEnd w:id="3770"/>
      <w:bookmarkEnd w:id="3771"/>
      <w:bookmarkEnd w:id="3772"/>
      <w:bookmarkEnd w:id="3773"/>
      <w:bookmarkEnd w:id="3774"/>
      <w:bookmarkEnd w:id="3775"/>
      <w:bookmarkEnd w:id="3776"/>
    </w:p>
    <w:p w14:paraId="188058B4" w14:textId="77777777" w:rsidR="00A96052" w:rsidRPr="000E1D0D" w:rsidRDefault="00A96052" w:rsidP="00A96052">
      <w:pPr>
        <w:pStyle w:val="Heading5"/>
      </w:pPr>
      <w:bookmarkStart w:id="3777" w:name="_Toc148177030"/>
      <w:bookmarkStart w:id="3778" w:name="_Toc151379493"/>
      <w:bookmarkStart w:id="3779" w:name="_Toc151445674"/>
      <w:bookmarkStart w:id="3780" w:name="_Toc160470757"/>
      <w:bookmarkStart w:id="3781" w:name="_Toc164873901"/>
      <w:bookmarkStart w:id="3782" w:name="_Toc180306539"/>
      <w:bookmarkStart w:id="3783" w:name="_Toc195374267"/>
      <w:bookmarkStart w:id="3784" w:name="_Toc207815321"/>
      <w:r w:rsidRPr="000E1D0D">
        <w:rPr>
          <w:noProof/>
          <w:lang w:eastAsia="zh-CN"/>
        </w:rPr>
        <w:t>6.5</w:t>
      </w:r>
      <w:r w:rsidRPr="000E1D0D">
        <w:t>.6.2.1</w:t>
      </w:r>
      <w:r w:rsidRPr="000E1D0D">
        <w:tab/>
        <w:t>Introduction</w:t>
      </w:r>
      <w:bookmarkEnd w:id="3777"/>
      <w:bookmarkEnd w:id="3778"/>
      <w:bookmarkEnd w:id="3779"/>
      <w:bookmarkEnd w:id="3780"/>
      <w:bookmarkEnd w:id="3781"/>
      <w:bookmarkEnd w:id="3782"/>
      <w:bookmarkEnd w:id="3783"/>
      <w:bookmarkEnd w:id="3784"/>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785" w:name="_Toc148177031"/>
      <w:bookmarkStart w:id="3786" w:name="_Toc151379494"/>
      <w:bookmarkStart w:id="3787" w:name="_Toc151445675"/>
      <w:bookmarkStart w:id="3788" w:name="_Toc160470758"/>
      <w:bookmarkStart w:id="3789" w:name="_Toc164873902"/>
      <w:bookmarkStart w:id="3790" w:name="_Toc180306540"/>
      <w:bookmarkStart w:id="3791" w:name="_Toc195374268"/>
      <w:bookmarkStart w:id="3792" w:name="_Toc207815322"/>
      <w:r w:rsidRPr="000E1D0D">
        <w:rPr>
          <w:noProof/>
          <w:lang w:eastAsia="zh-CN"/>
        </w:rPr>
        <w:lastRenderedPageBreak/>
        <w:t>6.5</w:t>
      </w:r>
      <w:r w:rsidRPr="000E1D0D">
        <w:t>.6.2.2</w:t>
      </w:r>
      <w:r w:rsidRPr="000E1D0D">
        <w:tab/>
        <w:t>Type: PolicyConfig</w:t>
      </w:r>
      <w:bookmarkEnd w:id="3785"/>
      <w:bookmarkEnd w:id="3786"/>
      <w:bookmarkEnd w:id="3787"/>
      <w:bookmarkEnd w:id="3788"/>
      <w:bookmarkEnd w:id="3789"/>
      <w:bookmarkEnd w:id="3790"/>
      <w:bookmarkEnd w:id="3791"/>
      <w:bookmarkEnd w:id="3792"/>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793" w:name="_Hlk146052388"/>
            <w:r w:rsidRPr="000E1D0D">
              <w:rPr>
                <w:lang w:eastAsia="zh-CN"/>
              </w:rPr>
              <w:t>sealddPol</w:t>
            </w:r>
            <w:bookmarkEnd w:id="3793"/>
          </w:p>
        </w:tc>
        <w:tc>
          <w:tcPr>
            <w:tcW w:w="1417" w:type="dxa"/>
            <w:vAlign w:val="center"/>
          </w:tcPr>
          <w:p w14:paraId="7075C8F7" w14:textId="77777777" w:rsidR="00A96052" w:rsidRPr="000E1D0D" w:rsidRDefault="00A96052" w:rsidP="000237A7">
            <w:pPr>
              <w:pStyle w:val="TAL"/>
            </w:pPr>
            <w:bookmarkStart w:id="3794" w:name="_Hlk146052393"/>
            <w:r w:rsidRPr="000E1D0D">
              <w:t>SealddPolicy</w:t>
            </w:r>
            <w:bookmarkEnd w:id="3794"/>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795" w:name="_Toc148177032"/>
      <w:bookmarkStart w:id="3796" w:name="_Toc151379495"/>
      <w:bookmarkStart w:id="3797" w:name="_Toc151445676"/>
      <w:bookmarkStart w:id="3798" w:name="_Toc160470759"/>
      <w:bookmarkStart w:id="3799" w:name="_Toc164873903"/>
      <w:bookmarkStart w:id="3800" w:name="_Toc180306541"/>
      <w:bookmarkStart w:id="3801" w:name="_Toc195374269"/>
      <w:bookmarkStart w:id="3802" w:name="_Toc207815323"/>
      <w:r w:rsidRPr="000E1D0D">
        <w:rPr>
          <w:noProof/>
          <w:lang w:eastAsia="zh-CN"/>
        </w:rPr>
        <w:t>6.5</w:t>
      </w:r>
      <w:r w:rsidRPr="000E1D0D">
        <w:t>.6.2.3</w:t>
      </w:r>
      <w:r w:rsidRPr="000E1D0D">
        <w:tab/>
        <w:t>Type: PolicyConfigPatch</w:t>
      </w:r>
      <w:bookmarkEnd w:id="3795"/>
      <w:bookmarkEnd w:id="3796"/>
      <w:bookmarkEnd w:id="3797"/>
      <w:bookmarkEnd w:id="3798"/>
      <w:bookmarkEnd w:id="3799"/>
      <w:bookmarkEnd w:id="3800"/>
      <w:bookmarkEnd w:id="3801"/>
      <w:bookmarkEnd w:id="3802"/>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803" w:name="_Toc148177033"/>
      <w:bookmarkStart w:id="3804" w:name="_Toc151379496"/>
      <w:bookmarkStart w:id="3805" w:name="_Toc151445677"/>
      <w:bookmarkStart w:id="3806" w:name="_Toc160470760"/>
      <w:bookmarkStart w:id="3807" w:name="_Toc164873904"/>
      <w:bookmarkStart w:id="3808" w:name="_Toc180306542"/>
      <w:bookmarkStart w:id="3809" w:name="_Toc195374270"/>
      <w:bookmarkStart w:id="3810" w:name="_Toc207815324"/>
      <w:r w:rsidRPr="000E1D0D">
        <w:rPr>
          <w:noProof/>
          <w:lang w:eastAsia="zh-CN"/>
        </w:rPr>
        <w:lastRenderedPageBreak/>
        <w:t>6.5</w:t>
      </w:r>
      <w:r w:rsidRPr="000E1D0D">
        <w:t>.6.2.4</w:t>
      </w:r>
      <w:r w:rsidRPr="000E1D0D">
        <w:tab/>
        <w:t>Type: SealddPolicy</w:t>
      </w:r>
      <w:bookmarkEnd w:id="3803"/>
      <w:bookmarkEnd w:id="3804"/>
      <w:bookmarkEnd w:id="3805"/>
      <w:bookmarkEnd w:id="3806"/>
      <w:bookmarkEnd w:id="3807"/>
      <w:bookmarkEnd w:id="3808"/>
      <w:bookmarkEnd w:id="3809"/>
      <w:bookmarkEnd w:id="3810"/>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811" w:name="_Hlk146052550"/>
            <w:r w:rsidRPr="000E1D0D">
              <w:t>qualGuar</w:t>
            </w:r>
            <w:bookmarkEnd w:id="3811"/>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812" w:name="_Hlk146052555"/>
            <w:r w:rsidRPr="000E1D0D">
              <w:t>bdwC</w:t>
            </w:r>
            <w:bookmarkEnd w:id="3812"/>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813" w:name="_Toc160470761"/>
      <w:bookmarkStart w:id="3814" w:name="_Toc164873905"/>
      <w:bookmarkStart w:id="3815" w:name="_Toc180306543"/>
      <w:bookmarkStart w:id="3816" w:name="_Toc195374271"/>
      <w:bookmarkStart w:id="3817" w:name="_Toc148177034"/>
      <w:bookmarkStart w:id="3818" w:name="_Toc151379497"/>
      <w:bookmarkStart w:id="3819" w:name="_Toc151445678"/>
      <w:bookmarkStart w:id="3820" w:name="_Toc207815325"/>
      <w:r w:rsidRPr="000E1D0D">
        <w:rPr>
          <w:noProof/>
          <w:lang w:eastAsia="zh-CN"/>
        </w:rPr>
        <w:t>6.5</w:t>
      </w:r>
      <w:r w:rsidRPr="000E1D0D">
        <w:t>.6.2.</w:t>
      </w:r>
      <w:r>
        <w:t>5</w:t>
      </w:r>
      <w:r w:rsidRPr="000E1D0D">
        <w:tab/>
        <w:t>Type: QualGuarPolicy</w:t>
      </w:r>
      <w:bookmarkEnd w:id="3813"/>
      <w:bookmarkEnd w:id="3814"/>
      <w:bookmarkEnd w:id="3815"/>
      <w:bookmarkEnd w:id="3816"/>
      <w:bookmarkEnd w:id="3820"/>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821" w:name="_Toc160470762"/>
      <w:bookmarkStart w:id="3822" w:name="_Toc164873906"/>
      <w:bookmarkStart w:id="3823" w:name="_Toc180306544"/>
      <w:bookmarkStart w:id="3824" w:name="_Toc195374272"/>
      <w:bookmarkStart w:id="3825" w:name="_Toc207815326"/>
      <w:r w:rsidRPr="000E1D0D">
        <w:rPr>
          <w:noProof/>
          <w:lang w:eastAsia="zh-CN"/>
        </w:rPr>
        <w:t>6.5</w:t>
      </w:r>
      <w:r w:rsidRPr="000E1D0D">
        <w:t>.6.2.</w:t>
      </w:r>
      <w:r>
        <w:t>6</w:t>
      </w:r>
      <w:r w:rsidRPr="000E1D0D">
        <w:tab/>
        <w:t>Type: QualGuar</w:t>
      </w:r>
      <w:r>
        <w:t>Thresh</w:t>
      </w:r>
      <w:bookmarkEnd w:id="3821"/>
      <w:bookmarkEnd w:id="3822"/>
      <w:bookmarkEnd w:id="3823"/>
      <w:bookmarkEnd w:id="3824"/>
      <w:bookmarkEnd w:id="3825"/>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826" w:name="_Toc195374273"/>
      <w:bookmarkStart w:id="3827" w:name="_Toc160470763"/>
      <w:bookmarkStart w:id="3828" w:name="_Toc164873907"/>
      <w:bookmarkStart w:id="3829" w:name="_Toc207815327"/>
      <w:r w:rsidRPr="00011EFF">
        <w:rPr>
          <w:noProof/>
          <w:lang w:eastAsia="zh-CN"/>
        </w:rPr>
        <w:lastRenderedPageBreak/>
        <w:t>6.5</w:t>
      </w:r>
      <w:r w:rsidRPr="00011EFF">
        <w:t>.6.2.</w:t>
      </w:r>
      <w:r w:rsidRPr="008E7769">
        <w:t>7</w:t>
      </w:r>
      <w:r w:rsidRPr="008E7769">
        <w:tab/>
        <w:t>Type: GeofencingPolicy</w:t>
      </w:r>
      <w:bookmarkEnd w:id="3826"/>
      <w:bookmarkEnd w:id="3829"/>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3830" w:name="_Toc195374274"/>
      <w:bookmarkStart w:id="3831" w:name="_Toc207815328"/>
      <w:r w:rsidRPr="00011EFF">
        <w:rPr>
          <w:noProof/>
          <w:lang w:eastAsia="zh-CN"/>
        </w:rPr>
        <w:t>6.5</w:t>
      </w:r>
      <w:r w:rsidRPr="00011EFF">
        <w:t>.6.2</w:t>
      </w:r>
      <w:r w:rsidRPr="00030470">
        <w:t>.8</w:t>
      </w:r>
      <w:r w:rsidRPr="00030470">
        <w:tab/>
        <w:t>Type: GeofencingArea</w:t>
      </w:r>
      <w:bookmarkEnd w:id="3830"/>
      <w:bookmarkEnd w:id="3831"/>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832" w:name="_Toc180306545"/>
      <w:bookmarkStart w:id="3833" w:name="_Toc195374275"/>
      <w:bookmarkStart w:id="3834" w:name="_Toc207815329"/>
      <w:r w:rsidRPr="000E1D0D">
        <w:rPr>
          <w:noProof/>
          <w:lang w:eastAsia="zh-CN"/>
        </w:rPr>
        <w:t>6.5</w:t>
      </w:r>
      <w:r w:rsidRPr="000E1D0D">
        <w:t>.6.2</w:t>
      </w:r>
      <w:r w:rsidRPr="006E6517">
        <w:t>.</w:t>
      </w:r>
      <w:r>
        <w:t>9</w:t>
      </w:r>
      <w:r w:rsidRPr="006E6517">
        <w:tab/>
        <w:t>Type: MultiModalSealddPolicy</w:t>
      </w:r>
      <w:bookmarkEnd w:id="3832"/>
      <w:bookmarkEnd w:id="3833"/>
      <w:bookmarkEnd w:id="3834"/>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77777777" w:rsidR="00533DBE" w:rsidRDefault="00533DBE" w:rsidP="0086039D">
            <w:pPr>
              <w:pStyle w:val="TAL"/>
              <w:rPr>
                <w:lang w:eastAsia="zh-CN"/>
              </w:rPr>
            </w:pPr>
            <w:r>
              <w:rPr>
                <w:rFonts w:cs="Arial"/>
                <w:szCs w:val="18"/>
              </w:rPr>
              <w:t>(NOTE)</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77777777" w:rsidR="008672F9" w:rsidRDefault="008672F9" w:rsidP="00231A67">
            <w:pPr>
              <w:pStyle w:val="TAL"/>
              <w:rPr>
                <w:lang w:eastAsia="zh-CN"/>
              </w:rPr>
            </w:pPr>
            <w:r>
              <w:rPr>
                <w:rFonts w:cs="Arial"/>
                <w:szCs w:val="18"/>
              </w:rPr>
              <w:t>(NOTE)</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554FB1DA" w14:textId="77777777" w:rsidR="00826FFF" w:rsidRPr="00826FFF" w:rsidRDefault="00826FFF" w:rsidP="00826FFF">
      <w:pPr>
        <w:pStyle w:val="Heading5"/>
      </w:pPr>
      <w:bookmarkStart w:id="3835" w:name="_Toc168595877"/>
      <w:bookmarkStart w:id="3836" w:name="_Toc195374276"/>
      <w:bookmarkStart w:id="3837" w:name="_Toc168595878"/>
      <w:bookmarkStart w:id="3838" w:name="_Toc180306546"/>
      <w:bookmarkStart w:id="3839" w:name="_Toc207815330"/>
      <w:r w:rsidRPr="000E1D0D">
        <w:rPr>
          <w:noProof/>
          <w:lang w:eastAsia="zh-CN"/>
        </w:rPr>
        <w:lastRenderedPageBreak/>
        <w:t>6.5</w:t>
      </w:r>
      <w:r w:rsidRPr="000E1D0D">
        <w:t>.6.2</w:t>
      </w:r>
      <w:r w:rsidRPr="00826FFF">
        <w:t>.10</w:t>
      </w:r>
      <w:r w:rsidRPr="00826FFF">
        <w:tab/>
        <w:t xml:space="preserve">Type: </w:t>
      </w:r>
      <w:bookmarkEnd w:id="3835"/>
      <w:r w:rsidRPr="00826FFF">
        <w:rPr>
          <w:lang w:eastAsia="zh-CN"/>
        </w:rPr>
        <w:t>TempPolicy</w:t>
      </w:r>
      <w:bookmarkEnd w:id="3836"/>
      <w:bookmarkEnd w:id="3839"/>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840" w:name="_Toc195374277"/>
      <w:bookmarkStart w:id="3841" w:name="_Toc207815331"/>
      <w:r w:rsidRPr="000E1D0D">
        <w:rPr>
          <w:noProof/>
          <w:lang w:eastAsia="zh-CN"/>
        </w:rPr>
        <w:t>6.5</w:t>
      </w:r>
      <w:r w:rsidRPr="000E1D0D">
        <w:t>.6.2.</w:t>
      </w:r>
      <w:r>
        <w:t>1</w:t>
      </w:r>
      <w:r w:rsidR="00B22133">
        <w:t>1</w:t>
      </w:r>
      <w:r w:rsidRPr="000E1D0D">
        <w:tab/>
        <w:t xml:space="preserve">Type: </w:t>
      </w:r>
      <w:bookmarkEnd w:id="3837"/>
      <w:r>
        <w:t>Non3gppAccessMeasPol</w:t>
      </w:r>
      <w:bookmarkEnd w:id="3840"/>
      <w:bookmarkEnd w:id="3841"/>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842" w:name="_Toc195374278"/>
      <w:bookmarkStart w:id="3843" w:name="_Toc207815332"/>
      <w:r w:rsidRPr="000E1D0D">
        <w:rPr>
          <w:noProof/>
          <w:lang w:eastAsia="zh-CN"/>
        </w:rPr>
        <w:t>6.5</w:t>
      </w:r>
      <w:r w:rsidRPr="000E1D0D">
        <w:t>.6.2.</w:t>
      </w:r>
      <w:r>
        <w:t>1</w:t>
      </w:r>
      <w:r w:rsidR="00B22133">
        <w:t>2</w:t>
      </w:r>
      <w:r w:rsidRPr="000E1D0D">
        <w:tab/>
        <w:t xml:space="preserve">Type: </w:t>
      </w:r>
      <w:r>
        <w:t>Signal</w:t>
      </w:r>
      <w:r>
        <w:rPr>
          <w:lang w:eastAsia="zh-CN"/>
        </w:rPr>
        <w:t>Strength</w:t>
      </w:r>
      <w:bookmarkEnd w:id="3842"/>
      <w:bookmarkEnd w:id="3843"/>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844" w:name="_Toc195374279"/>
      <w:bookmarkStart w:id="3845" w:name="_Toc207815333"/>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844"/>
      <w:bookmarkEnd w:id="3845"/>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3846" w:name="_Toc195374280"/>
      <w:bookmarkStart w:id="3847" w:name="_Toc207815334"/>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3846"/>
      <w:bookmarkEnd w:id="3847"/>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77777777" w:rsidR="003B4812" w:rsidRDefault="003B4812" w:rsidP="0086039D">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77777777" w:rsidR="003B4812" w:rsidRDefault="003B4812" w:rsidP="0086039D">
            <w:pPr>
              <w:pStyle w:val="TAL"/>
              <w:rPr>
                <w:rFonts w:cs="Arial"/>
                <w:szCs w:val="18"/>
              </w:rPr>
            </w:pPr>
          </w:p>
          <w:p w14:paraId="6CD80CD3"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77777777" w:rsidR="003B4812" w:rsidRDefault="003B4812"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77777777" w:rsidR="003B4812" w:rsidRDefault="003B4812" w:rsidP="0086039D">
            <w:pPr>
              <w:pStyle w:val="TAL"/>
              <w:rPr>
                <w:rFonts w:cs="Arial"/>
                <w:szCs w:val="18"/>
              </w:rPr>
            </w:pPr>
          </w:p>
          <w:p w14:paraId="33891C45"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14:paraId="2E4E7D77" w14:textId="77777777" w:rsidTr="0086039D">
        <w:trPr>
          <w:jc w:val="center"/>
        </w:trPr>
        <w:tc>
          <w:tcPr>
            <w:tcW w:w="9524" w:type="dxa"/>
            <w:gridSpan w:val="6"/>
            <w:vAlign w:val="center"/>
          </w:tcPr>
          <w:p w14:paraId="2629D7F4" w14:textId="77777777" w:rsidR="003B4812" w:rsidRPr="000E1D0D" w:rsidRDefault="003B4812" w:rsidP="0086039D">
            <w:pPr>
              <w:pStyle w:val="TAN"/>
              <w:rPr>
                <w:rFonts w:cs="Arial"/>
                <w:szCs w:val="18"/>
              </w:rPr>
            </w:pPr>
            <w:r>
              <w:rPr>
                <w:rFonts w:cs="Arial" w:hint="eastAsia"/>
                <w:szCs w:val="18"/>
              </w:rPr>
              <w:t>N</w:t>
            </w:r>
            <w:r>
              <w:rPr>
                <w:rFonts w:cs="Arial"/>
                <w:szCs w:val="18"/>
              </w:rPr>
              <w:t>OTE:</w:t>
            </w:r>
            <w:r>
              <w:rPr>
                <w:lang w:val="en-US" w:eastAsia="zh-CN"/>
              </w:rPr>
              <w:tab/>
              <w:t>These attributes shall not be set to the same value</w:t>
            </w:r>
            <w:r>
              <w:rPr>
                <w:lang w:eastAsia="zh-CN"/>
              </w:rPr>
              <w:t>.</w:t>
            </w: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3848" w:name="_Toc195374281"/>
      <w:bookmarkStart w:id="3849" w:name="_Toc207815335"/>
      <w:r w:rsidRPr="000E1D0D">
        <w:rPr>
          <w:noProof/>
          <w:lang w:eastAsia="zh-CN"/>
        </w:rPr>
        <w:t>6.5</w:t>
      </w:r>
      <w:r w:rsidRPr="000E1D0D">
        <w:t>.6.2</w:t>
      </w:r>
      <w:r w:rsidRPr="00826FFF">
        <w:t>.1</w:t>
      </w:r>
      <w:r>
        <w:t>5</w:t>
      </w:r>
      <w:r w:rsidRPr="00826FFF">
        <w:tab/>
        <w:t xml:space="preserve">Type: </w:t>
      </w:r>
      <w:r>
        <w:rPr>
          <w:lang w:eastAsia="zh-CN"/>
        </w:rPr>
        <w:t>AlignmentPolicy</w:t>
      </w:r>
      <w:bookmarkEnd w:id="3848"/>
      <w:bookmarkEnd w:id="3849"/>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3850" w:name="_Toc195374282"/>
      <w:bookmarkStart w:id="3851" w:name="_Toc207815336"/>
      <w:r w:rsidRPr="000E1D0D">
        <w:rPr>
          <w:noProof/>
          <w:lang w:eastAsia="zh-CN"/>
        </w:rPr>
        <w:t>6.5</w:t>
      </w:r>
      <w:r w:rsidRPr="000E1D0D">
        <w:t>.6.2</w:t>
      </w:r>
      <w:r w:rsidRPr="00826FFF">
        <w:t>.1</w:t>
      </w:r>
      <w:r>
        <w:t>6</w:t>
      </w:r>
      <w:r w:rsidRPr="00826FFF">
        <w:tab/>
        <w:t xml:space="preserve">Type: </w:t>
      </w:r>
      <w:r>
        <w:rPr>
          <w:lang w:eastAsia="zh-CN"/>
        </w:rPr>
        <w:t>UEToUEPolicy</w:t>
      </w:r>
      <w:bookmarkEnd w:id="3850"/>
      <w:bookmarkEnd w:id="3851"/>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77777777" w:rsidR="008672F9" w:rsidRPr="000E1D0D" w:rsidRDefault="008672F9" w:rsidP="00231A67">
            <w:pPr>
              <w:pStyle w:val="TAL"/>
            </w:pPr>
            <w:r>
              <w:t>proxThresh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77777777"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4537AB7" w14:textId="77777777" w:rsidR="008672F9" w:rsidRPr="000E1D0D" w:rsidRDefault="008672F9" w:rsidP="00231A67">
            <w:pPr>
              <w:pStyle w:val="TAL"/>
              <w:rPr>
                <w:rFonts w:cs="Arial"/>
                <w:szCs w:val="18"/>
              </w:rPr>
            </w:pPr>
          </w:p>
        </w:tc>
      </w:tr>
      <w:tr w:rsidR="008672F9" w:rsidRPr="000E1D0D" w14:paraId="1F426AF5" w14:textId="77777777" w:rsidTr="00231A67">
        <w:trPr>
          <w:jc w:val="center"/>
        </w:trPr>
        <w:tc>
          <w:tcPr>
            <w:tcW w:w="1552" w:type="dxa"/>
            <w:vAlign w:val="center"/>
          </w:tcPr>
          <w:p w14:paraId="1DFAE7A3" w14:textId="77777777" w:rsidR="008672F9" w:rsidRDefault="008672F9" w:rsidP="00231A67">
            <w:pPr>
              <w:pStyle w:val="TAL"/>
            </w:pPr>
            <w:r>
              <w:t>q</w:t>
            </w:r>
            <w:r w:rsidRPr="00EF3043">
              <w:t>o</w:t>
            </w:r>
            <w:r>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77777777" w:rsidR="008672F9" w:rsidRPr="00EF3043" w:rsidRDefault="008672F9" w:rsidP="00231A67">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77777777" w:rsidR="008672F9" w:rsidRPr="00EF3043" w:rsidRDefault="008672F9" w:rsidP="00231A67">
            <w:pPr>
              <w:pStyle w:val="TAL"/>
              <w:rPr>
                <w:rFonts w:cs="Arial"/>
                <w:szCs w:val="18"/>
              </w:rPr>
            </w:pPr>
            <w:r w:rsidRPr="00EF3043">
              <w:rPr>
                <w:rFonts w:cs="Arial"/>
                <w:szCs w:val="18"/>
              </w:rPr>
              <w:t>(NOTE)</w:t>
            </w:r>
          </w:p>
        </w:tc>
        <w:tc>
          <w:tcPr>
            <w:tcW w:w="1310" w:type="dxa"/>
            <w:vAlign w:val="center"/>
          </w:tcPr>
          <w:p w14:paraId="6D598B50" w14:textId="77777777" w:rsidR="008672F9" w:rsidRPr="000E1D0D" w:rsidRDefault="008672F9" w:rsidP="00231A67">
            <w:pPr>
              <w:pStyle w:val="TAL"/>
              <w:rPr>
                <w:rFonts w:cs="Arial"/>
                <w:szCs w:val="18"/>
              </w:rPr>
            </w:pPr>
          </w:p>
        </w:tc>
      </w:tr>
      <w:tr w:rsidR="008672F9" w:rsidRPr="000E1D0D" w14:paraId="065A22F8" w14:textId="77777777" w:rsidTr="00231A67">
        <w:trPr>
          <w:jc w:val="center"/>
        </w:trPr>
        <w:tc>
          <w:tcPr>
            <w:tcW w:w="1552" w:type="dxa"/>
            <w:vAlign w:val="center"/>
          </w:tcPr>
          <w:p w14:paraId="520E0C40" w14:textId="77777777" w:rsidR="008672F9" w:rsidRPr="000E1D0D" w:rsidRDefault="008672F9" w:rsidP="00231A67">
            <w:pPr>
              <w:pStyle w:val="TAL"/>
            </w:pPr>
            <w:r>
              <w:t>q</w:t>
            </w:r>
            <w:r w:rsidRPr="00EF3043">
              <w:t>o</w:t>
            </w:r>
            <w:r>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7777777"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A25C743" w14:textId="77777777" w:rsidR="008672F9" w:rsidRPr="000E1D0D" w:rsidRDefault="008672F9" w:rsidP="00231A67">
            <w:pPr>
              <w:pStyle w:val="TAL"/>
              <w:rPr>
                <w:rFonts w:cs="Arial"/>
                <w:szCs w:val="18"/>
              </w:rPr>
            </w:pPr>
          </w:p>
        </w:tc>
      </w:tr>
      <w:tr w:rsidR="008672F9" w:rsidRPr="000E1D0D" w14:paraId="49F521D0" w14:textId="77777777" w:rsidTr="00231A67">
        <w:trPr>
          <w:jc w:val="center"/>
        </w:trPr>
        <w:tc>
          <w:tcPr>
            <w:tcW w:w="9524" w:type="dxa"/>
            <w:gridSpan w:val="6"/>
            <w:vAlign w:val="center"/>
          </w:tcPr>
          <w:p w14:paraId="4AFC3E76" w14:textId="77777777" w:rsidR="008672F9" w:rsidRPr="000E1D0D" w:rsidRDefault="008672F9" w:rsidP="00231A67">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3852" w:name="_Toc195374283"/>
      <w:bookmarkStart w:id="3853" w:name="_Toc168595830"/>
      <w:bookmarkStart w:id="3854" w:name="_Toc180146857"/>
      <w:bookmarkStart w:id="3855" w:name="_Toc180249355"/>
      <w:bookmarkStart w:id="3856" w:name="_Toc183379309"/>
      <w:bookmarkStart w:id="3857" w:name="_Toc192863164"/>
      <w:bookmarkStart w:id="3858" w:name="_Toc207815337"/>
      <w:r w:rsidRPr="00EF3043">
        <w:lastRenderedPageBreak/>
        <w:t>6.6.6</w:t>
      </w:r>
      <w:r w:rsidRPr="001051AE">
        <w:t>.2.</w:t>
      </w:r>
      <w:r>
        <w:t>17</w:t>
      </w:r>
      <w:r w:rsidRPr="001051AE">
        <w:tab/>
        <w:t xml:space="preserve">Type: </w:t>
      </w:r>
      <w:r>
        <w:t>Proximity</w:t>
      </w:r>
      <w:r w:rsidRPr="001051AE">
        <w:t>Thresholds</w:t>
      </w:r>
      <w:bookmarkEnd w:id="3852"/>
      <w:bookmarkEnd w:id="3858"/>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3859" w:name="_Toc195374284"/>
      <w:bookmarkStart w:id="3860" w:name="_Toc207815338"/>
      <w:r w:rsidRPr="000E1D0D">
        <w:rPr>
          <w:noProof/>
          <w:lang w:eastAsia="zh-CN"/>
        </w:rPr>
        <w:lastRenderedPageBreak/>
        <w:t>6.5</w:t>
      </w:r>
      <w:r w:rsidRPr="000E1D0D">
        <w:t>.6.2</w:t>
      </w:r>
      <w:r w:rsidRPr="00826FFF">
        <w:t>.1</w:t>
      </w:r>
      <w:r>
        <w:t>8</w:t>
      </w:r>
      <w:r w:rsidRPr="001051AE">
        <w:tab/>
        <w:t xml:space="preserve">Type: </w:t>
      </w:r>
      <w:bookmarkEnd w:id="3853"/>
      <w:r w:rsidRPr="001051AE">
        <w:t>Qo</w:t>
      </w:r>
      <w:r>
        <w:t>S</w:t>
      </w:r>
      <w:r w:rsidRPr="001051AE">
        <w:t>Thresholds</w:t>
      </w:r>
      <w:bookmarkEnd w:id="3854"/>
      <w:bookmarkEnd w:id="3855"/>
      <w:bookmarkEnd w:id="3856"/>
      <w:bookmarkEnd w:id="3857"/>
      <w:bookmarkEnd w:id="3859"/>
      <w:bookmarkEnd w:id="3860"/>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3861" w:name="_Toc192863165"/>
      <w:bookmarkStart w:id="3862" w:name="_Toc195374285"/>
      <w:bookmarkStart w:id="3863" w:name="_Toc207815339"/>
      <w:r w:rsidRPr="00EF3043">
        <w:lastRenderedPageBreak/>
        <w:t>6.6.6</w:t>
      </w:r>
      <w:r w:rsidRPr="001051AE">
        <w:t>.2.</w:t>
      </w:r>
      <w:r>
        <w:t>19</w:t>
      </w:r>
      <w:r w:rsidRPr="001051AE">
        <w:tab/>
        <w:t>Type: Qo</w:t>
      </w:r>
      <w:r>
        <w:t>E</w:t>
      </w:r>
      <w:r w:rsidRPr="001051AE">
        <w:t>Thresholds</w:t>
      </w:r>
      <w:bookmarkEnd w:id="3861"/>
      <w:bookmarkEnd w:id="3862"/>
      <w:bookmarkEnd w:id="3863"/>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3864" w:name="_Toc195374286"/>
      <w:bookmarkStart w:id="3865" w:name="_Toc207815340"/>
      <w:r w:rsidRPr="000E1D0D">
        <w:rPr>
          <w:noProof/>
          <w:lang w:eastAsia="zh-CN"/>
        </w:rPr>
        <w:t>6.5</w:t>
      </w:r>
      <w:r w:rsidRPr="000E1D0D">
        <w:rPr>
          <w:lang w:val="en-US"/>
        </w:rPr>
        <w:t>.6.3</w:t>
      </w:r>
      <w:r w:rsidRPr="000E1D0D">
        <w:rPr>
          <w:lang w:val="en-US"/>
        </w:rPr>
        <w:tab/>
        <w:t>Simple data types and enumerations</w:t>
      </w:r>
      <w:bookmarkEnd w:id="3817"/>
      <w:bookmarkEnd w:id="3818"/>
      <w:bookmarkEnd w:id="3819"/>
      <w:bookmarkEnd w:id="3827"/>
      <w:bookmarkEnd w:id="3828"/>
      <w:bookmarkEnd w:id="3838"/>
      <w:bookmarkEnd w:id="3864"/>
      <w:bookmarkEnd w:id="3865"/>
    </w:p>
    <w:p w14:paraId="494B8E19" w14:textId="77777777" w:rsidR="00A96052" w:rsidRPr="000E1D0D" w:rsidRDefault="00A96052" w:rsidP="00A96052">
      <w:pPr>
        <w:pStyle w:val="Heading5"/>
      </w:pPr>
      <w:bookmarkStart w:id="3866" w:name="_Toc148177035"/>
      <w:bookmarkStart w:id="3867" w:name="_Toc151379498"/>
      <w:bookmarkStart w:id="3868" w:name="_Toc151445679"/>
      <w:bookmarkStart w:id="3869" w:name="_Toc160470764"/>
      <w:bookmarkStart w:id="3870" w:name="_Toc164873908"/>
      <w:bookmarkStart w:id="3871" w:name="_Toc180306547"/>
      <w:bookmarkStart w:id="3872" w:name="_Toc195374287"/>
      <w:bookmarkStart w:id="3873" w:name="_Toc207815341"/>
      <w:r w:rsidRPr="000E1D0D">
        <w:rPr>
          <w:noProof/>
          <w:lang w:eastAsia="zh-CN"/>
        </w:rPr>
        <w:t>6.5</w:t>
      </w:r>
      <w:r w:rsidRPr="000E1D0D">
        <w:t>.6.3.1</w:t>
      </w:r>
      <w:r w:rsidRPr="000E1D0D">
        <w:tab/>
        <w:t>Introduction</w:t>
      </w:r>
      <w:bookmarkEnd w:id="3866"/>
      <w:bookmarkEnd w:id="3867"/>
      <w:bookmarkEnd w:id="3868"/>
      <w:bookmarkEnd w:id="3869"/>
      <w:bookmarkEnd w:id="3870"/>
      <w:bookmarkEnd w:id="3871"/>
      <w:bookmarkEnd w:id="3872"/>
      <w:bookmarkEnd w:id="3873"/>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874" w:name="_Toc148177036"/>
      <w:bookmarkStart w:id="3875" w:name="_Toc151379499"/>
      <w:bookmarkStart w:id="3876" w:name="_Toc151445680"/>
      <w:bookmarkStart w:id="3877" w:name="_Toc160470765"/>
      <w:bookmarkStart w:id="3878" w:name="_Toc164873909"/>
      <w:bookmarkStart w:id="3879" w:name="_Toc180306548"/>
      <w:bookmarkStart w:id="3880" w:name="_Toc195374288"/>
      <w:bookmarkStart w:id="3881" w:name="_Toc207815342"/>
      <w:r w:rsidRPr="000E1D0D">
        <w:rPr>
          <w:noProof/>
          <w:lang w:eastAsia="zh-CN"/>
        </w:rPr>
        <w:t>6.5</w:t>
      </w:r>
      <w:r w:rsidRPr="000E1D0D">
        <w:t>.6.3.2</w:t>
      </w:r>
      <w:r w:rsidRPr="000E1D0D">
        <w:tab/>
        <w:t>Simple data types</w:t>
      </w:r>
      <w:bookmarkEnd w:id="3874"/>
      <w:bookmarkEnd w:id="3875"/>
      <w:bookmarkEnd w:id="3876"/>
      <w:bookmarkEnd w:id="3877"/>
      <w:bookmarkEnd w:id="3878"/>
      <w:bookmarkEnd w:id="3879"/>
      <w:bookmarkEnd w:id="3880"/>
      <w:bookmarkEnd w:id="3881"/>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882" w:name="_Toc148177038"/>
      <w:bookmarkStart w:id="3883" w:name="_Toc151379502"/>
      <w:bookmarkStart w:id="3884" w:name="_Toc151445683"/>
      <w:bookmarkStart w:id="3885" w:name="_Toc160470766"/>
      <w:bookmarkStart w:id="3886" w:name="_Toc164873910"/>
      <w:bookmarkStart w:id="3887" w:name="_Toc180306549"/>
      <w:bookmarkStart w:id="3888" w:name="_Toc195374289"/>
      <w:bookmarkStart w:id="3889" w:name="_Toc207815343"/>
      <w:r w:rsidRPr="000E1D0D">
        <w:t>6.5.6.3.</w:t>
      </w:r>
      <w:r w:rsidR="00E53F99">
        <w:t>3</w:t>
      </w:r>
      <w:r w:rsidRPr="000E1D0D">
        <w:tab/>
        <w:t>Enumeration: BdwCtrlPolicy</w:t>
      </w:r>
      <w:bookmarkEnd w:id="3882"/>
      <w:bookmarkEnd w:id="3883"/>
      <w:bookmarkEnd w:id="3884"/>
      <w:bookmarkEnd w:id="3885"/>
      <w:bookmarkEnd w:id="3886"/>
      <w:bookmarkEnd w:id="3887"/>
      <w:bookmarkEnd w:id="3888"/>
      <w:bookmarkEnd w:id="3889"/>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890" w:name="_Toc195374290"/>
      <w:bookmarkStart w:id="3891" w:name="_Toc148177039"/>
      <w:bookmarkStart w:id="3892" w:name="_Toc151379503"/>
      <w:bookmarkStart w:id="3893" w:name="_Toc151445684"/>
      <w:bookmarkStart w:id="3894" w:name="_Toc160470767"/>
      <w:bookmarkStart w:id="3895" w:name="_Toc164873911"/>
      <w:bookmarkStart w:id="3896" w:name="_Toc207815344"/>
      <w:r w:rsidRPr="00011EFF">
        <w:t>6.5.6.3</w:t>
      </w:r>
      <w:r w:rsidRPr="00030470">
        <w:t>.</w:t>
      </w:r>
      <w:r w:rsidRPr="00C44396">
        <w:t>4</w:t>
      </w:r>
      <w:r w:rsidRPr="00030470">
        <w:tab/>
        <w:t xml:space="preserve">Enumeration: </w:t>
      </w:r>
      <w:r w:rsidRPr="00395050">
        <w:t>GeoPolAction</w:t>
      </w:r>
      <w:bookmarkEnd w:id="3890"/>
      <w:bookmarkEnd w:id="3896"/>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3897" w:name="_Toc180306550"/>
      <w:bookmarkStart w:id="3898" w:name="_Toc195374291"/>
      <w:bookmarkStart w:id="3899" w:name="_Toc207815345"/>
      <w:r w:rsidRPr="00011EFF">
        <w:lastRenderedPageBreak/>
        <w:t>6.5.6.3</w:t>
      </w:r>
      <w:r w:rsidRPr="00030470">
        <w:t>.</w:t>
      </w:r>
      <w:r>
        <w:t>5</w:t>
      </w:r>
      <w:r w:rsidRPr="00030470">
        <w:tab/>
        <w:t xml:space="preserve">Enumeration: </w:t>
      </w:r>
      <w:r w:rsidRPr="00E654DB">
        <w:t>MultiModalFlowType</w:t>
      </w:r>
      <w:bookmarkEnd w:id="3899"/>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260F2D8B" w14:textId="77777777" w:rsidR="00346477" w:rsidRPr="000E1D0D" w:rsidRDefault="00346477" w:rsidP="00346477">
      <w:pPr>
        <w:pStyle w:val="EditorsNote"/>
      </w:pPr>
      <w:r w:rsidRPr="007C644D">
        <w:t>Editor's Note:</w:t>
      </w:r>
      <w:r w:rsidRPr="007C644D">
        <w:tab/>
      </w:r>
      <w:r>
        <w:t>The full content of this enumeration data type is FFS</w:t>
      </w:r>
      <w:r w:rsidRPr="007C644D">
        <w:t>.</w:t>
      </w:r>
    </w:p>
    <w:p w14:paraId="48779B8A" w14:textId="77777777" w:rsidR="00A96052" w:rsidRPr="000E1D0D" w:rsidRDefault="00A96052" w:rsidP="00A96052">
      <w:pPr>
        <w:pStyle w:val="Heading4"/>
        <w:rPr>
          <w:lang w:val="en-US"/>
        </w:rPr>
      </w:pPr>
      <w:bookmarkStart w:id="3900" w:name="_Toc207815346"/>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891"/>
      <w:bookmarkEnd w:id="3892"/>
      <w:bookmarkEnd w:id="3893"/>
      <w:bookmarkEnd w:id="3894"/>
      <w:bookmarkEnd w:id="3895"/>
      <w:bookmarkEnd w:id="3897"/>
      <w:bookmarkEnd w:id="3898"/>
      <w:bookmarkEnd w:id="3900"/>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901" w:name="_Toc148177040"/>
      <w:bookmarkStart w:id="3902" w:name="_Toc151379504"/>
      <w:bookmarkStart w:id="3903" w:name="_Toc151445685"/>
      <w:bookmarkStart w:id="3904" w:name="_Toc160470768"/>
      <w:bookmarkStart w:id="3905" w:name="_Toc164873912"/>
      <w:bookmarkStart w:id="3906" w:name="_Toc180306551"/>
      <w:bookmarkStart w:id="3907" w:name="_Toc195374292"/>
      <w:bookmarkStart w:id="3908" w:name="_Toc207815347"/>
      <w:r w:rsidRPr="000E1D0D">
        <w:rPr>
          <w:noProof/>
          <w:lang w:eastAsia="zh-CN"/>
        </w:rPr>
        <w:t>6.5</w:t>
      </w:r>
      <w:r w:rsidRPr="000E1D0D">
        <w:t>.6.5</w:t>
      </w:r>
      <w:r w:rsidRPr="000E1D0D">
        <w:tab/>
        <w:t>Binary data</w:t>
      </w:r>
      <w:bookmarkEnd w:id="3901"/>
      <w:bookmarkEnd w:id="3902"/>
      <w:bookmarkEnd w:id="3903"/>
      <w:bookmarkEnd w:id="3904"/>
      <w:bookmarkEnd w:id="3905"/>
      <w:bookmarkEnd w:id="3906"/>
      <w:bookmarkEnd w:id="3907"/>
      <w:bookmarkEnd w:id="3908"/>
    </w:p>
    <w:p w14:paraId="6092DD6C" w14:textId="77777777" w:rsidR="00A96052" w:rsidRPr="000E1D0D" w:rsidRDefault="00A96052" w:rsidP="00A96052">
      <w:pPr>
        <w:pStyle w:val="Heading5"/>
      </w:pPr>
      <w:bookmarkStart w:id="3909" w:name="_Toc148177041"/>
      <w:bookmarkStart w:id="3910" w:name="_Toc151379505"/>
      <w:bookmarkStart w:id="3911" w:name="_Toc151445686"/>
      <w:bookmarkStart w:id="3912" w:name="_Toc160470769"/>
      <w:bookmarkStart w:id="3913" w:name="_Toc164873913"/>
      <w:bookmarkStart w:id="3914" w:name="_Toc180306552"/>
      <w:bookmarkStart w:id="3915" w:name="_Toc195374293"/>
      <w:bookmarkStart w:id="3916" w:name="_Toc207815348"/>
      <w:r w:rsidRPr="000E1D0D">
        <w:rPr>
          <w:noProof/>
          <w:lang w:eastAsia="zh-CN"/>
        </w:rPr>
        <w:t>6.5</w:t>
      </w:r>
      <w:r w:rsidRPr="000E1D0D">
        <w:t>.6.5.1</w:t>
      </w:r>
      <w:r w:rsidRPr="000E1D0D">
        <w:tab/>
        <w:t>Binary Data Types</w:t>
      </w:r>
      <w:bookmarkEnd w:id="3909"/>
      <w:bookmarkEnd w:id="3910"/>
      <w:bookmarkEnd w:id="3911"/>
      <w:bookmarkEnd w:id="3912"/>
      <w:bookmarkEnd w:id="3913"/>
      <w:bookmarkEnd w:id="3914"/>
      <w:bookmarkEnd w:id="3915"/>
      <w:bookmarkEnd w:id="3916"/>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917" w:name="_Toc148177042"/>
      <w:bookmarkStart w:id="3918" w:name="_Toc151379506"/>
      <w:bookmarkStart w:id="3919" w:name="_Toc151445687"/>
      <w:bookmarkStart w:id="3920" w:name="_Toc160470770"/>
      <w:bookmarkStart w:id="3921" w:name="_Toc164873914"/>
      <w:bookmarkStart w:id="3922" w:name="_Toc180306553"/>
      <w:bookmarkStart w:id="3923" w:name="_Toc195374294"/>
      <w:bookmarkStart w:id="3924" w:name="_Toc207815349"/>
      <w:r w:rsidRPr="000E1D0D">
        <w:rPr>
          <w:noProof/>
          <w:lang w:eastAsia="zh-CN"/>
        </w:rPr>
        <w:t>6.5</w:t>
      </w:r>
      <w:r w:rsidRPr="000E1D0D">
        <w:t>.7</w:t>
      </w:r>
      <w:r w:rsidRPr="000E1D0D">
        <w:tab/>
        <w:t>Error Handling</w:t>
      </w:r>
      <w:bookmarkEnd w:id="3917"/>
      <w:bookmarkEnd w:id="3918"/>
      <w:bookmarkEnd w:id="3919"/>
      <w:bookmarkEnd w:id="3920"/>
      <w:bookmarkEnd w:id="3921"/>
      <w:bookmarkEnd w:id="3922"/>
      <w:bookmarkEnd w:id="3923"/>
      <w:bookmarkEnd w:id="3924"/>
    </w:p>
    <w:p w14:paraId="3A4124B2" w14:textId="77777777" w:rsidR="00A96052" w:rsidRPr="000E1D0D" w:rsidRDefault="00A96052" w:rsidP="00A96052">
      <w:pPr>
        <w:pStyle w:val="Heading4"/>
      </w:pPr>
      <w:bookmarkStart w:id="3925" w:name="_Toc148177043"/>
      <w:bookmarkStart w:id="3926" w:name="_Toc151379507"/>
      <w:bookmarkStart w:id="3927" w:name="_Toc151445688"/>
      <w:bookmarkStart w:id="3928" w:name="_Toc160470771"/>
      <w:bookmarkStart w:id="3929" w:name="_Toc164873915"/>
      <w:bookmarkStart w:id="3930" w:name="_Toc180306554"/>
      <w:bookmarkStart w:id="3931" w:name="_Toc195374295"/>
      <w:bookmarkStart w:id="3932" w:name="_Toc207815350"/>
      <w:r w:rsidRPr="000E1D0D">
        <w:rPr>
          <w:noProof/>
          <w:lang w:eastAsia="zh-CN"/>
        </w:rPr>
        <w:t>6.5</w:t>
      </w:r>
      <w:r w:rsidRPr="000E1D0D">
        <w:t>.7.1</w:t>
      </w:r>
      <w:r w:rsidRPr="000E1D0D">
        <w:tab/>
        <w:t>General</w:t>
      </w:r>
      <w:bookmarkEnd w:id="3925"/>
      <w:bookmarkEnd w:id="3926"/>
      <w:bookmarkEnd w:id="3927"/>
      <w:bookmarkEnd w:id="3928"/>
      <w:bookmarkEnd w:id="3929"/>
      <w:bookmarkEnd w:id="3930"/>
      <w:bookmarkEnd w:id="3931"/>
      <w:bookmarkEnd w:id="3932"/>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933" w:name="_Toc148177044"/>
      <w:bookmarkStart w:id="3934" w:name="_Toc151379508"/>
      <w:bookmarkStart w:id="3935" w:name="_Toc151445689"/>
      <w:bookmarkStart w:id="3936" w:name="_Toc160470772"/>
      <w:bookmarkStart w:id="3937" w:name="_Toc164873916"/>
      <w:bookmarkStart w:id="3938" w:name="_Toc180306555"/>
      <w:bookmarkStart w:id="3939" w:name="_Toc195374296"/>
      <w:bookmarkStart w:id="3940" w:name="_Toc207815351"/>
      <w:r w:rsidRPr="000E1D0D">
        <w:rPr>
          <w:noProof/>
          <w:lang w:eastAsia="zh-CN"/>
        </w:rPr>
        <w:t>6.5</w:t>
      </w:r>
      <w:r w:rsidRPr="000E1D0D">
        <w:t>.7.2</w:t>
      </w:r>
      <w:r w:rsidRPr="000E1D0D">
        <w:tab/>
        <w:t>Protocol Errors</w:t>
      </w:r>
      <w:bookmarkEnd w:id="3933"/>
      <w:bookmarkEnd w:id="3934"/>
      <w:bookmarkEnd w:id="3935"/>
      <w:bookmarkEnd w:id="3936"/>
      <w:bookmarkEnd w:id="3937"/>
      <w:bookmarkEnd w:id="3938"/>
      <w:bookmarkEnd w:id="3939"/>
      <w:bookmarkEnd w:id="3940"/>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941" w:name="_Toc148177045"/>
      <w:bookmarkStart w:id="3942" w:name="_Toc151379509"/>
      <w:bookmarkStart w:id="3943" w:name="_Toc151445690"/>
      <w:bookmarkStart w:id="3944" w:name="_Toc160470773"/>
      <w:bookmarkStart w:id="3945" w:name="_Toc164873917"/>
      <w:bookmarkStart w:id="3946" w:name="_Toc180306556"/>
      <w:bookmarkStart w:id="3947" w:name="_Toc195374297"/>
      <w:bookmarkStart w:id="3948" w:name="_Toc207815352"/>
      <w:r w:rsidRPr="000E1D0D">
        <w:rPr>
          <w:noProof/>
          <w:lang w:eastAsia="zh-CN"/>
        </w:rPr>
        <w:t>6.5</w:t>
      </w:r>
      <w:r w:rsidRPr="000E1D0D">
        <w:t>.7.3</w:t>
      </w:r>
      <w:r w:rsidRPr="000E1D0D">
        <w:tab/>
        <w:t>Application Errors</w:t>
      </w:r>
      <w:bookmarkEnd w:id="3941"/>
      <w:bookmarkEnd w:id="3942"/>
      <w:bookmarkEnd w:id="3943"/>
      <w:bookmarkEnd w:id="3944"/>
      <w:bookmarkEnd w:id="3945"/>
      <w:bookmarkEnd w:id="3946"/>
      <w:bookmarkEnd w:id="3947"/>
      <w:bookmarkEnd w:id="3948"/>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949" w:name="_Toc148177046"/>
      <w:bookmarkStart w:id="3950" w:name="_Toc151379510"/>
      <w:bookmarkStart w:id="3951" w:name="_Toc151445691"/>
      <w:bookmarkStart w:id="3952" w:name="_Toc160470774"/>
      <w:bookmarkStart w:id="3953" w:name="_Toc164873918"/>
      <w:bookmarkStart w:id="3954" w:name="_Toc180306557"/>
      <w:bookmarkStart w:id="3955" w:name="_Toc195374298"/>
      <w:bookmarkStart w:id="3956" w:name="_Toc207815353"/>
      <w:r w:rsidRPr="000E1D0D">
        <w:rPr>
          <w:noProof/>
          <w:lang w:eastAsia="zh-CN"/>
        </w:rPr>
        <w:t>6.5</w:t>
      </w:r>
      <w:r w:rsidRPr="000E1D0D">
        <w:t>.8</w:t>
      </w:r>
      <w:r w:rsidRPr="000E1D0D">
        <w:rPr>
          <w:lang w:eastAsia="zh-CN"/>
        </w:rPr>
        <w:tab/>
        <w:t>Feature negotiation</w:t>
      </w:r>
      <w:bookmarkEnd w:id="3949"/>
      <w:bookmarkEnd w:id="3950"/>
      <w:bookmarkEnd w:id="3951"/>
      <w:bookmarkEnd w:id="3952"/>
      <w:bookmarkEnd w:id="3953"/>
      <w:bookmarkEnd w:id="3954"/>
      <w:bookmarkEnd w:id="3955"/>
      <w:bookmarkEnd w:id="3956"/>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957" w:name="_Toc148177047"/>
      <w:bookmarkStart w:id="3958" w:name="_Toc151379511"/>
      <w:bookmarkStart w:id="3959" w:name="_Toc151445692"/>
      <w:bookmarkStart w:id="3960" w:name="_Toc160470775"/>
      <w:bookmarkStart w:id="3961" w:name="_Toc164873919"/>
      <w:bookmarkStart w:id="3962" w:name="_Toc180306558"/>
      <w:bookmarkStart w:id="3963" w:name="_Toc195374299"/>
      <w:bookmarkStart w:id="3964" w:name="_Toc207815354"/>
      <w:r w:rsidRPr="000E1D0D">
        <w:rPr>
          <w:noProof/>
          <w:lang w:eastAsia="zh-CN"/>
        </w:rPr>
        <w:t>6.5</w:t>
      </w:r>
      <w:r w:rsidRPr="000E1D0D">
        <w:t>.9</w:t>
      </w:r>
      <w:r w:rsidRPr="000E1D0D">
        <w:tab/>
        <w:t>Security</w:t>
      </w:r>
      <w:bookmarkEnd w:id="3957"/>
      <w:bookmarkEnd w:id="3958"/>
      <w:bookmarkEnd w:id="3959"/>
      <w:bookmarkEnd w:id="3960"/>
      <w:bookmarkEnd w:id="3961"/>
      <w:bookmarkEnd w:id="3962"/>
      <w:bookmarkEnd w:id="3963"/>
      <w:bookmarkEnd w:id="3964"/>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965" w:name="_Toc180306559"/>
      <w:bookmarkStart w:id="3966" w:name="_Toc195374300"/>
      <w:bookmarkStart w:id="3967" w:name="_Toc144024292"/>
      <w:bookmarkStart w:id="3968" w:name="_Toc148177048"/>
      <w:bookmarkStart w:id="3969" w:name="_Toc151379512"/>
      <w:bookmarkStart w:id="3970" w:name="_Toc151445693"/>
      <w:bookmarkStart w:id="3971" w:name="_Toc160470776"/>
      <w:bookmarkStart w:id="3972" w:name="_Toc164873920"/>
      <w:bookmarkStart w:id="3973" w:name="_Toc207815355"/>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965"/>
      <w:bookmarkEnd w:id="3966"/>
      <w:bookmarkEnd w:id="3973"/>
    </w:p>
    <w:p w14:paraId="2C1D7B94" w14:textId="77777777" w:rsidR="00D16966" w:rsidRPr="000E1D0D" w:rsidRDefault="00D16966" w:rsidP="00D16966">
      <w:pPr>
        <w:pStyle w:val="Heading3"/>
      </w:pPr>
      <w:bookmarkStart w:id="3974" w:name="_Toc180306560"/>
      <w:bookmarkStart w:id="3975" w:name="_Toc195374301"/>
      <w:bookmarkStart w:id="3976" w:name="_Toc207815356"/>
      <w:r>
        <w:rPr>
          <w:noProof/>
          <w:lang w:eastAsia="zh-CN"/>
        </w:rPr>
        <w:t>6.6</w:t>
      </w:r>
      <w:r w:rsidRPr="000E1D0D">
        <w:t>.1</w:t>
      </w:r>
      <w:r w:rsidRPr="000E1D0D">
        <w:tab/>
        <w:t>Introduction</w:t>
      </w:r>
      <w:bookmarkEnd w:id="3974"/>
      <w:bookmarkEnd w:id="3975"/>
      <w:bookmarkEnd w:id="3976"/>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977" w:name="_Toc180306561"/>
      <w:bookmarkStart w:id="3978" w:name="_Toc195374302"/>
      <w:bookmarkStart w:id="3979" w:name="_Toc207815357"/>
      <w:r>
        <w:rPr>
          <w:noProof/>
          <w:lang w:eastAsia="zh-CN"/>
        </w:rPr>
        <w:t>6.6</w:t>
      </w:r>
      <w:r w:rsidRPr="000E1D0D">
        <w:t>.2</w:t>
      </w:r>
      <w:r w:rsidRPr="000E1D0D">
        <w:tab/>
        <w:t>Usage of HTTP</w:t>
      </w:r>
      <w:bookmarkEnd w:id="3977"/>
      <w:bookmarkEnd w:id="3978"/>
      <w:bookmarkEnd w:id="3979"/>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980" w:name="_Toc180306562"/>
      <w:bookmarkStart w:id="3981" w:name="_Toc195374303"/>
      <w:bookmarkStart w:id="3982" w:name="_Toc207815358"/>
      <w:r>
        <w:rPr>
          <w:noProof/>
          <w:lang w:eastAsia="zh-CN"/>
        </w:rPr>
        <w:t>6.6</w:t>
      </w:r>
      <w:r w:rsidRPr="000E1D0D">
        <w:t>.3</w:t>
      </w:r>
      <w:r w:rsidRPr="000E1D0D">
        <w:tab/>
        <w:t>Resources</w:t>
      </w:r>
      <w:bookmarkEnd w:id="3980"/>
      <w:bookmarkEnd w:id="3981"/>
      <w:bookmarkEnd w:id="3982"/>
    </w:p>
    <w:p w14:paraId="14EB8B14" w14:textId="77777777" w:rsidR="00D16966" w:rsidRPr="000E1D0D" w:rsidRDefault="00D16966" w:rsidP="00D16966">
      <w:pPr>
        <w:pStyle w:val="Heading4"/>
      </w:pPr>
      <w:bookmarkStart w:id="3983" w:name="_Toc180306563"/>
      <w:bookmarkStart w:id="3984" w:name="_Toc195374304"/>
      <w:bookmarkStart w:id="3985" w:name="_Toc207815359"/>
      <w:r>
        <w:rPr>
          <w:noProof/>
          <w:lang w:eastAsia="zh-CN"/>
        </w:rPr>
        <w:t>6.6</w:t>
      </w:r>
      <w:r w:rsidRPr="000E1D0D">
        <w:t>.3.1</w:t>
      </w:r>
      <w:r w:rsidRPr="000E1D0D">
        <w:tab/>
        <w:t>Overview</w:t>
      </w:r>
      <w:bookmarkEnd w:id="3983"/>
      <w:bookmarkEnd w:id="3984"/>
      <w:bookmarkEnd w:id="3985"/>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986" w:name="_MON_1788177637"/>
    <w:bookmarkEnd w:id="3986"/>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25pt;height:165.4pt" o:ole="">
            <v:imagedata r:id="rId95" o:title=""/>
          </v:shape>
          <o:OLEObject Type="Embed" ProgID="Word.Document.8" ShapeID="_x0000_i1068" DrawAspect="Content" ObjectID="_1818437040"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987" w:name="_Toc180306564"/>
      <w:bookmarkStart w:id="3988" w:name="_Toc195374305"/>
      <w:bookmarkStart w:id="3989" w:name="_Toc207815360"/>
      <w:r>
        <w:rPr>
          <w:noProof/>
          <w:lang w:eastAsia="zh-CN"/>
        </w:rPr>
        <w:t>6.6</w:t>
      </w:r>
      <w:r w:rsidRPr="000E1D0D">
        <w:t>.3.2</w:t>
      </w:r>
      <w:r w:rsidRPr="000E1D0D">
        <w:tab/>
        <w:t xml:space="preserve">Resource: </w:t>
      </w:r>
      <w:r>
        <w:t>BDT Subscriptions</w:t>
      </w:r>
      <w:bookmarkEnd w:id="3987"/>
      <w:bookmarkEnd w:id="3988"/>
      <w:bookmarkEnd w:id="3989"/>
    </w:p>
    <w:p w14:paraId="2F6A7487" w14:textId="77777777" w:rsidR="00D16966" w:rsidRPr="000E1D0D" w:rsidRDefault="00D16966" w:rsidP="00D16966">
      <w:pPr>
        <w:pStyle w:val="Heading5"/>
      </w:pPr>
      <w:bookmarkStart w:id="3990" w:name="_Toc180306565"/>
      <w:bookmarkStart w:id="3991" w:name="_Toc195374306"/>
      <w:bookmarkStart w:id="3992" w:name="_Toc207815361"/>
      <w:r>
        <w:rPr>
          <w:noProof/>
          <w:lang w:eastAsia="zh-CN"/>
        </w:rPr>
        <w:t>6.6</w:t>
      </w:r>
      <w:r w:rsidRPr="000E1D0D">
        <w:t>.3.2.1</w:t>
      </w:r>
      <w:r w:rsidRPr="000E1D0D">
        <w:tab/>
        <w:t>Description</w:t>
      </w:r>
      <w:bookmarkEnd w:id="3990"/>
      <w:bookmarkEnd w:id="3991"/>
      <w:bookmarkEnd w:id="3992"/>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993" w:name="_Toc180306566"/>
      <w:bookmarkStart w:id="3994" w:name="_Toc195374307"/>
      <w:bookmarkStart w:id="3995" w:name="_Toc207815362"/>
      <w:r>
        <w:rPr>
          <w:noProof/>
          <w:lang w:eastAsia="zh-CN"/>
        </w:rPr>
        <w:t>6.6</w:t>
      </w:r>
      <w:r w:rsidRPr="000E1D0D">
        <w:t>.3.2.2</w:t>
      </w:r>
      <w:r w:rsidRPr="000E1D0D">
        <w:tab/>
        <w:t>Resource Definition</w:t>
      </w:r>
      <w:bookmarkEnd w:id="3993"/>
      <w:bookmarkEnd w:id="3994"/>
      <w:bookmarkEnd w:id="3995"/>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996" w:name="_Toc180306567"/>
      <w:bookmarkStart w:id="3997" w:name="_Toc195374308"/>
      <w:bookmarkStart w:id="3998" w:name="_Toc207815363"/>
      <w:r>
        <w:rPr>
          <w:noProof/>
          <w:lang w:eastAsia="zh-CN"/>
        </w:rPr>
        <w:t>6.6</w:t>
      </w:r>
      <w:r w:rsidRPr="000E1D0D">
        <w:t>.3.2.3</w:t>
      </w:r>
      <w:r w:rsidRPr="000E1D0D">
        <w:tab/>
        <w:t>Resource Standard Methods</w:t>
      </w:r>
      <w:bookmarkEnd w:id="3996"/>
      <w:bookmarkEnd w:id="3997"/>
      <w:bookmarkEnd w:id="3998"/>
    </w:p>
    <w:p w14:paraId="6F632DBB" w14:textId="77777777" w:rsidR="00D16966" w:rsidRPr="000E1D0D" w:rsidRDefault="00D16966" w:rsidP="0052668D">
      <w:pPr>
        <w:pStyle w:val="H6"/>
      </w:pPr>
      <w:bookmarkStart w:id="3999" w:name="_Toc180306568"/>
      <w:r>
        <w:rPr>
          <w:noProof/>
          <w:lang w:eastAsia="zh-CN"/>
        </w:rPr>
        <w:t>6.6</w:t>
      </w:r>
      <w:r w:rsidRPr="000E1D0D">
        <w:t>.3.2.3.1</w:t>
      </w:r>
      <w:r w:rsidRPr="000E1D0D">
        <w:tab/>
        <w:t>POST</w:t>
      </w:r>
      <w:bookmarkEnd w:id="3999"/>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4000" w:name="_Toc180306569"/>
      <w:bookmarkStart w:id="4001" w:name="_Toc195374309"/>
      <w:bookmarkStart w:id="4002" w:name="_Toc207815364"/>
      <w:r>
        <w:rPr>
          <w:noProof/>
          <w:lang w:eastAsia="zh-CN"/>
        </w:rPr>
        <w:t>6.6</w:t>
      </w:r>
      <w:r w:rsidRPr="000E1D0D">
        <w:t>.3.2.4</w:t>
      </w:r>
      <w:r w:rsidRPr="000E1D0D">
        <w:tab/>
        <w:t>Resource Custom Operations</w:t>
      </w:r>
      <w:bookmarkEnd w:id="4000"/>
      <w:bookmarkEnd w:id="4001"/>
      <w:bookmarkEnd w:id="4002"/>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003" w:name="_Toc180306570"/>
      <w:bookmarkStart w:id="4004" w:name="_Toc195374310"/>
      <w:bookmarkStart w:id="4005" w:name="_Toc207815365"/>
      <w:r>
        <w:rPr>
          <w:noProof/>
          <w:lang w:eastAsia="zh-CN"/>
        </w:rPr>
        <w:t>6.6</w:t>
      </w:r>
      <w:r w:rsidRPr="000E1D0D">
        <w:t>.3.3</w:t>
      </w:r>
      <w:r w:rsidRPr="000E1D0D">
        <w:tab/>
        <w:t xml:space="preserve">Resource: Individual </w:t>
      </w:r>
      <w:r>
        <w:t>BDT Subscription</w:t>
      </w:r>
      <w:bookmarkEnd w:id="4003"/>
      <w:bookmarkEnd w:id="4004"/>
      <w:bookmarkEnd w:id="4005"/>
    </w:p>
    <w:p w14:paraId="138A5AD0" w14:textId="77777777" w:rsidR="00D16966" w:rsidRPr="000E1D0D" w:rsidRDefault="00D16966" w:rsidP="00D16966">
      <w:pPr>
        <w:pStyle w:val="Heading5"/>
      </w:pPr>
      <w:bookmarkStart w:id="4006" w:name="_Toc180306571"/>
      <w:bookmarkStart w:id="4007" w:name="_Toc195374311"/>
      <w:bookmarkStart w:id="4008" w:name="_Toc207815366"/>
      <w:r>
        <w:rPr>
          <w:noProof/>
          <w:lang w:eastAsia="zh-CN"/>
        </w:rPr>
        <w:t>6.6</w:t>
      </w:r>
      <w:r w:rsidRPr="000E1D0D">
        <w:t>.3.3.1</w:t>
      </w:r>
      <w:r w:rsidRPr="000E1D0D">
        <w:tab/>
        <w:t>Description</w:t>
      </w:r>
      <w:bookmarkEnd w:id="4006"/>
      <w:bookmarkEnd w:id="4007"/>
      <w:bookmarkEnd w:id="4008"/>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009" w:name="_Toc180306572"/>
      <w:bookmarkStart w:id="4010" w:name="_Toc195374312"/>
      <w:bookmarkStart w:id="4011" w:name="_Toc207815367"/>
      <w:r>
        <w:rPr>
          <w:noProof/>
          <w:lang w:eastAsia="zh-CN"/>
        </w:rPr>
        <w:t>6.6</w:t>
      </w:r>
      <w:r w:rsidRPr="000E1D0D">
        <w:t>.3.3.2</w:t>
      </w:r>
      <w:r w:rsidRPr="000E1D0D">
        <w:tab/>
        <w:t>Resource Definition</w:t>
      </w:r>
      <w:bookmarkEnd w:id="4009"/>
      <w:bookmarkEnd w:id="4010"/>
      <w:bookmarkEnd w:id="4011"/>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012" w:name="_Toc180306573"/>
      <w:bookmarkStart w:id="4013" w:name="_Toc195374313"/>
      <w:bookmarkStart w:id="4014" w:name="_Toc207815368"/>
      <w:r>
        <w:rPr>
          <w:noProof/>
          <w:lang w:eastAsia="zh-CN"/>
        </w:rPr>
        <w:t>6.6</w:t>
      </w:r>
      <w:r w:rsidRPr="000E1D0D">
        <w:t>.3.3.3</w:t>
      </w:r>
      <w:r w:rsidRPr="000E1D0D">
        <w:tab/>
        <w:t>Resource Standard Methods</w:t>
      </w:r>
      <w:bookmarkEnd w:id="4012"/>
      <w:bookmarkEnd w:id="4013"/>
      <w:bookmarkEnd w:id="4014"/>
    </w:p>
    <w:p w14:paraId="6C605EC8" w14:textId="77777777" w:rsidR="00D16966" w:rsidRPr="000E1D0D" w:rsidRDefault="00D16966" w:rsidP="0052668D">
      <w:pPr>
        <w:pStyle w:val="H6"/>
      </w:pPr>
      <w:bookmarkStart w:id="4015" w:name="_Toc180306574"/>
      <w:r>
        <w:rPr>
          <w:noProof/>
          <w:lang w:eastAsia="zh-CN"/>
        </w:rPr>
        <w:t>6.6</w:t>
      </w:r>
      <w:r w:rsidRPr="000E1D0D">
        <w:t>.3.3.3.1</w:t>
      </w:r>
      <w:r w:rsidRPr="000E1D0D">
        <w:tab/>
        <w:t>GET</w:t>
      </w:r>
      <w:bookmarkEnd w:id="4015"/>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016" w:name="_Toc180306575"/>
      <w:r>
        <w:rPr>
          <w:noProof/>
          <w:lang w:eastAsia="zh-CN"/>
        </w:rPr>
        <w:t>6.6</w:t>
      </w:r>
      <w:r w:rsidRPr="000E1D0D">
        <w:t>.3.3.3.2</w:t>
      </w:r>
      <w:r w:rsidRPr="000E1D0D">
        <w:tab/>
        <w:t>PUT</w:t>
      </w:r>
      <w:bookmarkEnd w:id="4016"/>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017" w:name="_Toc180306576"/>
      <w:r>
        <w:rPr>
          <w:noProof/>
          <w:lang w:eastAsia="zh-CN"/>
        </w:rPr>
        <w:t>6.6</w:t>
      </w:r>
      <w:r w:rsidRPr="000E1D0D">
        <w:t>.3.3.3.3</w:t>
      </w:r>
      <w:r w:rsidRPr="000E1D0D">
        <w:tab/>
        <w:t>PATCH</w:t>
      </w:r>
      <w:bookmarkEnd w:id="4017"/>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018" w:name="_Toc180306577"/>
      <w:r>
        <w:rPr>
          <w:noProof/>
          <w:lang w:eastAsia="zh-CN"/>
        </w:rPr>
        <w:lastRenderedPageBreak/>
        <w:t>6.6</w:t>
      </w:r>
      <w:r w:rsidRPr="000E1D0D">
        <w:t>.3.3.3.4</w:t>
      </w:r>
      <w:r w:rsidRPr="000E1D0D">
        <w:tab/>
        <w:t>DELETE</w:t>
      </w:r>
      <w:bookmarkEnd w:id="4018"/>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019" w:name="_Toc180306578"/>
      <w:bookmarkStart w:id="4020" w:name="_Toc195374314"/>
      <w:bookmarkStart w:id="4021" w:name="_Toc207815369"/>
      <w:r>
        <w:rPr>
          <w:noProof/>
          <w:lang w:eastAsia="zh-CN"/>
        </w:rPr>
        <w:t>6.6</w:t>
      </w:r>
      <w:r w:rsidRPr="000E1D0D">
        <w:t>.3.3.4</w:t>
      </w:r>
      <w:r w:rsidRPr="000E1D0D">
        <w:tab/>
        <w:t>Resource Custom Operations</w:t>
      </w:r>
      <w:bookmarkEnd w:id="4019"/>
      <w:bookmarkEnd w:id="4020"/>
      <w:bookmarkEnd w:id="4021"/>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022" w:name="_Toc180306579"/>
      <w:bookmarkStart w:id="4023" w:name="_Toc195374315"/>
      <w:bookmarkStart w:id="4024" w:name="_Toc207815370"/>
      <w:r>
        <w:rPr>
          <w:noProof/>
          <w:lang w:eastAsia="zh-CN"/>
        </w:rPr>
        <w:lastRenderedPageBreak/>
        <w:t>6.6</w:t>
      </w:r>
      <w:r w:rsidRPr="000E1D0D">
        <w:t>.4</w:t>
      </w:r>
      <w:r w:rsidRPr="000E1D0D">
        <w:tab/>
        <w:t>Custom Operations without associated resources</w:t>
      </w:r>
      <w:bookmarkEnd w:id="4022"/>
      <w:bookmarkEnd w:id="4023"/>
      <w:bookmarkEnd w:id="4024"/>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025" w:name="_Toc180306580"/>
      <w:bookmarkStart w:id="4026" w:name="_Toc195374316"/>
      <w:bookmarkStart w:id="4027" w:name="_Toc207815371"/>
      <w:r>
        <w:rPr>
          <w:noProof/>
          <w:lang w:eastAsia="zh-CN"/>
        </w:rPr>
        <w:t>6.6</w:t>
      </w:r>
      <w:r w:rsidRPr="000E1D0D">
        <w:t>.5</w:t>
      </w:r>
      <w:r w:rsidRPr="000E1D0D">
        <w:tab/>
        <w:t>Notifications</w:t>
      </w:r>
      <w:bookmarkEnd w:id="4025"/>
      <w:bookmarkEnd w:id="4026"/>
      <w:bookmarkEnd w:id="4027"/>
    </w:p>
    <w:p w14:paraId="08BF8C8E" w14:textId="77777777" w:rsidR="00D16966" w:rsidRPr="008874EC" w:rsidRDefault="00D16966" w:rsidP="00D16966">
      <w:pPr>
        <w:pStyle w:val="Heading4"/>
      </w:pPr>
      <w:bookmarkStart w:id="4028" w:name="_Toc180306581"/>
      <w:bookmarkStart w:id="4029" w:name="_Toc195374317"/>
      <w:bookmarkStart w:id="4030" w:name="_Toc207815372"/>
      <w:r w:rsidRPr="008874EC">
        <w:t>6.</w:t>
      </w:r>
      <w:r>
        <w:t>6</w:t>
      </w:r>
      <w:r w:rsidRPr="008874EC">
        <w:t>.5.1</w:t>
      </w:r>
      <w:r w:rsidRPr="008874EC">
        <w:tab/>
        <w:t>General</w:t>
      </w:r>
      <w:bookmarkEnd w:id="4028"/>
      <w:bookmarkEnd w:id="4029"/>
      <w:bookmarkEnd w:id="4030"/>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031" w:name="_Toc180306582"/>
      <w:bookmarkStart w:id="4032" w:name="_Toc195374318"/>
      <w:bookmarkStart w:id="4033" w:name="_Toc207815373"/>
      <w:r w:rsidRPr="008874EC">
        <w:t>6.</w:t>
      </w:r>
      <w:r>
        <w:t>6</w:t>
      </w:r>
      <w:r w:rsidRPr="008874EC">
        <w:rPr>
          <w:lang w:val="en-US"/>
        </w:rPr>
        <w:t>.5.2</w:t>
      </w:r>
      <w:r w:rsidRPr="008874EC">
        <w:rPr>
          <w:lang w:val="en-US"/>
        </w:rPr>
        <w:tab/>
      </w:r>
      <w:r>
        <w:t>BDT Notification</w:t>
      </w:r>
      <w:bookmarkEnd w:id="4031"/>
      <w:bookmarkEnd w:id="4032"/>
      <w:bookmarkEnd w:id="4033"/>
    </w:p>
    <w:p w14:paraId="3EAA8DBD" w14:textId="77777777" w:rsidR="00D16966" w:rsidRPr="008874EC" w:rsidRDefault="00D16966" w:rsidP="00D16966">
      <w:pPr>
        <w:pStyle w:val="Heading5"/>
        <w:rPr>
          <w:noProof/>
          <w:lang w:val="en-US"/>
        </w:rPr>
      </w:pPr>
      <w:bookmarkStart w:id="4034" w:name="_Toc180306583"/>
      <w:bookmarkStart w:id="4035" w:name="_Toc195374319"/>
      <w:bookmarkStart w:id="4036" w:name="_Toc207815374"/>
      <w:r w:rsidRPr="008874EC">
        <w:t>6.</w:t>
      </w:r>
      <w:r>
        <w:t>6</w:t>
      </w:r>
      <w:r w:rsidRPr="008874EC">
        <w:rPr>
          <w:lang w:val="en-US"/>
        </w:rPr>
        <w:t>.5.2</w:t>
      </w:r>
      <w:r w:rsidRPr="008874EC">
        <w:rPr>
          <w:noProof/>
          <w:lang w:val="en-US"/>
        </w:rPr>
        <w:t>.1</w:t>
      </w:r>
      <w:r w:rsidRPr="008874EC">
        <w:rPr>
          <w:noProof/>
          <w:lang w:val="en-US"/>
        </w:rPr>
        <w:tab/>
        <w:t>Description</w:t>
      </w:r>
      <w:bookmarkEnd w:id="4034"/>
      <w:bookmarkEnd w:id="4035"/>
      <w:bookmarkEnd w:id="4036"/>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037" w:name="_Toc180306584"/>
      <w:bookmarkStart w:id="4038" w:name="_Toc195374320"/>
      <w:bookmarkStart w:id="4039" w:name="_Toc207815375"/>
      <w:r w:rsidRPr="008874EC">
        <w:t>6.</w:t>
      </w:r>
      <w:r>
        <w:t>6</w:t>
      </w:r>
      <w:r w:rsidRPr="008874EC">
        <w:t>.5.2</w:t>
      </w:r>
      <w:r w:rsidRPr="008874EC">
        <w:rPr>
          <w:noProof/>
        </w:rPr>
        <w:t>.2</w:t>
      </w:r>
      <w:r w:rsidRPr="008874EC">
        <w:rPr>
          <w:noProof/>
        </w:rPr>
        <w:tab/>
        <w:t>Target URI</w:t>
      </w:r>
      <w:bookmarkEnd w:id="4037"/>
      <w:bookmarkEnd w:id="4038"/>
      <w:bookmarkEnd w:id="4039"/>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040" w:name="_Toc180306585"/>
      <w:bookmarkStart w:id="4041" w:name="_Toc195374321"/>
      <w:bookmarkStart w:id="4042" w:name="_Toc207815376"/>
      <w:r w:rsidRPr="008874EC">
        <w:t>6.</w:t>
      </w:r>
      <w:r>
        <w:t>6</w:t>
      </w:r>
      <w:r w:rsidRPr="008874EC">
        <w:t>.5.2</w:t>
      </w:r>
      <w:r w:rsidRPr="008874EC">
        <w:rPr>
          <w:noProof/>
        </w:rPr>
        <w:t>.3</w:t>
      </w:r>
      <w:r w:rsidRPr="008874EC">
        <w:rPr>
          <w:noProof/>
        </w:rPr>
        <w:tab/>
        <w:t>Standard Methods</w:t>
      </w:r>
      <w:bookmarkEnd w:id="4040"/>
      <w:bookmarkEnd w:id="4041"/>
      <w:bookmarkEnd w:id="4042"/>
    </w:p>
    <w:p w14:paraId="1F636AFA" w14:textId="77777777" w:rsidR="00D16966" w:rsidRPr="008874EC" w:rsidRDefault="00D16966" w:rsidP="0052668D">
      <w:pPr>
        <w:pStyle w:val="H6"/>
        <w:rPr>
          <w:noProof/>
        </w:rPr>
      </w:pPr>
      <w:bookmarkStart w:id="4043" w:name="_Toc180306586"/>
      <w:r w:rsidRPr="008874EC">
        <w:t>6.</w:t>
      </w:r>
      <w:r>
        <w:t>6</w:t>
      </w:r>
      <w:r w:rsidRPr="008874EC">
        <w:t>.5.2.3</w:t>
      </w:r>
      <w:r w:rsidRPr="008874EC">
        <w:rPr>
          <w:noProof/>
        </w:rPr>
        <w:t>.1</w:t>
      </w:r>
      <w:r w:rsidRPr="008874EC">
        <w:rPr>
          <w:noProof/>
        </w:rPr>
        <w:tab/>
        <w:t>POST</w:t>
      </w:r>
      <w:bookmarkEnd w:id="4043"/>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044" w:name="_Toc180306587"/>
      <w:bookmarkStart w:id="4045" w:name="_Toc195374322"/>
      <w:bookmarkStart w:id="4046" w:name="_Toc207815377"/>
      <w:r>
        <w:rPr>
          <w:noProof/>
          <w:lang w:eastAsia="zh-CN"/>
        </w:rPr>
        <w:t>6.6</w:t>
      </w:r>
      <w:r w:rsidRPr="000E1D0D">
        <w:t>.6</w:t>
      </w:r>
      <w:r w:rsidRPr="000E1D0D">
        <w:tab/>
        <w:t>Data Model</w:t>
      </w:r>
      <w:bookmarkEnd w:id="4044"/>
      <w:bookmarkEnd w:id="4045"/>
      <w:bookmarkEnd w:id="4046"/>
    </w:p>
    <w:p w14:paraId="2001C344" w14:textId="77777777" w:rsidR="00D16966" w:rsidRPr="000E1D0D" w:rsidRDefault="00D16966" w:rsidP="00D16966">
      <w:pPr>
        <w:pStyle w:val="Heading4"/>
      </w:pPr>
      <w:bookmarkStart w:id="4047" w:name="_Toc180306588"/>
      <w:bookmarkStart w:id="4048" w:name="_Toc195374323"/>
      <w:bookmarkStart w:id="4049" w:name="_Toc207815378"/>
      <w:r>
        <w:rPr>
          <w:noProof/>
          <w:lang w:eastAsia="zh-CN"/>
        </w:rPr>
        <w:t>6.6</w:t>
      </w:r>
      <w:r w:rsidRPr="000E1D0D">
        <w:t>.6.1</w:t>
      </w:r>
      <w:r w:rsidRPr="000E1D0D">
        <w:tab/>
        <w:t>General</w:t>
      </w:r>
      <w:bookmarkEnd w:id="4047"/>
      <w:bookmarkEnd w:id="4048"/>
      <w:bookmarkEnd w:id="4049"/>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050" w:name="_Toc180306589"/>
      <w:bookmarkStart w:id="4051" w:name="_Toc195374324"/>
      <w:bookmarkStart w:id="4052" w:name="_Toc207815379"/>
      <w:r>
        <w:rPr>
          <w:noProof/>
          <w:lang w:eastAsia="zh-CN"/>
        </w:rPr>
        <w:t>6.6</w:t>
      </w:r>
      <w:r w:rsidRPr="000E1D0D">
        <w:rPr>
          <w:lang w:val="en-US"/>
        </w:rPr>
        <w:t>.6.2</w:t>
      </w:r>
      <w:r w:rsidRPr="000E1D0D">
        <w:rPr>
          <w:lang w:val="en-US"/>
        </w:rPr>
        <w:tab/>
        <w:t>Structured data types</w:t>
      </w:r>
      <w:bookmarkEnd w:id="4050"/>
      <w:bookmarkEnd w:id="4051"/>
      <w:bookmarkEnd w:id="4052"/>
    </w:p>
    <w:p w14:paraId="1DE96CDF" w14:textId="77777777" w:rsidR="00D16966" w:rsidRPr="000E1D0D" w:rsidRDefault="00D16966" w:rsidP="00D16966">
      <w:pPr>
        <w:pStyle w:val="Heading5"/>
      </w:pPr>
      <w:bookmarkStart w:id="4053" w:name="_Toc180306590"/>
      <w:bookmarkStart w:id="4054" w:name="_Toc195374325"/>
      <w:bookmarkStart w:id="4055" w:name="_Toc207815380"/>
      <w:r>
        <w:rPr>
          <w:noProof/>
          <w:lang w:eastAsia="zh-CN"/>
        </w:rPr>
        <w:t>6.6</w:t>
      </w:r>
      <w:r w:rsidRPr="000E1D0D">
        <w:t>.6.2.1</w:t>
      </w:r>
      <w:r w:rsidRPr="000E1D0D">
        <w:tab/>
        <w:t>Introduction</w:t>
      </w:r>
      <w:bookmarkEnd w:id="4053"/>
      <w:bookmarkEnd w:id="4054"/>
      <w:bookmarkEnd w:id="4055"/>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056" w:name="_Toc180306591"/>
      <w:bookmarkStart w:id="4057" w:name="_Toc195374326"/>
      <w:bookmarkStart w:id="4058" w:name="_Toc207815381"/>
      <w:r>
        <w:rPr>
          <w:noProof/>
          <w:lang w:eastAsia="zh-CN"/>
        </w:rPr>
        <w:t>6.6</w:t>
      </w:r>
      <w:r w:rsidRPr="000E1D0D">
        <w:t>.6.2.2</w:t>
      </w:r>
      <w:r w:rsidRPr="000E1D0D">
        <w:tab/>
        <w:t xml:space="preserve">Type: </w:t>
      </w:r>
      <w:r>
        <w:t>BdtSubscription</w:t>
      </w:r>
      <w:bookmarkEnd w:id="4056"/>
      <w:bookmarkEnd w:id="4057"/>
      <w:bookmarkEnd w:id="4058"/>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059" w:name="_Toc180306592"/>
      <w:bookmarkStart w:id="4060" w:name="_Toc195374327"/>
      <w:bookmarkStart w:id="4061" w:name="_Toc207815382"/>
      <w:r>
        <w:rPr>
          <w:noProof/>
          <w:lang w:eastAsia="zh-CN"/>
        </w:rPr>
        <w:lastRenderedPageBreak/>
        <w:t>6.6</w:t>
      </w:r>
      <w:r w:rsidRPr="000E1D0D">
        <w:t>.6.2.3</w:t>
      </w:r>
      <w:r w:rsidRPr="000E1D0D">
        <w:tab/>
        <w:t xml:space="preserve">Type: </w:t>
      </w:r>
      <w:r>
        <w:t>BdtSubscriptionPatch</w:t>
      </w:r>
      <w:bookmarkEnd w:id="4059"/>
      <w:bookmarkEnd w:id="4060"/>
      <w:bookmarkEnd w:id="4061"/>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062" w:name="_Toc180306593"/>
      <w:bookmarkStart w:id="4063" w:name="_Toc195374328"/>
      <w:bookmarkStart w:id="4064" w:name="_Toc207815383"/>
      <w:r>
        <w:rPr>
          <w:noProof/>
          <w:lang w:eastAsia="zh-CN"/>
        </w:rPr>
        <w:t>6.6</w:t>
      </w:r>
      <w:r w:rsidRPr="000E1D0D">
        <w:t>.6.2.</w:t>
      </w:r>
      <w:r>
        <w:t>4</w:t>
      </w:r>
      <w:r w:rsidRPr="000E1D0D">
        <w:tab/>
        <w:t xml:space="preserve">Type: </w:t>
      </w:r>
      <w:r>
        <w:t>BdtNotif</w:t>
      </w:r>
      <w:bookmarkEnd w:id="4062"/>
      <w:bookmarkEnd w:id="4063"/>
      <w:bookmarkEnd w:id="4064"/>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065" w:name="_Toc180306594"/>
      <w:bookmarkStart w:id="4066" w:name="_Toc195374329"/>
      <w:bookmarkStart w:id="4067" w:name="_Toc207815384"/>
      <w:r>
        <w:rPr>
          <w:noProof/>
          <w:lang w:eastAsia="zh-CN"/>
        </w:rPr>
        <w:t>6.6</w:t>
      </w:r>
      <w:r w:rsidRPr="000E1D0D">
        <w:t>.6.2.</w:t>
      </w:r>
      <w:r>
        <w:t>5</w:t>
      </w:r>
      <w:r w:rsidRPr="000E1D0D">
        <w:tab/>
        <w:t xml:space="preserve">Type: </w:t>
      </w:r>
      <w:r>
        <w:t>BdtReport</w:t>
      </w:r>
      <w:bookmarkEnd w:id="4065"/>
      <w:bookmarkEnd w:id="4066"/>
      <w:bookmarkEnd w:id="4067"/>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068" w:name="_Toc180306595"/>
      <w:bookmarkStart w:id="4069" w:name="_Toc195374330"/>
      <w:bookmarkStart w:id="4070" w:name="_Toc207815385"/>
      <w:r>
        <w:rPr>
          <w:noProof/>
          <w:lang w:eastAsia="zh-CN"/>
        </w:rPr>
        <w:t>6.6</w:t>
      </w:r>
      <w:r w:rsidRPr="000E1D0D">
        <w:rPr>
          <w:lang w:val="en-US"/>
        </w:rPr>
        <w:t>.6.3</w:t>
      </w:r>
      <w:r w:rsidRPr="000E1D0D">
        <w:rPr>
          <w:lang w:val="en-US"/>
        </w:rPr>
        <w:tab/>
        <w:t>Simple data types and enumerations</w:t>
      </w:r>
      <w:bookmarkEnd w:id="4068"/>
      <w:bookmarkEnd w:id="4069"/>
      <w:bookmarkEnd w:id="4070"/>
    </w:p>
    <w:p w14:paraId="3F3851EA" w14:textId="77777777" w:rsidR="00D16966" w:rsidRPr="000E1D0D" w:rsidRDefault="00D16966" w:rsidP="00D16966">
      <w:pPr>
        <w:pStyle w:val="Heading5"/>
      </w:pPr>
      <w:bookmarkStart w:id="4071" w:name="_Toc180306596"/>
      <w:bookmarkStart w:id="4072" w:name="_Toc195374331"/>
      <w:bookmarkStart w:id="4073" w:name="_Toc207815386"/>
      <w:r>
        <w:rPr>
          <w:noProof/>
          <w:lang w:eastAsia="zh-CN"/>
        </w:rPr>
        <w:t>6.6</w:t>
      </w:r>
      <w:r w:rsidRPr="000E1D0D">
        <w:t>.6.3.1</w:t>
      </w:r>
      <w:r w:rsidRPr="000E1D0D">
        <w:tab/>
        <w:t>Introduction</w:t>
      </w:r>
      <w:bookmarkEnd w:id="4071"/>
      <w:bookmarkEnd w:id="4072"/>
      <w:bookmarkEnd w:id="4073"/>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074" w:name="_Toc180306597"/>
      <w:bookmarkStart w:id="4075" w:name="_Toc195374332"/>
      <w:bookmarkStart w:id="4076" w:name="_Toc207815387"/>
      <w:r>
        <w:rPr>
          <w:noProof/>
          <w:lang w:eastAsia="zh-CN"/>
        </w:rPr>
        <w:t>6.6</w:t>
      </w:r>
      <w:r w:rsidRPr="000E1D0D">
        <w:t>.6.3.2</w:t>
      </w:r>
      <w:r w:rsidRPr="000E1D0D">
        <w:tab/>
        <w:t>Simple data types</w:t>
      </w:r>
      <w:bookmarkEnd w:id="4074"/>
      <w:bookmarkEnd w:id="4075"/>
      <w:bookmarkEnd w:id="4076"/>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077" w:name="_Toc180306598"/>
      <w:bookmarkStart w:id="4078" w:name="_Toc195374333"/>
      <w:bookmarkStart w:id="4079" w:name="_Toc207815388"/>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077"/>
      <w:bookmarkEnd w:id="4078"/>
      <w:bookmarkEnd w:id="4079"/>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080" w:name="_Toc180306599"/>
      <w:bookmarkStart w:id="4081" w:name="_Toc195374334"/>
      <w:bookmarkStart w:id="4082" w:name="_Toc207815389"/>
      <w:r>
        <w:rPr>
          <w:noProof/>
          <w:lang w:eastAsia="zh-CN"/>
        </w:rPr>
        <w:t>6.6</w:t>
      </w:r>
      <w:r w:rsidRPr="000E1D0D">
        <w:t>.</w:t>
      </w:r>
      <w:r>
        <w:t>6.6</w:t>
      </w:r>
      <w:r w:rsidRPr="000E1D0D">
        <w:tab/>
        <w:t>Binary data</w:t>
      </w:r>
      <w:bookmarkEnd w:id="4080"/>
      <w:bookmarkEnd w:id="4081"/>
      <w:bookmarkEnd w:id="4082"/>
    </w:p>
    <w:p w14:paraId="3E5324FC" w14:textId="77777777" w:rsidR="00D16966" w:rsidRPr="000E1D0D" w:rsidRDefault="00D16966" w:rsidP="00D16966">
      <w:pPr>
        <w:pStyle w:val="Heading5"/>
      </w:pPr>
      <w:bookmarkStart w:id="4083" w:name="_Toc180306600"/>
      <w:bookmarkStart w:id="4084" w:name="_Toc195374335"/>
      <w:bookmarkStart w:id="4085" w:name="_Toc207815390"/>
      <w:r>
        <w:rPr>
          <w:noProof/>
          <w:lang w:eastAsia="zh-CN"/>
        </w:rPr>
        <w:t>6.6</w:t>
      </w:r>
      <w:r w:rsidRPr="000E1D0D">
        <w:t>.</w:t>
      </w:r>
      <w:r>
        <w:t>6.6</w:t>
      </w:r>
      <w:r w:rsidRPr="000E1D0D">
        <w:t>.1</w:t>
      </w:r>
      <w:r w:rsidRPr="000E1D0D">
        <w:tab/>
        <w:t>Binary Data Types</w:t>
      </w:r>
      <w:bookmarkEnd w:id="4083"/>
      <w:bookmarkEnd w:id="4084"/>
      <w:bookmarkEnd w:id="4085"/>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086" w:name="_Toc180306601"/>
      <w:bookmarkStart w:id="4087" w:name="_Toc195374336"/>
      <w:bookmarkStart w:id="4088" w:name="_Toc207815391"/>
      <w:r>
        <w:rPr>
          <w:noProof/>
          <w:lang w:eastAsia="zh-CN"/>
        </w:rPr>
        <w:t>6.6</w:t>
      </w:r>
      <w:r w:rsidRPr="000E1D0D">
        <w:t>.7</w:t>
      </w:r>
      <w:r w:rsidRPr="000E1D0D">
        <w:tab/>
        <w:t>Error Handling</w:t>
      </w:r>
      <w:bookmarkEnd w:id="4086"/>
      <w:bookmarkEnd w:id="4087"/>
      <w:bookmarkEnd w:id="4088"/>
    </w:p>
    <w:p w14:paraId="604273EC" w14:textId="77777777" w:rsidR="00D16966" w:rsidRPr="000E1D0D" w:rsidRDefault="00D16966" w:rsidP="00D16966">
      <w:pPr>
        <w:pStyle w:val="Heading4"/>
      </w:pPr>
      <w:bookmarkStart w:id="4089" w:name="_Toc180306602"/>
      <w:bookmarkStart w:id="4090" w:name="_Toc195374337"/>
      <w:bookmarkStart w:id="4091" w:name="_Toc207815392"/>
      <w:r>
        <w:rPr>
          <w:noProof/>
          <w:lang w:eastAsia="zh-CN"/>
        </w:rPr>
        <w:t>6.6</w:t>
      </w:r>
      <w:r w:rsidRPr="000E1D0D">
        <w:t>.7.1</w:t>
      </w:r>
      <w:r w:rsidRPr="000E1D0D">
        <w:tab/>
        <w:t>General</w:t>
      </w:r>
      <w:bookmarkEnd w:id="4089"/>
      <w:bookmarkEnd w:id="4090"/>
      <w:bookmarkEnd w:id="4091"/>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092" w:name="_Toc180306603"/>
      <w:bookmarkStart w:id="4093" w:name="_Toc195374338"/>
      <w:bookmarkStart w:id="4094" w:name="_Toc207815393"/>
      <w:r>
        <w:rPr>
          <w:noProof/>
          <w:lang w:eastAsia="zh-CN"/>
        </w:rPr>
        <w:t>6.6</w:t>
      </w:r>
      <w:r w:rsidRPr="000E1D0D">
        <w:t>.7.2</w:t>
      </w:r>
      <w:r w:rsidRPr="000E1D0D">
        <w:tab/>
        <w:t>Protocol Errors</w:t>
      </w:r>
      <w:bookmarkEnd w:id="4092"/>
      <w:bookmarkEnd w:id="4093"/>
      <w:bookmarkEnd w:id="4094"/>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095" w:name="_Toc180306604"/>
      <w:bookmarkStart w:id="4096" w:name="_Toc195374339"/>
      <w:bookmarkStart w:id="4097" w:name="_Toc207815394"/>
      <w:r>
        <w:rPr>
          <w:noProof/>
          <w:lang w:eastAsia="zh-CN"/>
        </w:rPr>
        <w:t>6.6</w:t>
      </w:r>
      <w:r w:rsidRPr="000E1D0D">
        <w:t>.7.3</w:t>
      </w:r>
      <w:r w:rsidRPr="000E1D0D">
        <w:tab/>
        <w:t>Application Errors</w:t>
      </w:r>
      <w:bookmarkEnd w:id="4095"/>
      <w:bookmarkEnd w:id="4096"/>
      <w:bookmarkEnd w:id="4097"/>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098" w:name="_Toc180306605"/>
      <w:bookmarkStart w:id="4099" w:name="_Toc195374340"/>
      <w:bookmarkStart w:id="4100" w:name="_Toc207815395"/>
      <w:r>
        <w:rPr>
          <w:noProof/>
          <w:lang w:eastAsia="zh-CN"/>
        </w:rPr>
        <w:t>6.6</w:t>
      </w:r>
      <w:r w:rsidRPr="000E1D0D">
        <w:t>.8</w:t>
      </w:r>
      <w:r w:rsidRPr="000E1D0D">
        <w:rPr>
          <w:lang w:eastAsia="zh-CN"/>
        </w:rPr>
        <w:tab/>
        <w:t>Feature negotiation</w:t>
      </w:r>
      <w:bookmarkEnd w:id="4098"/>
      <w:bookmarkEnd w:id="4099"/>
      <w:bookmarkEnd w:id="4100"/>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101" w:name="_Toc180306606"/>
      <w:bookmarkStart w:id="4102" w:name="_Toc195374341"/>
      <w:bookmarkStart w:id="4103" w:name="_Toc207815396"/>
      <w:r>
        <w:rPr>
          <w:noProof/>
          <w:lang w:eastAsia="zh-CN"/>
        </w:rPr>
        <w:t>6.6</w:t>
      </w:r>
      <w:r w:rsidRPr="000E1D0D">
        <w:t>.9</w:t>
      </w:r>
      <w:r w:rsidRPr="000E1D0D">
        <w:tab/>
        <w:t>Security</w:t>
      </w:r>
      <w:bookmarkEnd w:id="4101"/>
      <w:bookmarkEnd w:id="4102"/>
      <w:bookmarkEnd w:id="4103"/>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104" w:name="_Toc180306607"/>
      <w:bookmarkStart w:id="4105" w:name="_Toc195374342"/>
      <w:bookmarkStart w:id="4106" w:name="_Toc207815397"/>
      <w:r w:rsidR="001C4032">
        <w:rPr>
          <w:lang w:eastAsia="zh-CN"/>
        </w:rPr>
        <w:lastRenderedPageBreak/>
        <w:t>7</w:t>
      </w:r>
      <w:r w:rsidR="001C4032">
        <w:rPr>
          <w:lang w:eastAsia="zh-CN"/>
        </w:rPr>
        <w:tab/>
        <w:t>Using Common API Framework</w:t>
      </w:r>
      <w:bookmarkEnd w:id="2266"/>
      <w:bookmarkEnd w:id="2267"/>
      <w:bookmarkEnd w:id="2268"/>
      <w:bookmarkEnd w:id="2269"/>
      <w:bookmarkEnd w:id="3967"/>
      <w:bookmarkEnd w:id="3968"/>
      <w:bookmarkEnd w:id="3969"/>
      <w:bookmarkEnd w:id="3970"/>
      <w:bookmarkEnd w:id="3971"/>
      <w:bookmarkEnd w:id="3972"/>
      <w:bookmarkEnd w:id="4104"/>
      <w:bookmarkEnd w:id="4105"/>
      <w:bookmarkEnd w:id="4106"/>
    </w:p>
    <w:p w14:paraId="0D6151B9" w14:textId="77777777" w:rsidR="00C52139" w:rsidRDefault="00C52139" w:rsidP="00C52139">
      <w:pPr>
        <w:rPr>
          <w:noProof/>
          <w:lang w:eastAsia="zh-CN"/>
        </w:rPr>
      </w:pPr>
      <w:bookmarkStart w:id="4107" w:name="_Toc24868675"/>
      <w:bookmarkStart w:id="4108" w:name="_Toc34154180"/>
      <w:bookmarkStart w:id="4109" w:name="_Toc36041124"/>
      <w:bookmarkStart w:id="4110" w:name="_Toc36041437"/>
      <w:bookmarkStart w:id="4111" w:name="_Toc43196714"/>
      <w:bookmarkStart w:id="4112" w:name="_Toc43481484"/>
      <w:bookmarkStart w:id="4113" w:name="_Toc45134761"/>
      <w:bookmarkStart w:id="4114" w:name="_Toc51189293"/>
      <w:bookmarkStart w:id="4115" w:name="_Toc51763969"/>
      <w:bookmarkStart w:id="4116" w:name="_Toc57206201"/>
      <w:bookmarkStart w:id="4117" w:name="_Toc59019542"/>
      <w:bookmarkStart w:id="4118" w:name="_Toc68170215"/>
      <w:bookmarkStart w:id="4119" w:name="_Toc73433953"/>
      <w:bookmarkStart w:id="4120" w:name="_Toc73436001"/>
      <w:bookmarkStart w:id="4121" w:name="_Toc73437408"/>
      <w:bookmarkStart w:id="4122" w:name="_Toc75351818"/>
      <w:bookmarkStart w:id="4123" w:name="_Toc83230096"/>
      <w:bookmarkStart w:id="4124" w:name="_Toc85528264"/>
      <w:bookmarkStart w:id="4125" w:name="_Toc90649889"/>
      <w:bookmarkStart w:id="4126" w:name="_Toc96843460"/>
      <w:bookmarkStart w:id="4127" w:name="_Toc96844435"/>
      <w:bookmarkStart w:id="4128" w:name="_Toc100740008"/>
      <w:bookmarkStart w:id="4129" w:name="_Toc104332875"/>
      <w:bookmarkStart w:id="4130"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14:paraId="4A4D6361" w14:textId="7EBE3BEF" w:rsidR="008A6D4A" w:rsidRDefault="001C4032" w:rsidP="001C4032">
      <w:pPr>
        <w:pStyle w:val="Heading8"/>
      </w:pPr>
      <w:r>
        <w:br w:type="page"/>
      </w:r>
      <w:bookmarkStart w:id="4131" w:name="_Toc144024295"/>
      <w:bookmarkStart w:id="4132" w:name="_Toc148177049"/>
      <w:bookmarkStart w:id="4133" w:name="_Toc151379513"/>
      <w:bookmarkStart w:id="4134" w:name="_Toc151445694"/>
      <w:bookmarkStart w:id="4135" w:name="_Toc160470777"/>
      <w:bookmarkStart w:id="4136" w:name="_Toc164873921"/>
      <w:bookmarkStart w:id="4137" w:name="_Toc180306608"/>
      <w:bookmarkStart w:id="4138" w:name="_Toc195374343"/>
      <w:bookmarkStart w:id="4139" w:name="_Toc207815398"/>
      <w:r w:rsidR="008A6D4A" w:rsidRPr="004D3578">
        <w:lastRenderedPageBreak/>
        <w:t>Annex A (normative):</w:t>
      </w:r>
      <w:r w:rsidR="008A6D4A" w:rsidRPr="004D3578">
        <w:br/>
      </w:r>
      <w:r w:rsidR="008A6D4A">
        <w:t>OpenAPI specification</w:t>
      </w:r>
      <w:bookmarkEnd w:id="2270"/>
      <w:bookmarkEnd w:id="2271"/>
      <w:bookmarkEnd w:id="4131"/>
      <w:bookmarkEnd w:id="4132"/>
      <w:bookmarkEnd w:id="4133"/>
      <w:bookmarkEnd w:id="4134"/>
      <w:bookmarkEnd w:id="4135"/>
      <w:bookmarkEnd w:id="4136"/>
      <w:bookmarkEnd w:id="4137"/>
      <w:bookmarkEnd w:id="4138"/>
      <w:bookmarkEnd w:id="4139"/>
    </w:p>
    <w:p w14:paraId="03FBDDDC" w14:textId="77777777" w:rsidR="006E186B" w:rsidRDefault="006E186B" w:rsidP="009F0D8A">
      <w:pPr>
        <w:pStyle w:val="Heading1"/>
      </w:pPr>
      <w:bookmarkStart w:id="4140" w:name="_Toc510696651"/>
      <w:bookmarkStart w:id="4141" w:name="_Toc35971451"/>
      <w:bookmarkStart w:id="4142" w:name="_Toc144024296"/>
      <w:bookmarkStart w:id="4143" w:name="_Toc148177050"/>
      <w:bookmarkStart w:id="4144" w:name="_Toc151379514"/>
      <w:bookmarkStart w:id="4145" w:name="_Toc151445695"/>
      <w:bookmarkStart w:id="4146" w:name="_Toc160470778"/>
      <w:bookmarkStart w:id="4147" w:name="_Toc164873922"/>
      <w:bookmarkStart w:id="4148" w:name="_Toc180306609"/>
      <w:bookmarkStart w:id="4149" w:name="_Toc195374344"/>
      <w:bookmarkStart w:id="4150" w:name="_Toc510696653"/>
      <w:bookmarkStart w:id="4151" w:name="_Toc207815399"/>
      <w:r>
        <w:t>A.1</w:t>
      </w:r>
      <w:r>
        <w:tab/>
        <w:t>General</w:t>
      </w:r>
      <w:bookmarkEnd w:id="4140"/>
      <w:bookmarkEnd w:id="4141"/>
      <w:bookmarkEnd w:id="4142"/>
      <w:bookmarkEnd w:id="4143"/>
      <w:bookmarkEnd w:id="4144"/>
      <w:bookmarkEnd w:id="4145"/>
      <w:bookmarkEnd w:id="4146"/>
      <w:bookmarkEnd w:id="4147"/>
      <w:bookmarkEnd w:id="4148"/>
      <w:bookmarkEnd w:id="4149"/>
      <w:bookmarkEnd w:id="4151"/>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152" w:name="_Toc144024297"/>
      <w:bookmarkStart w:id="4153" w:name="_Toc148177051"/>
      <w:bookmarkStart w:id="4154" w:name="_Toc151379515"/>
      <w:bookmarkStart w:id="4155" w:name="_Toc151445696"/>
      <w:bookmarkStart w:id="4156" w:name="_Toc160470779"/>
      <w:bookmarkStart w:id="4157" w:name="_Toc164873923"/>
      <w:bookmarkStart w:id="4158" w:name="_Toc180306610"/>
      <w:bookmarkStart w:id="4159" w:name="_Toc195374345"/>
      <w:bookmarkStart w:id="4160" w:name="_Toc207815400"/>
      <w:r w:rsidR="006E186B">
        <w:lastRenderedPageBreak/>
        <w:t>A.2</w:t>
      </w:r>
      <w:r w:rsidR="006E186B">
        <w:tab/>
      </w:r>
      <w:r w:rsidR="008C051B" w:rsidRPr="00AD59F1">
        <w:t>SDD_Transmission</w:t>
      </w:r>
      <w:r w:rsidR="006E186B">
        <w:t xml:space="preserve"> API</w:t>
      </w:r>
      <w:bookmarkEnd w:id="4152"/>
      <w:bookmarkEnd w:id="4153"/>
      <w:bookmarkEnd w:id="4154"/>
      <w:bookmarkEnd w:id="4155"/>
      <w:bookmarkEnd w:id="4156"/>
      <w:bookmarkEnd w:id="4157"/>
      <w:bookmarkEnd w:id="4158"/>
      <w:bookmarkEnd w:id="4159"/>
      <w:bookmarkEnd w:id="4160"/>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6A94561D" w:rsidR="008B5069" w:rsidRDefault="008B5069" w:rsidP="008B5069">
      <w:pPr>
        <w:pStyle w:val="PL"/>
      </w:pPr>
      <w:r>
        <w:t xml:space="preserve">  version: 1.</w:t>
      </w:r>
      <w:r w:rsidR="0069164F">
        <w:t>1</w:t>
      </w:r>
      <w:r>
        <w:t>.0</w:t>
      </w:r>
      <w:r w:rsidR="0069164F">
        <w:t>-alpha.</w:t>
      </w:r>
      <w:r w:rsidR="00854B22">
        <w:t>4</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57B8983C" w:rsidR="008B5069" w:rsidRDefault="008B5069" w:rsidP="008B5069">
      <w:pPr>
        <w:pStyle w:val="PL"/>
      </w:pPr>
      <w:r>
        <w:t xml:space="preserve">    3GPP TS 29.548 V</w:t>
      </w:r>
      <w:r w:rsidR="008626DF">
        <w:t>1</w:t>
      </w:r>
      <w:r w:rsidR="0069164F">
        <w:t>9</w:t>
      </w:r>
      <w:r w:rsidR="008324EC">
        <w:t>.</w:t>
      </w:r>
      <w:r w:rsidR="00854B22">
        <w:t>4</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lastRenderedPageBreak/>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lastRenderedPageBreak/>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lastRenderedPageBreak/>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161"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162" w:name="_Toc144024298"/>
      <w:bookmarkStart w:id="4163"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lastRenderedPageBreak/>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164" w:name="_Toc151379516"/>
      <w:bookmarkStart w:id="4165" w:name="_Toc151445697"/>
      <w:bookmarkStart w:id="4166" w:name="_Toc160470780"/>
      <w:bookmarkStart w:id="4167" w:name="_Toc164873924"/>
      <w:bookmarkStart w:id="4168" w:name="_Toc180306611"/>
      <w:bookmarkStart w:id="4169" w:name="_Toc195374346"/>
      <w:bookmarkStart w:id="4170" w:name="_Toc207815401"/>
      <w:r>
        <w:lastRenderedPageBreak/>
        <w:t>A.3</w:t>
      </w:r>
      <w:r>
        <w:tab/>
      </w:r>
      <w:r w:rsidRPr="00E858DF">
        <w:rPr>
          <w:lang w:val="en-US"/>
        </w:rPr>
        <w:t>SDD_DataStorage</w:t>
      </w:r>
      <w:r>
        <w:t xml:space="preserve"> API</w:t>
      </w:r>
      <w:bookmarkEnd w:id="4164"/>
      <w:bookmarkEnd w:id="4165"/>
      <w:bookmarkEnd w:id="4166"/>
      <w:bookmarkEnd w:id="4167"/>
      <w:bookmarkEnd w:id="4168"/>
      <w:bookmarkEnd w:id="4169"/>
      <w:bookmarkEnd w:id="4170"/>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A4639D3" w:rsidR="00762741" w:rsidRDefault="00762741" w:rsidP="00762741">
      <w:pPr>
        <w:pStyle w:val="PL"/>
      </w:pPr>
      <w:r>
        <w:t xml:space="preserve">  version: 1.</w:t>
      </w:r>
      <w:r w:rsidR="0069164F">
        <w:t>1</w:t>
      </w:r>
      <w:r>
        <w:t>.0</w:t>
      </w:r>
      <w:r w:rsidR="0069164F">
        <w:t>-alpha.</w:t>
      </w:r>
      <w:r w:rsidR="00E01D94">
        <w:t>2</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2499C916" w:rsidR="00762741" w:rsidRDefault="00762741" w:rsidP="00762741">
      <w:pPr>
        <w:pStyle w:val="PL"/>
      </w:pPr>
      <w:r>
        <w:t xml:space="preserve">    </w:t>
      </w:r>
      <w:r w:rsidRPr="00BD32CB">
        <w:t>3GPP TS 29.548 V</w:t>
      </w:r>
      <w:r w:rsidR="00353BDB">
        <w:t>1</w:t>
      </w:r>
      <w:r w:rsidR="0069164F">
        <w:t>9</w:t>
      </w:r>
      <w:r w:rsidR="008324EC">
        <w:t>.</w:t>
      </w:r>
      <w:r w:rsidR="00E01D94">
        <w:t>3</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171" w:name="_Toc151379517"/>
      <w:bookmarkStart w:id="4172" w:name="_Toc151445698"/>
      <w:bookmarkStart w:id="4173" w:name="_Toc160470781"/>
      <w:bookmarkStart w:id="4174" w:name="_Toc164873925"/>
      <w:bookmarkStart w:id="4175" w:name="_Toc180306612"/>
      <w:bookmarkStart w:id="4176" w:name="_Toc195374347"/>
      <w:bookmarkStart w:id="4177" w:name="_Toc207815402"/>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150"/>
      <w:bookmarkEnd w:id="4161"/>
      <w:bookmarkEnd w:id="4162"/>
      <w:bookmarkEnd w:id="4163"/>
      <w:bookmarkEnd w:id="4171"/>
      <w:bookmarkEnd w:id="4172"/>
      <w:bookmarkEnd w:id="4173"/>
      <w:bookmarkEnd w:id="4174"/>
      <w:bookmarkEnd w:id="4175"/>
      <w:bookmarkEnd w:id="4176"/>
      <w:bookmarkEnd w:id="4177"/>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30C076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r w:rsidR="00E01D94">
        <w:rPr>
          <w:lang w:val="en-US" w:eastAsia="es-ES"/>
        </w:rPr>
        <w:t>2</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118A32D"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E01D94">
        <w:rPr>
          <w:lang w:val="en-US" w:eastAsia="es-ES"/>
        </w:rPr>
        <w:t>3</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178"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179" w:name="_Toc144024300"/>
      <w:bookmarkStart w:id="4180" w:name="_Toc148177054"/>
      <w:bookmarkStart w:id="4181" w:name="_Toc151379518"/>
      <w:bookmarkStart w:id="4182" w:name="_Toc151445699"/>
      <w:bookmarkStart w:id="4183" w:name="_Toc160470782"/>
      <w:bookmarkStart w:id="4184" w:name="_Toc164873926"/>
      <w:bookmarkStart w:id="4185" w:name="_Toc180306613"/>
      <w:bookmarkStart w:id="4186" w:name="_Toc195374348"/>
      <w:bookmarkStart w:id="4187" w:name="_Toc207815403"/>
      <w:r w:rsidRPr="003D68EA">
        <w:lastRenderedPageBreak/>
        <w:t>A.5</w:t>
      </w:r>
      <w:r w:rsidRPr="003D68EA">
        <w:tab/>
      </w:r>
      <w:bookmarkStart w:id="4188" w:name="_Hlk144024711"/>
      <w:r w:rsidRPr="003D68EA">
        <w:rPr>
          <w:lang w:val="en-US"/>
        </w:rPr>
        <w:t xml:space="preserve">SDD_TransmissionQualityMeasurement </w:t>
      </w:r>
      <w:r w:rsidRPr="003D68EA">
        <w:t>API</w:t>
      </w:r>
      <w:bookmarkEnd w:id="4178"/>
      <w:bookmarkEnd w:id="4179"/>
      <w:bookmarkEnd w:id="4180"/>
      <w:bookmarkEnd w:id="4181"/>
      <w:bookmarkEnd w:id="4182"/>
      <w:bookmarkEnd w:id="4183"/>
      <w:bookmarkEnd w:id="4184"/>
      <w:bookmarkEnd w:id="4185"/>
      <w:bookmarkEnd w:id="4186"/>
      <w:bookmarkEnd w:id="4187"/>
      <w:bookmarkEnd w:id="4188"/>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12353F1" w:rsidR="003D68EA" w:rsidRDefault="003D68EA" w:rsidP="003D68EA">
      <w:pPr>
        <w:pStyle w:val="PL"/>
      </w:pPr>
      <w:r>
        <w:t xml:space="preserve">  version: 1.</w:t>
      </w:r>
      <w:r w:rsidR="0018127A">
        <w:t>1</w:t>
      </w:r>
      <w:r>
        <w:t>.0</w:t>
      </w:r>
      <w:r w:rsidR="0018127A">
        <w:t>-alpha.</w:t>
      </w:r>
      <w:r w:rsidR="00854B22">
        <w:t>2</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66D4D106" w:rsidR="003D68EA" w:rsidRDefault="003D68EA" w:rsidP="003D68EA">
      <w:pPr>
        <w:pStyle w:val="PL"/>
      </w:pPr>
      <w:r>
        <w:t xml:space="preserve">    3GPP TS 29.548 V</w:t>
      </w:r>
      <w:r w:rsidR="00E90222">
        <w:t>1</w:t>
      </w:r>
      <w:r w:rsidR="0018127A">
        <w:t>9</w:t>
      </w:r>
      <w:r w:rsidR="008324EC">
        <w:t>.</w:t>
      </w:r>
      <w:r w:rsidR="00854B22">
        <w:t>4</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189" w:name="_Toc148177055"/>
      <w:bookmarkStart w:id="4190" w:name="_Toc151379519"/>
      <w:bookmarkStart w:id="4191" w:name="_Toc151445700"/>
      <w:bookmarkStart w:id="4192" w:name="_Toc160470783"/>
      <w:bookmarkStart w:id="4193" w:name="_Toc164873927"/>
      <w:bookmarkStart w:id="4194" w:name="_Toc180306614"/>
      <w:bookmarkStart w:id="4195" w:name="_Toc195374349"/>
      <w:bookmarkStart w:id="4196" w:name="_Toc207815404"/>
      <w:r w:rsidRPr="003D68EA">
        <w:lastRenderedPageBreak/>
        <w:t>A.</w:t>
      </w:r>
      <w:r>
        <w:t>6</w:t>
      </w:r>
      <w:r w:rsidRPr="003D68EA">
        <w:tab/>
      </w:r>
      <w:r w:rsidRPr="00AD5587">
        <w:t>SDD_PolicyConfiguration</w:t>
      </w:r>
      <w:r w:rsidRPr="003D68EA">
        <w:rPr>
          <w:lang w:val="en-US"/>
        </w:rPr>
        <w:t xml:space="preserve"> </w:t>
      </w:r>
      <w:r w:rsidRPr="003D68EA">
        <w:t>API</w:t>
      </w:r>
      <w:bookmarkEnd w:id="4189"/>
      <w:bookmarkEnd w:id="4190"/>
      <w:bookmarkEnd w:id="4191"/>
      <w:bookmarkEnd w:id="4192"/>
      <w:bookmarkEnd w:id="4193"/>
      <w:bookmarkEnd w:id="4194"/>
      <w:bookmarkEnd w:id="4195"/>
      <w:bookmarkEnd w:id="4196"/>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0D63C0E1" w:rsidR="0040029D" w:rsidRDefault="0040029D" w:rsidP="0040029D">
      <w:pPr>
        <w:pStyle w:val="PL"/>
      </w:pPr>
      <w:r>
        <w:t xml:space="preserve">  version: 1.</w:t>
      </w:r>
      <w:r w:rsidR="0018127A">
        <w:t>1</w:t>
      </w:r>
      <w:r>
        <w:t>.0</w:t>
      </w:r>
      <w:r w:rsidR="0018127A">
        <w:t>-alpha.</w:t>
      </w:r>
      <w:r w:rsidR="00854B22">
        <w:t>3</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46EB2837" w:rsidR="0040029D" w:rsidRDefault="0040029D" w:rsidP="0040029D">
      <w:pPr>
        <w:pStyle w:val="PL"/>
      </w:pPr>
      <w:r>
        <w:t xml:space="preserve">    </w:t>
      </w:r>
      <w:r w:rsidRPr="00BD32CB">
        <w:t>3GPP TS 29.548 V</w:t>
      </w:r>
      <w:r w:rsidR="00BB4956">
        <w:t>1</w:t>
      </w:r>
      <w:r w:rsidR="0018127A">
        <w:t>9</w:t>
      </w:r>
      <w:r w:rsidR="008324EC">
        <w:t>.</w:t>
      </w:r>
      <w:r w:rsidR="00854B22">
        <w:t>4</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12C0AEB9" w14:textId="77777777" w:rsidR="004C670E" w:rsidRDefault="004C670E" w:rsidP="004C670E">
      <w:pPr>
        <w:pStyle w:val="PL"/>
      </w:pPr>
      <w:r w:rsidRPr="007C1AFD">
        <w:t xml:space="preserve">        </w:t>
      </w:r>
      <w:r>
        <w:t>syncThreshold</w:t>
      </w:r>
      <w:r w:rsidRPr="007C1AFD">
        <w:t>:</w:t>
      </w:r>
    </w:p>
    <w:p w14:paraId="04FBA0D0" w14:textId="24CE50AD"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B60B6D" w:rsidRPr="000A0A5F">
        <w:rPr>
          <w:rFonts w:cs="Courier New"/>
          <w:szCs w:val="16"/>
          <w:lang w:val="en-US"/>
        </w:rPr>
        <w:t>TS29514_</w:t>
      </w:r>
      <w:r w:rsidR="00B60B6D" w:rsidRPr="000A0A5F">
        <w:t>Npcf_PolicyAuthorization</w:t>
      </w:r>
      <w:r w:rsidR="00B60B6D" w:rsidRPr="000A0A5F">
        <w:rPr>
          <w:rFonts w:cs="Courier New"/>
          <w:szCs w:val="16"/>
          <w:lang w:val="en-US"/>
        </w:rPr>
        <w:t>.yaml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77777777"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Pr="005254BA">
        <w:t>TS29514_Npcf_PolicyAuthorization.yaml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77777777" w:rsidR="00F54D57" w:rsidRPr="007C1AFD" w:rsidRDefault="00F54D57" w:rsidP="00F54D57">
      <w:pPr>
        <w:pStyle w:val="PL"/>
      </w:pPr>
      <w:r w:rsidRPr="007C1AFD">
        <w:t xml:space="preserve">        </w:t>
      </w:r>
      <w:r>
        <w:t>proxThresh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77777777" w:rsidR="00F54D57" w:rsidRPr="007C1AFD" w:rsidRDefault="00F54D57" w:rsidP="00F54D57">
      <w:pPr>
        <w:pStyle w:val="PL"/>
      </w:pPr>
      <w:r w:rsidRPr="007C1AFD">
        <w:t xml:space="preserve">        </w:t>
      </w:r>
      <w:r>
        <w: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77777777" w:rsidR="00F54D57" w:rsidRPr="007C1AFD" w:rsidRDefault="00F54D57" w:rsidP="00F54D57">
      <w:pPr>
        <w:pStyle w:val="PL"/>
      </w:pPr>
      <w:r w:rsidRPr="007C1AFD">
        <w:t xml:space="preserve">        </w:t>
      </w:r>
      <w:r>
        <w: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77777777" w:rsidR="00F54D57" w:rsidRPr="007C1AFD" w:rsidRDefault="00F54D57" w:rsidP="00F54D57">
      <w:pPr>
        <w:pStyle w:val="PL"/>
        <w:rPr>
          <w:rFonts w:eastAsia="DengXian"/>
        </w:rPr>
      </w:pPr>
      <w:r w:rsidRPr="007C1AFD">
        <w:rPr>
          <w:rFonts w:eastAsia="DengXian"/>
        </w:rPr>
        <w:t xml:space="preserve">        - required: [</w:t>
      </w:r>
      <w:r>
        <w:t>proxThresh</w:t>
      </w:r>
      <w:r w:rsidRPr="007C1AFD">
        <w:rPr>
          <w:rFonts w:eastAsia="DengXian"/>
        </w:rPr>
        <w:t>]</w:t>
      </w:r>
    </w:p>
    <w:p w14:paraId="7630B3DE"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SThresh</w:t>
      </w:r>
      <w:r w:rsidRPr="007C1AFD">
        <w:rPr>
          <w:rFonts w:eastAsia="DengXian"/>
        </w:rPr>
        <w:t>]</w:t>
      </w:r>
    </w:p>
    <w:p w14:paraId="45713D3D"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lastRenderedPageBreak/>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2134F4" w:rsidRDefault="00F54D57" w:rsidP="00F54D57">
      <w:pPr>
        <w:pStyle w:val="PL"/>
        <w:rPr>
          <w:lang w:val="fr-FR"/>
        </w:rPr>
      </w:pPr>
      <w:r w:rsidRPr="002134F4">
        <w:rPr>
          <w:lang w:val="fr-FR"/>
        </w:rPr>
        <w:t xml:space="preserve">        - required: [minUeToUedist]</w:t>
      </w:r>
    </w:p>
    <w:p w14:paraId="4C28E5E7" w14:textId="77777777" w:rsidR="00F54D57" w:rsidRDefault="00F54D57" w:rsidP="00F54D57">
      <w:pPr>
        <w:pStyle w:val="PL"/>
      </w:pPr>
      <w:r w:rsidRPr="002134F4">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lastRenderedPageBreak/>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197" w:name="_Toc131692884"/>
      <w:bookmarkStart w:id="4198" w:name="_Toc122516701"/>
      <w:bookmarkStart w:id="4199" w:name="_Toc122516723"/>
      <w:r w:rsidRPr="004D3578">
        <w:br w:type="page"/>
      </w:r>
      <w:bookmarkStart w:id="4200" w:name="_Toc180306615"/>
      <w:bookmarkStart w:id="4201" w:name="_Toc195374350"/>
      <w:bookmarkStart w:id="4202" w:name="_Toc207815405"/>
      <w:r w:rsidRPr="003D68EA">
        <w:lastRenderedPageBreak/>
        <w:t>A.</w:t>
      </w:r>
      <w:r>
        <w:t>7</w:t>
      </w:r>
      <w:r w:rsidRPr="003D68EA">
        <w:tab/>
      </w:r>
      <w:r w:rsidRPr="00AD5587">
        <w:t>SDD_</w:t>
      </w:r>
      <w:r>
        <w:t>BDT</w:t>
      </w:r>
      <w:r w:rsidRPr="003D68EA">
        <w:rPr>
          <w:lang w:val="en-US"/>
        </w:rPr>
        <w:t xml:space="preserve"> </w:t>
      </w:r>
      <w:r w:rsidRPr="003D68EA">
        <w:t>API</w:t>
      </w:r>
      <w:bookmarkEnd w:id="4200"/>
      <w:bookmarkEnd w:id="4201"/>
      <w:bookmarkEnd w:id="4202"/>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39698A6E" w:rsidR="00DF1127" w:rsidRDefault="00DF1127" w:rsidP="00DF1127">
      <w:pPr>
        <w:pStyle w:val="PL"/>
      </w:pPr>
      <w:r>
        <w:t xml:space="preserve">  version: 1.0.0</w:t>
      </w:r>
      <w:r w:rsidR="008F0BE2">
        <w:t>-alpha.</w:t>
      </w:r>
      <w:r w:rsidR="00854B22">
        <w:t>3</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20F08391" w:rsidR="00DF1127" w:rsidRDefault="00DF1127" w:rsidP="00DF1127">
      <w:pPr>
        <w:pStyle w:val="PL"/>
      </w:pPr>
      <w:r>
        <w:t xml:space="preserve">    </w:t>
      </w:r>
      <w:r w:rsidRPr="00BD32CB">
        <w:t>3GPP TS 29.548 V</w:t>
      </w:r>
      <w:r>
        <w:t>19.</w:t>
      </w:r>
      <w:r w:rsidR="00854B22">
        <w:t>4</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197"/>
    <w:bookmarkEnd w:id="4198"/>
    <w:bookmarkEnd w:id="4199"/>
    <w:p w14:paraId="290AB113" w14:textId="20587955" w:rsidR="00662390" w:rsidRDefault="000F64DA" w:rsidP="007A4424">
      <w:pPr>
        <w:pStyle w:val="Heading8"/>
      </w:pPr>
      <w:r w:rsidRPr="004D3578">
        <w:br w:type="page"/>
      </w:r>
      <w:bookmarkStart w:id="4203" w:name="_Toc144024301"/>
      <w:bookmarkStart w:id="4204" w:name="_Toc148177056"/>
      <w:bookmarkStart w:id="4205" w:name="_Toc151379520"/>
      <w:bookmarkStart w:id="4206" w:name="_Toc151445701"/>
      <w:bookmarkStart w:id="4207" w:name="_Toc160470784"/>
      <w:bookmarkStart w:id="4208" w:name="_Toc164873928"/>
      <w:bookmarkStart w:id="4209" w:name="_Toc180306616"/>
      <w:bookmarkStart w:id="4210" w:name="_Toc195374351"/>
      <w:bookmarkStart w:id="4211" w:name="_Toc20781540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203"/>
      <w:bookmarkEnd w:id="4204"/>
      <w:bookmarkEnd w:id="4205"/>
      <w:bookmarkEnd w:id="4206"/>
      <w:bookmarkEnd w:id="4207"/>
      <w:bookmarkEnd w:id="4208"/>
      <w:bookmarkEnd w:id="4209"/>
      <w:bookmarkEnd w:id="4210"/>
      <w:bookmarkEnd w:id="4211"/>
    </w:p>
    <w:p w14:paraId="1A37F315" w14:textId="77777777" w:rsidR="00662390" w:rsidRDefault="00662390" w:rsidP="009F0D8A">
      <w:pPr>
        <w:pStyle w:val="Heading1"/>
      </w:pPr>
      <w:bookmarkStart w:id="4212" w:name="_Toc144024302"/>
      <w:bookmarkStart w:id="4213" w:name="_Toc148177057"/>
      <w:bookmarkStart w:id="4214" w:name="_Toc151379521"/>
      <w:bookmarkStart w:id="4215" w:name="_Toc151445702"/>
      <w:bookmarkStart w:id="4216" w:name="_Toc160470785"/>
      <w:bookmarkStart w:id="4217" w:name="_Toc164873929"/>
      <w:bookmarkStart w:id="4218" w:name="_Toc180306617"/>
      <w:bookmarkStart w:id="4219" w:name="_Toc195374352"/>
      <w:bookmarkStart w:id="4220" w:name="_Toc207815407"/>
      <w:r>
        <w:t>B.1</w:t>
      </w:r>
      <w:r>
        <w:tab/>
        <w:t>General</w:t>
      </w:r>
      <w:bookmarkEnd w:id="4212"/>
      <w:bookmarkEnd w:id="4213"/>
      <w:bookmarkEnd w:id="4214"/>
      <w:bookmarkEnd w:id="4215"/>
      <w:bookmarkEnd w:id="4216"/>
      <w:bookmarkEnd w:id="4217"/>
      <w:bookmarkEnd w:id="4218"/>
      <w:bookmarkEnd w:id="4219"/>
      <w:bookmarkEnd w:id="4220"/>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221" w:name="_Toc144024303"/>
      <w:bookmarkStart w:id="4222" w:name="_Toc148177058"/>
      <w:bookmarkStart w:id="4223" w:name="_Toc151379522"/>
      <w:bookmarkStart w:id="4224" w:name="_Toc151445703"/>
      <w:bookmarkStart w:id="4225" w:name="_Toc160470786"/>
      <w:bookmarkStart w:id="4226" w:name="_Toc164873930"/>
      <w:bookmarkStart w:id="4227" w:name="_Toc180306618"/>
      <w:bookmarkStart w:id="4228" w:name="_Toc195374353"/>
      <w:bookmarkStart w:id="4229" w:name="_Toc207815408"/>
      <w:r>
        <w:t>B.2</w:t>
      </w:r>
      <w:r>
        <w:tab/>
      </w:r>
      <w:r w:rsidR="00E82517" w:rsidRPr="00211A46">
        <w:t>SDD_Transmission</w:t>
      </w:r>
      <w:r>
        <w:t xml:space="preserve"> API</w:t>
      </w:r>
      <w:bookmarkEnd w:id="4221"/>
      <w:bookmarkEnd w:id="4222"/>
      <w:bookmarkEnd w:id="4223"/>
      <w:bookmarkEnd w:id="4224"/>
      <w:bookmarkEnd w:id="4225"/>
      <w:bookmarkEnd w:id="4226"/>
      <w:bookmarkEnd w:id="4227"/>
      <w:bookmarkEnd w:id="4228"/>
      <w:bookmarkEnd w:id="4229"/>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230" w:name="_Toc144024304"/>
      <w:bookmarkStart w:id="4231" w:name="_Toc148177059"/>
      <w:bookmarkStart w:id="4232" w:name="_Toc151379523"/>
      <w:bookmarkStart w:id="4233" w:name="_Toc151445704"/>
      <w:bookmarkStart w:id="4234" w:name="_Toc160470787"/>
      <w:bookmarkStart w:id="4235" w:name="_Toc164873931"/>
      <w:bookmarkStart w:id="4236" w:name="_Toc180306619"/>
      <w:bookmarkStart w:id="4237" w:name="_Toc195374354"/>
      <w:bookmarkStart w:id="4238" w:name="_Toc207815409"/>
      <w:r>
        <w:t>B.3</w:t>
      </w:r>
      <w:r>
        <w:tab/>
      </w:r>
      <w:r w:rsidR="00913F5F" w:rsidRPr="00E858DF">
        <w:rPr>
          <w:lang w:val="en-US"/>
        </w:rPr>
        <w:t>SDD_DataStorage</w:t>
      </w:r>
      <w:r>
        <w:t xml:space="preserve"> API</w:t>
      </w:r>
      <w:bookmarkEnd w:id="4230"/>
      <w:bookmarkEnd w:id="4231"/>
      <w:bookmarkEnd w:id="4232"/>
      <w:bookmarkEnd w:id="4233"/>
      <w:bookmarkEnd w:id="4234"/>
      <w:bookmarkEnd w:id="4235"/>
      <w:bookmarkEnd w:id="4236"/>
      <w:bookmarkEnd w:id="4237"/>
      <w:bookmarkEnd w:id="4238"/>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239" w:name="_Toc144024305"/>
      <w:bookmarkStart w:id="4240" w:name="_Toc148177060"/>
      <w:bookmarkStart w:id="4241" w:name="_Toc151379524"/>
      <w:bookmarkStart w:id="4242" w:name="_Toc151445705"/>
      <w:bookmarkStart w:id="4243" w:name="_Toc160470788"/>
      <w:bookmarkStart w:id="4244" w:name="_Toc164873932"/>
      <w:bookmarkStart w:id="4245" w:name="_Toc180306620"/>
      <w:bookmarkStart w:id="4246" w:name="_Toc195374355"/>
      <w:bookmarkStart w:id="4247" w:name="_Toc67903574"/>
      <w:bookmarkStart w:id="4248" w:name="_Toc96843469"/>
      <w:bookmarkStart w:id="4249" w:name="_Toc96844444"/>
      <w:bookmarkStart w:id="4250" w:name="_Toc100740017"/>
      <w:bookmarkStart w:id="4251" w:name="_Toc129252590"/>
      <w:bookmarkStart w:id="4252" w:name="historyclause"/>
      <w:bookmarkStart w:id="4253" w:name="_Toc207815410"/>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239"/>
      <w:bookmarkEnd w:id="4240"/>
      <w:bookmarkEnd w:id="4241"/>
      <w:bookmarkEnd w:id="4242"/>
      <w:bookmarkEnd w:id="4243"/>
      <w:bookmarkEnd w:id="4244"/>
      <w:bookmarkEnd w:id="4245"/>
      <w:bookmarkEnd w:id="4246"/>
      <w:bookmarkEnd w:id="4253"/>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254" w:name="_Toc144024306"/>
      <w:bookmarkStart w:id="4255" w:name="_Toc148177061"/>
      <w:bookmarkStart w:id="4256" w:name="_Toc151379525"/>
      <w:bookmarkStart w:id="4257" w:name="_Toc151445706"/>
      <w:bookmarkStart w:id="4258" w:name="_Toc160470789"/>
      <w:bookmarkStart w:id="4259" w:name="_Toc164873933"/>
      <w:bookmarkStart w:id="4260" w:name="_Toc180306621"/>
      <w:bookmarkStart w:id="4261" w:name="_Toc195374356"/>
      <w:bookmarkStart w:id="4262" w:name="_Toc207815411"/>
      <w:r w:rsidRPr="003D68EA">
        <w:t>B.5</w:t>
      </w:r>
      <w:r w:rsidRPr="003D68EA">
        <w:tab/>
      </w:r>
      <w:r w:rsidRPr="003D68EA">
        <w:rPr>
          <w:lang w:val="en-US"/>
        </w:rPr>
        <w:t xml:space="preserve">SDD_TransmissionQualityMeasurement </w:t>
      </w:r>
      <w:r w:rsidRPr="003D68EA">
        <w:t>API</w:t>
      </w:r>
      <w:bookmarkEnd w:id="4247"/>
      <w:bookmarkEnd w:id="4248"/>
      <w:bookmarkEnd w:id="4249"/>
      <w:bookmarkEnd w:id="4250"/>
      <w:bookmarkEnd w:id="4251"/>
      <w:bookmarkEnd w:id="4254"/>
      <w:bookmarkEnd w:id="4255"/>
      <w:bookmarkEnd w:id="4256"/>
      <w:bookmarkEnd w:id="4257"/>
      <w:bookmarkEnd w:id="4258"/>
      <w:bookmarkEnd w:id="4259"/>
      <w:bookmarkEnd w:id="4260"/>
      <w:bookmarkEnd w:id="4261"/>
      <w:bookmarkEnd w:id="4262"/>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263" w:name="_Toc148177062"/>
      <w:bookmarkStart w:id="4264" w:name="_Toc151379526"/>
      <w:bookmarkStart w:id="4265" w:name="_Toc151445707"/>
      <w:bookmarkStart w:id="4266" w:name="_Toc160470790"/>
      <w:bookmarkStart w:id="4267" w:name="_Toc164873934"/>
      <w:bookmarkStart w:id="4268" w:name="_Toc180306622"/>
      <w:bookmarkStart w:id="4269" w:name="_Toc195374357"/>
      <w:bookmarkStart w:id="4270" w:name="_Toc207815412"/>
      <w:r>
        <w:lastRenderedPageBreak/>
        <w:t>B.6</w:t>
      </w:r>
      <w:r>
        <w:tab/>
      </w:r>
      <w:r w:rsidRPr="00AD5587">
        <w:t>SDD_PolicyConfiguration</w:t>
      </w:r>
      <w:r>
        <w:t xml:space="preserve"> API</w:t>
      </w:r>
      <w:bookmarkEnd w:id="4263"/>
      <w:bookmarkEnd w:id="4264"/>
      <w:bookmarkEnd w:id="4265"/>
      <w:bookmarkEnd w:id="4266"/>
      <w:bookmarkEnd w:id="4267"/>
      <w:bookmarkEnd w:id="4268"/>
      <w:bookmarkEnd w:id="4269"/>
      <w:bookmarkEnd w:id="4270"/>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271" w:name="_Toc180306623"/>
      <w:bookmarkStart w:id="4272" w:name="_Toc195374358"/>
      <w:bookmarkStart w:id="4273" w:name="_Toc207815413"/>
      <w:r>
        <w:t>B.7</w:t>
      </w:r>
      <w:r>
        <w:tab/>
      </w:r>
      <w:r w:rsidRPr="00AD5587">
        <w:t>SDD_</w:t>
      </w:r>
      <w:r>
        <w:t>BDT API</w:t>
      </w:r>
      <w:bookmarkEnd w:id="4271"/>
      <w:bookmarkEnd w:id="4272"/>
      <w:bookmarkEnd w:id="4273"/>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274" w:name="_Toc2086459"/>
      <w:bookmarkStart w:id="4275" w:name="_Toc144024307"/>
      <w:bookmarkStart w:id="4276" w:name="_Toc148177063"/>
      <w:bookmarkStart w:id="4277" w:name="_Toc151379527"/>
      <w:bookmarkStart w:id="4278" w:name="_Toc151445708"/>
      <w:bookmarkStart w:id="4279" w:name="_Toc160470791"/>
      <w:bookmarkStart w:id="4280" w:name="_Toc164873935"/>
      <w:bookmarkStart w:id="4281" w:name="_Toc180306624"/>
      <w:bookmarkStart w:id="4282" w:name="_Toc195374359"/>
      <w:bookmarkStart w:id="4283" w:name="_Toc207815414"/>
      <w:bookmarkEnd w:id="4252"/>
      <w:r w:rsidR="003446B6" w:rsidRPr="004D3578">
        <w:lastRenderedPageBreak/>
        <w:t xml:space="preserve">Annex </w:t>
      </w:r>
      <w:r w:rsidR="00A543DD">
        <w:t>C</w:t>
      </w:r>
      <w:r w:rsidR="003446B6" w:rsidRPr="004D3578">
        <w:t xml:space="preserve"> (informative):</w:t>
      </w:r>
      <w:r w:rsidR="003446B6" w:rsidRPr="004D3578">
        <w:br/>
        <w:t>Change history</w:t>
      </w:r>
      <w:bookmarkEnd w:id="4274"/>
      <w:bookmarkEnd w:id="4275"/>
      <w:bookmarkEnd w:id="4276"/>
      <w:bookmarkEnd w:id="4277"/>
      <w:bookmarkEnd w:id="4278"/>
      <w:bookmarkEnd w:id="4279"/>
      <w:bookmarkEnd w:id="4280"/>
      <w:bookmarkEnd w:id="4281"/>
      <w:bookmarkEnd w:id="4282"/>
      <w:bookmarkEnd w:id="42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1D282E0B" w:rsidR="00E42F39" w:rsidRDefault="00E42F39" w:rsidP="00E42F39">
            <w:pPr>
              <w:pStyle w:val="TAC"/>
              <w:rPr>
                <w:rFonts w:cs="Arial"/>
                <w:sz w:val="16"/>
                <w:szCs w:val="16"/>
              </w:rPr>
            </w:pPr>
            <w:r w:rsidRPr="00E42F39">
              <w:rPr>
                <w:rFonts w:cs="Arial"/>
                <w:sz w:val="16"/>
                <w:szCs w:val="16"/>
              </w:rPr>
              <w:t>CP-252</w:t>
            </w:r>
            <w:r w:rsidRPr="00E42F39">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294BF6" w14:textId="77777777" w:rsidR="00AA179B" w:rsidRDefault="00AA179B">
      <w:r>
        <w:separator/>
      </w:r>
    </w:p>
  </w:endnote>
  <w:endnote w:type="continuationSeparator" w:id="0">
    <w:p w14:paraId="1C88B95B" w14:textId="77777777" w:rsidR="00AA179B" w:rsidRDefault="00AA17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0159DF" w:rsidRDefault="000159D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9362B8" w14:textId="77777777" w:rsidR="00AA179B" w:rsidRDefault="00AA179B">
      <w:r>
        <w:separator/>
      </w:r>
    </w:p>
  </w:footnote>
  <w:footnote w:type="continuationSeparator" w:id="0">
    <w:p w14:paraId="19B85751" w14:textId="77777777" w:rsidR="00AA179B" w:rsidRDefault="00AA17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20B06CC" w:rsidR="000159DF" w:rsidRDefault="000159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01EB">
      <w:rPr>
        <w:rFonts w:ascii="Arial" w:hAnsi="Arial" w:cs="Arial"/>
        <w:b/>
        <w:noProof/>
        <w:sz w:val="18"/>
        <w:szCs w:val="18"/>
      </w:rPr>
      <w:t>3GPP TS 29.548 V19.4.0 (2025-09)</w:t>
    </w:r>
    <w:r>
      <w:rPr>
        <w:rFonts w:ascii="Arial" w:hAnsi="Arial" w:cs="Arial"/>
        <w:b/>
        <w:sz w:val="18"/>
        <w:szCs w:val="18"/>
      </w:rPr>
      <w:fldChar w:fldCharType="end"/>
    </w:r>
  </w:p>
  <w:p w14:paraId="0C5EC792" w14:textId="77777777" w:rsidR="000159DF" w:rsidRDefault="000159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4284E5D" w:rsidR="000159DF" w:rsidRDefault="000159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01EB">
      <w:rPr>
        <w:rFonts w:ascii="Arial" w:hAnsi="Arial" w:cs="Arial"/>
        <w:b/>
        <w:noProof/>
        <w:sz w:val="18"/>
        <w:szCs w:val="18"/>
      </w:rPr>
      <w:t>Release 19</w:t>
    </w:r>
    <w:r>
      <w:rPr>
        <w:rFonts w:ascii="Arial" w:hAnsi="Arial" w:cs="Arial"/>
        <w:b/>
        <w:sz w:val="18"/>
        <w:szCs w:val="18"/>
      </w:rPr>
      <w:fldChar w:fldCharType="end"/>
    </w:r>
  </w:p>
  <w:p w14:paraId="42848B09" w14:textId="77777777" w:rsidR="000159DF" w:rsidRDefault="000159D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477"/>
    <w:rsid w:val="0034684A"/>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F1E"/>
    <w:rsid w:val="00E36589"/>
    <w:rsid w:val="00E36924"/>
    <w:rsid w:val="00E403AF"/>
    <w:rsid w:val="00E409C5"/>
    <w:rsid w:val="00E41674"/>
    <w:rsid w:val="00E41FAC"/>
    <w:rsid w:val="00E42F39"/>
    <w:rsid w:val="00E43492"/>
    <w:rsid w:val="00E44582"/>
    <w:rsid w:val="00E467E9"/>
    <w:rsid w:val="00E50FB7"/>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AE82F0-003D-428A-B30B-1A743EB258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86</TotalTime>
  <Pages>251</Pages>
  <Words>77043</Words>
  <Characters>439147</Characters>
  <Application>Microsoft Office Word</Application>
  <DocSecurity>0</DocSecurity>
  <Lines>3659</Lines>
  <Paragraphs>1030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515160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3</cp:revision>
  <cp:lastPrinted>2019-02-25T14:05:00Z</cp:lastPrinted>
  <dcterms:created xsi:type="dcterms:W3CDTF">2025-09-03T16:05:00Z</dcterms:created>
  <dcterms:modified xsi:type="dcterms:W3CDTF">2025-09-03T17:31:00Z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