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1212497" w:rsidR="00AA5070" w:rsidRPr="008B1C02" w:rsidRDefault="00AA5070">
      <w:pPr>
        <w:pStyle w:val="PL"/>
      </w:pPr>
      <w:r w:rsidRPr="008B1C02">
        <w:t xml:space="preserve">  version: 1.</w:t>
      </w:r>
      <w:r w:rsidR="00E01459">
        <w:t>4</w:t>
      </w:r>
      <w:r w:rsidRPr="008B1C02">
        <w:t>.</w:t>
      </w:r>
      <w:r w:rsidR="00C83180">
        <w:t>0</w:t>
      </w:r>
      <w:r w:rsidR="00E01459">
        <w:t>-alpha.</w:t>
      </w:r>
      <w:r w:rsidR="0092041F">
        <w:t>3</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6F85748B" w:rsidR="00AA5070" w:rsidRPr="008B1C02" w:rsidRDefault="008153D5">
      <w:pPr>
        <w:pStyle w:val="PL"/>
      </w:pPr>
      <w:r w:rsidRPr="008B1C02">
        <w:t xml:space="preserve">    </w:t>
      </w:r>
      <w:r w:rsidR="00AA5070" w:rsidRPr="008B1C02">
        <w:t>3GPP TS 29.522 V1</w:t>
      </w:r>
      <w:r w:rsidR="00E01459">
        <w:t>9</w:t>
      </w:r>
      <w:r w:rsidR="00AA5070" w:rsidRPr="008B1C02">
        <w:t>.</w:t>
      </w:r>
      <w:r w:rsidR="0092041F">
        <w:t>3</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6088929B" w:rsidR="00A00551" w:rsidRPr="008B1C02" w:rsidRDefault="002C2C86" w:rsidP="002C2C86">
      <w:pPr>
        <w:pStyle w:val="PL"/>
      </w:pPr>
      <w:r w:rsidRPr="00133177">
        <w:lastRenderedPageBreak/>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lastRenderedPageBreak/>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lastRenderedPageBreak/>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lastRenderedPageBreak/>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lastRenderedPageBreak/>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lastRenderedPageBreak/>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lastRenderedPageBreak/>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F358A1A" w:rsidR="00AA5070" w:rsidRPr="008B1C02" w:rsidRDefault="00AA5070">
      <w:pPr>
        <w:pStyle w:val="PL"/>
      </w:pPr>
      <w:r w:rsidRPr="008B1C02">
        <w:t xml:space="preserve">  version: 1.</w:t>
      </w:r>
      <w:r w:rsidR="00852A9F">
        <w:t>3</w:t>
      </w:r>
      <w:r w:rsidRPr="008B1C02">
        <w:t>.</w:t>
      </w:r>
      <w:r w:rsidR="00852A9F">
        <w:t>0-alpha.</w:t>
      </w:r>
      <w:r w:rsidR="0092041F">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3FFF6DD"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92041F">
        <w:t>3</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44BD74B4"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lastRenderedPageBreak/>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lastRenderedPageBreak/>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265A66A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lastRenderedPageBreak/>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lastRenderedPageBreak/>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lastRenderedPageBreak/>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lastRenderedPageBreak/>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lastRenderedPageBreak/>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lastRenderedPageBreak/>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lastRenderedPageBreak/>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lastRenderedPageBreak/>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lastRenderedPageBreak/>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lastRenderedPageBreak/>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lastRenderedPageBreak/>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lastRenderedPageBreak/>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lastRenderedPageBreak/>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lastRenderedPageBreak/>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lastRenderedPageBreak/>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lastRenderedPageBreak/>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A5FE95B"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lastRenderedPageBreak/>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lastRenderedPageBreak/>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lastRenderedPageBreak/>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lastRenderedPageBreak/>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lastRenderedPageBreak/>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lastRenderedPageBreak/>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lastRenderedPageBreak/>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lastRenderedPageBreak/>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lastRenderedPageBreak/>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lastRenderedPageBreak/>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lastRenderedPageBreak/>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lastRenderedPageBreak/>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lastRenderedPageBreak/>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lastRenderedPageBreak/>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lastRenderedPageBreak/>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lastRenderedPageBreak/>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lastRenderedPageBreak/>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lastRenderedPageBreak/>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lastRenderedPageBreak/>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lastRenderedPageBreak/>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lastRenderedPageBreak/>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C8845DD" w:rsidR="00AA5070" w:rsidRPr="008B1C02" w:rsidRDefault="00AA5070">
      <w:pPr>
        <w:pStyle w:val="PL"/>
      </w:pPr>
      <w:r w:rsidRPr="008B1C02">
        <w:t xml:space="preserve">  version: 1.</w:t>
      </w:r>
      <w:r w:rsidR="00852A9F">
        <w:t>3</w:t>
      </w:r>
      <w:r w:rsidRPr="008B1C02">
        <w:t>.</w:t>
      </w:r>
      <w:r w:rsidR="00852A9F">
        <w:t>0-alpha.</w:t>
      </w:r>
      <w:r w:rsidR="0092041F">
        <w:t>3</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22ED083A"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2041F">
        <w:t>3</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lastRenderedPageBreak/>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lastRenderedPageBreak/>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lastRenderedPageBreak/>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lastRenderedPageBreak/>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lastRenderedPageBreak/>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lastRenderedPageBreak/>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lastRenderedPageBreak/>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lastRenderedPageBreak/>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lastRenderedPageBreak/>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lastRenderedPageBreak/>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lastRenderedPageBreak/>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lastRenderedPageBreak/>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lastRenderedPageBreak/>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lastRenderedPageBreak/>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lastRenderedPageBreak/>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lastRenderedPageBreak/>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lastRenderedPageBreak/>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lastRenderedPageBreak/>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lastRenderedPageBreak/>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lastRenderedPageBreak/>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7A6163D8"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92041F">
        <w:rPr>
          <w:lang w:val="en-US"/>
        </w:rPr>
        <w:t>4</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5406051"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92041F">
        <w:t>3</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11BBA6DF"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66FD6943"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22BC2EA5"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28563AB9"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14FBFEE2"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C7876" w:rsidRDefault="00AF0A6D" w:rsidP="00AF0A6D">
      <w:pPr>
        <w:pStyle w:val="PL"/>
        <w:rPr>
          <w:lang w:val="fr-FR"/>
        </w:rPr>
      </w:pPr>
      <w:r w:rsidRPr="00BD6F46">
        <w:t xml:space="preserve">          </w:t>
      </w:r>
      <w:r w:rsidRPr="005C7876">
        <w:rPr>
          <w:lang w:val="fr-FR"/>
        </w:rPr>
        <w:t>- ACCEPTABLE</w:t>
      </w:r>
    </w:p>
    <w:p w14:paraId="59C9E6FC" w14:textId="77777777" w:rsidR="00AF0A6D" w:rsidRPr="005C7876" w:rsidRDefault="00AF0A6D" w:rsidP="00AF0A6D">
      <w:pPr>
        <w:pStyle w:val="PL"/>
        <w:rPr>
          <w:lang w:val="fr-FR" w:eastAsia="zh-CN"/>
        </w:rPr>
      </w:pPr>
      <w:r w:rsidRPr="005C7876">
        <w:rPr>
          <w:lang w:val="fr-FR"/>
        </w:rPr>
        <w:t xml:space="preserve">          - NON_ACCEPTABLE</w:t>
      </w:r>
    </w:p>
    <w:p w14:paraId="31AF264B" w14:textId="77777777" w:rsidR="00AF0A6D" w:rsidRPr="005C7876" w:rsidRDefault="00AF0A6D" w:rsidP="00AF0A6D">
      <w:pPr>
        <w:pStyle w:val="PL"/>
        <w:rPr>
          <w:lang w:val="fr-FR"/>
        </w:rPr>
      </w:pPr>
      <w:r w:rsidRPr="005C7876">
        <w:rPr>
          <w:lang w:val="fr-FR"/>
        </w:rPr>
        <w:t xml:space="preserve">      - type: string</w:t>
      </w:r>
    </w:p>
    <w:p w14:paraId="275CCF6F" w14:textId="77777777" w:rsidR="00125E00" w:rsidRPr="005C7876" w:rsidRDefault="00125E00" w:rsidP="00125E00">
      <w:pPr>
        <w:pStyle w:val="PL"/>
        <w:rPr>
          <w:lang w:val="fr-FR"/>
        </w:rPr>
      </w:pPr>
      <w:r w:rsidRPr="005C7876">
        <w:rPr>
          <w:lang w:val="fr-FR"/>
        </w:rPr>
        <w:t xml:space="preserve">        description: &gt;</w:t>
      </w:r>
    </w:p>
    <w:p w14:paraId="2E8E940A" w14:textId="77777777" w:rsidR="00DB56E1" w:rsidRPr="008B1C02" w:rsidRDefault="00DB56E1" w:rsidP="00DB56E1">
      <w:pPr>
        <w:pStyle w:val="PL"/>
      </w:pPr>
      <w:r w:rsidRPr="005C7876">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9CFDDCE"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92041F">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467D0D24"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92041F">
        <w:t>3</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466DE7BC"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015FDFFB"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6B6465FC"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554669EF"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r w:rsidRPr="00E70359">
        <w:rPr>
          <w:lang w:val="fr-FR"/>
        </w:rPr>
        <w:t>info:</w:t>
      </w:r>
    </w:p>
    <w:p w14:paraId="5DCEC6D0" w14:textId="77777777" w:rsidR="001503E5" w:rsidRPr="00E70359" w:rsidRDefault="001503E5" w:rsidP="001503E5">
      <w:pPr>
        <w:pStyle w:val="PL"/>
        <w:rPr>
          <w:lang w:val="fr-FR"/>
        </w:rPr>
      </w:pPr>
      <w:r w:rsidRPr="00E70359">
        <w:rPr>
          <w:lang w:val="fr-FR"/>
        </w:rPr>
        <w:t xml:space="preserve">  title: </w:t>
      </w:r>
      <w:r w:rsidRPr="00E70359">
        <w:rPr>
          <w:rFonts w:cs="Arial"/>
          <w:bCs/>
          <w:lang w:val="fr-FR"/>
        </w:rPr>
        <w:t>AMInfluence</w:t>
      </w:r>
    </w:p>
    <w:p w14:paraId="60ADFC64" w14:textId="095AD4C3" w:rsidR="001503E5" w:rsidRPr="00E70359" w:rsidRDefault="001503E5" w:rsidP="001503E5">
      <w:pPr>
        <w:pStyle w:val="PL"/>
        <w:rPr>
          <w:lang w:val="fr-FR"/>
        </w:rPr>
      </w:pPr>
      <w:r w:rsidRPr="00E70359">
        <w:rPr>
          <w:lang w:val="fr-FR"/>
        </w:rPr>
        <w:t xml:space="preserve">  version: 1.</w:t>
      </w:r>
      <w:r w:rsidR="00CD62FB" w:rsidRPr="00E70359">
        <w:rPr>
          <w:lang w:val="fr-FR"/>
        </w:rPr>
        <w:t>2</w:t>
      </w:r>
      <w:r w:rsidRPr="00E70359">
        <w:rPr>
          <w:lang w:val="fr-FR"/>
        </w:rPr>
        <w:t>.</w:t>
      </w:r>
      <w:r w:rsidR="00582B20" w:rsidRPr="00E70359">
        <w:rPr>
          <w:lang w:val="fr-FR"/>
        </w:rPr>
        <w:t>0</w:t>
      </w:r>
      <w:r w:rsidR="00CD62FB" w:rsidRPr="00E70359">
        <w:rPr>
          <w:lang w:val="fr-FR"/>
        </w:rPr>
        <w:t>-alpha.</w:t>
      </w:r>
      <w:r w:rsidR="0092041F" w:rsidRPr="00E70359">
        <w:rPr>
          <w:lang w:val="fr-FR"/>
        </w:rPr>
        <w:t>2</w:t>
      </w:r>
    </w:p>
    <w:p w14:paraId="0DB87893" w14:textId="77777777" w:rsidR="001503E5" w:rsidRPr="00E70359" w:rsidRDefault="001503E5" w:rsidP="001503E5">
      <w:pPr>
        <w:pStyle w:val="PL"/>
        <w:rPr>
          <w:lang w:val="fr-FR"/>
        </w:rPr>
      </w:pPr>
      <w:r w:rsidRPr="00E70359">
        <w:rPr>
          <w:lang w:val="fr-FR"/>
        </w:rPr>
        <w:t xml:space="preserve">  description: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CA0F5A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2041F">
        <w:rPr>
          <w:rFonts w:eastAsia="DengXian"/>
        </w:rPr>
        <w:t>3</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45FC3BEA"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lastRenderedPageBreak/>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789367C8"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4A015373"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003F26AD">
        <w:rPr>
          <w:rFonts w:cs="Courier New"/>
          <w:szCs w:val="16"/>
        </w:rPr>
        <w:t>Info</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6E8CCA8D"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2A43727E"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88C1B92"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lastRenderedPageBreak/>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lastRenderedPageBreak/>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lastRenderedPageBreak/>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lastRenderedPageBreak/>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320A9B0A" w:rsidR="0094086C" w:rsidRPr="008B1C02" w:rsidRDefault="0094086C" w:rsidP="0094086C">
      <w:pPr>
        <w:pStyle w:val="PL"/>
      </w:pPr>
      <w:r w:rsidRPr="008B1C02">
        <w:t xml:space="preserve">  version: 1.</w:t>
      </w:r>
      <w:r w:rsidR="00AA56B4">
        <w:t>3</w:t>
      </w:r>
      <w:r w:rsidRPr="008B1C02">
        <w:t>.</w:t>
      </w:r>
      <w:r w:rsidR="007F48A9">
        <w:t>0</w:t>
      </w:r>
      <w:r w:rsidR="00AA56B4">
        <w:t>-alpha.</w:t>
      </w:r>
      <w:r w:rsidR="0092041F">
        <w:t>2</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BEA90CB"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92041F">
        <w:t>3</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lastRenderedPageBreak/>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lastRenderedPageBreak/>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lastRenderedPageBreak/>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lastRenderedPageBreak/>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lastRenderedPageBreak/>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lastRenderedPageBreak/>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lastRenderedPageBreak/>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lastRenderedPageBreak/>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lastRenderedPageBreak/>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lastRenderedPageBreak/>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0C1A47F"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92041F">
        <w:rPr>
          <w:lang w:val="en-US"/>
        </w:rPr>
        <w:t>3</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lastRenderedPageBreak/>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2FD0736E"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92041F">
        <w:t>3</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lastRenderedPageBreak/>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lastRenderedPageBreak/>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lastRenderedPageBreak/>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6AE90DE3"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9C6AFE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65632A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53E27B20"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329A4C8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6476789C"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2FFDE0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39A9A46F"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3C15F7BD"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1CDD717"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40C1677F"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lastRenderedPageBreak/>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lastRenderedPageBreak/>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lastRenderedPageBreak/>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6AC3A51"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284624B2"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88209FF" w:rsidR="00672CDA" w:rsidRPr="008B1C02" w:rsidRDefault="00672CDA" w:rsidP="00672CDA">
      <w:pPr>
        <w:pStyle w:val="PL"/>
      </w:pPr>
      <w:r w:rsidRPr="008B1C02">
        <w:t xml:space="preserve">    3GPP TS 29.522 V1</w:t>
      </w:r>
      <w:r w:rsidR="0092041F">
        <w:t>9</w:t>
      </w:r>
      <w:r w:rsidRPr="008B1C02">
        <w:t>.</w:t>
      </w:r>
      <w:r w:rsidR="0092041F">
        <w:t>3</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lastRenderedPageBreak/>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lastRenderedPageBreak/>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lastRenderedPageBreak/>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lastRenderedPageBreak/>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lastRenderedPageBreak/>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lastRenderedPageBreak/>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lastRenderedPageBreak/>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lastRenderedPageBreak/>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lastRenderedPageBreak/>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lastRenderedPageBreak/>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lastRenderedPageBreak/>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lastRenderedPageBreak/>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lastRenderedPageBreak/>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lastRenderedPageBreak/>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lastRenderedPageBreak/>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lastRenderedPageBreak/>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lastRenderedPageBreak/>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lastRenderedPageBreak/>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lastRenderedPageBreak/>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4FC641EB" w:rsidR="00C81D33" w:rsidRPr="008B1C02" w:rsidRDefault="00C81D33" w:rsidP="00C81D33">
      <w:pPr>
        <w:pStyle w:val="PL"/>
      </w:pPr>
      <w:r w:rsidRPr="008B1C02">
        <w:t xml:space="preserve">  version: 1.</w:t>
      </w:r>
      <w:r w:rsidR="0092041F">
        <w:t>2</w:t>
      </w:r>
      <w:r w:rsidRPr="008B1C02">
        <w:t>.</w:t>
      </w:r>
      <w:r w:rsidR="006C03E4">
        <w:t>0</w:t>
      </w:r>
      <w:r w:rsidR="0092041F">
        <w:t>-alpha.1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03DBBCC0"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26947210" w:rsidR="00C81D33" w:rsidRPr="008B1C02" w:rsidRDefault="00C81D33" w:rsidP="00C81D33">
      <w:pPr>
        <w:pStyle w:val="PL"/>
      </w:pPr>
      <w:r w:rsidRPr="008B1C02">
        <w:t xml:space="preserve">    3GPP TS 29.522 V1</w:t>
      </w:r>
      <w:r w:rsidR="0092041F">
        <w:t>9</w:t>
      </w:r>
      <w:r w:rsidRPr="008B1C02">
        <w:t>.</w:t>
      </w:r>
      <w:r w:rsidR="0092041F">
        <w:t>3</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lastRenderedPageBreak/>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C7876" w:rsidRDefault="00C81D33" w:rsidP="00C81D33">
      <w:pPr>
        <w:pStyle w:val="PL"/>
        <w:rPr>
          <w:lang w:val="fr-FR"/>
        </w:rPr>
      </w:pPr>
      <w:r w:rsidRPr="008B1C02">
        <w:t xml:space="preserve">            </w:t>
      </w:r>
      <w:r w:rsidRPr="005C7876">
        <w:rPr>
          <w:lang w:val="fr-FR"/>
        </w:rPr>
        <w:t>Subscription resource.</w:t>
      </w:r>
    </w:p>
    <w:p w14:paraId="3B29E98C" w14:textId="77777777" w:rsidR="00C81D33" w:rsidRPr="005C7876" w:rsidRDefault="00C81D33" w:rsidP="00C81D33">
      <w:pPr>
        <w:pStyle w:val="PL"/>
        <w:rPr>
          <w:lang w:val="fr-FR"/>
        </w:rPr>
      </w:pPr>
      <w:r w:rsidRPr="005C7876">
        <w:rPr>
          <w:lang w:val="fr-FR"/>
        </w:rPr>
        <w:t xml:space="preserve">          content:</w:t>
      </w:r>
    </w:p>
    <w:p w14:paraId="51F1773A" w14:textId="77777777" w:rsidR="00C81D33" w:rsidRPr="005C7876" w:rsidRDefault="00C81D33" w:rsidP="00C81D33">
      <w:pPr>
        <w:pStyle w:val="PL"/>
        <w:rPr>
          <w:lang w:val="fr-FR"/>
        </w:rPr>
      </w:pPr>
      <w:r w:rsidRPr="005C7876">
        <w:rPr>
          <w:lang w:val="fr-FR"/>
        </w:rPr>
        <w:t xml:space="preserve">            application/json:</w:t>
      </w:r>
    </w:p>
    <w:p w14:paraId="3777BDF8" w14:textId="77777777" w:rsidR="00C81D33" w:rsidRPr="008B1C02" w:rsidRDefault="00C81D33" w:rsidP="00C81D33">
      <w:pPr>
        <w:pStyle w:val="PL"/>
      </w:pPr>
      <w:r w:rsidRPr="005C7876">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lastRenderedPageBreak/>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lastRenderedPageBreak/>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lastRenderedPageBreak/>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lastRenderedPageBreak/>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lastRenderedPageBreak/>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lastRenderedPageBreak/>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lastRenderedPageBreak/>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lastRenderedPageBreak/>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lastRenderedPageBreak/>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lastRenderedPageBreak/>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lastRenderedPageBreak/>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lastRenderedPageBreak/>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lastRenderedPageBreak/>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lastRenderedPageBreak/>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lastRenderedPageBreak/>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lastRenderedPageBreak/>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lastRenderedPageBreak/>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27E899FE" w:rsidR="003C3E05" w:rsidRPr="008B1C02" w:rsidRDefault="003C3E05" w:rsidP="003C3E05">
      <w:pPr>
        <w:pStyle w:val="PL"/>
      </w:pPr>
      <w:r w:rsidRPr="008B1C02">
        <w:t xml:space="preserve">  version: 1.</w:t>
      </w:r>
      <w:r w:rsidR="004E03C2">
        <w:t>1</w:t>
      </w:r>
      <w:r w:rsidRPr="008B1C02">
        <w:t>.</w:t>
      </w:r>
      <w:r>
        <w:t>0</w:t>
      </w:r>
      <w:r w:rsidR="004E03C2">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168785F"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99A897C" w:rsidR="003C3E05" w:rsidRPr="008B1C02" w:rsidRDefault="003C3E05" w:rsidP="003C3E05">
      <w:pPr>
        <w:pStyle w:val="PL"/>
      </w:pPr>
      <w:r w:rsidRPr="008B1C02">
        <w:t xml:space="preserve">    3GPP TS 29.522 V1</w:t>
      </w:r>
      <w:r w:rsidR="004E03C2">
        <w:t>9</w:t>
      </w:r>
      <w:r w:rsidRPr="008B1C02">
        <w:t>.</w:t>
      </w:r>
      <w:r w:rsidR="004E03C2">
        <w:t>3</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lastRenderedPageBreak/>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lastRenderedPageBreak/>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lastRenderedPageBreak/>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lastRenderedPageBreak/>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lastRenderedPageBreak/>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lastRenderedPageBreak/>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lastRenderedPageBreak/>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lastRenderedPageBreak/>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lastRenderedPageBreak/>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8992CEC"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5A7465">
        <w:rPr>
          <w:lang w:val="en-US"/>
        </w:rPr>
        <w:t>3</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475D092A" w:rsidR="00FB28D6" w:rsidRPr="008B1C02" w:rsidRDefault="00FB28D6" w:rsidP="00FB28D6">
      <w:pPr>
        <w:pStyle w:val="PL"/>
      </w:pPr>
      <w:r w:rsidRPr="008B1C02">
        <w:t xml:space="preserve">  description: 3GPP TS 29.522 V1</w:t>
      </w:r>
      <w:r w:rsidR="00A05156">
        <w:t>9</w:t>
      </w:r>
      <w:r w:rsidRPr="008B1C02">
        <w:t>.</w:t>
      </w:r>
      <w:r w:rsidR="005A7465">
        <w:t>3</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57356946"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3714742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6B9C2B5"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3F6F63DC"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5A7465">
        <w:rPr>
          <w:rFonts w:eastAsia="DengXian"/>
          <w:lang w:val="en-US"/>
        </w:rPr>
        <w:t>3</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lastRenderedPageBreak/>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2F56BB0D"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5A7465">
        <w:rPr>
          <w:rFonts w:eastAsia="Malgun Gothic"/>
          <w:lang w:val="en-US" w:eastAsia="ko-KR"/>
        </w:rPr>
        <w:t>3</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2D52AA2E"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lastRenderedPageBreak/>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lastRenderedPageBreak/>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575772FD"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50E32A4D"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35DAB65F"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229331A8"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03E4B707"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784E3579"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6B664A0E"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4E33F8E4"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3AE01BC5"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42961F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143D5773"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17701570"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41F31B5D"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lastRenderedPageBreak/>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3922FDA4"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E6951B3"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797000B0"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58D756C6"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5828C710"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2F69A88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0373E6BE"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1067BF5F"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3BE04E13"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2720133C"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lastRenderedPageBreak/>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148EA098"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lastRenderedPageBreak/>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1" w:name="_Hlk198845974"/>
      <w:r>
        <w:t xml:space="preserve">          enum:</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63802BCE"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471D586D"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lastRenderedPageBreak/>
        <w:t xml:space="preserve">          </w:t>
      </w:r>
      <w:r>
        <w:t xml:space="preserve">  </w:t>
      </w:r>
      <w:r w:rsidRPr="008B1C02">
        <w:t xml:space="preserve">- </w:t>
      </w:r>
      <w:r>
        <w:rPr>
          <w:lang w:eastAsia="zh-CN"/>
        </w:rPr>
        <w:t>true</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rangSlUavDatas</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77777777" w:rsidR="00E40024" w:rsidRPr="007A1863" w:rsidRDefault="00E40024" w:rsidP="00E40024">
      <w:pPr>
        <w:pStyle w:val="PL"/>
        <w:rPr>
          <w:rFonts w:eastAsia="DengXian"/>
          <w:lang w:val="en-US"/>
        </w:rPr>
      </w:pPr>
      <w:r w:rsidRPr="007A1863">
        <w:rPr>
          <w:rFonts w:eastAsia="DengXian"/>
          <w:lang w:val="en-US"/>
        </w:rPr>
        <w:t xml:space="preserve">        qosSustainInfos:</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79C71C80" w14:textId="4BD6183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6F6C3F9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26D13C02"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188388F9"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88088F1"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19C8722B"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39D08D60"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10CC66BB" w:rsidR="003121FA" w:rsidRPr="008B1C02" w:rsidRDefault="003121FA" w:rsidP="003121FA">
      <w:pPr>
        <w:pStyle w:val="PL"/>
      </w:pPr>
      <w:r>
        <w:t xml:space="preserve">          $ref: '#/components/schemas/</w:t>
      </w:r>
      <w:r w:rsidR="00D5609E">
        <w:t>AltThresholds</w:t>
      </w:r>
      <w:r>
        <w:t>'</w:t>
      </w:r>
    </w:p>
    <w:p w14:paraId="29FA125D" w14:textId="0C8DD905" w:rsidR="003121FA" w:rsidRPr="008B1C02" w:rsidRDefault="003121FA" w:rsidP="003121FA">
      <w:pPr>
        <w:pStyle w:val="PL"/>
      </w:pPr>
      <w:r w:rsidRPr="008B1C02">
        <w:t xml:space="preserve">        </w:t>
      </w:r>
      <w:r w:rsidR="00D5609E">
        <w:rPr>
          <w:lang w:eastAsia="zh-CN"/>
        </w:rPr>
        <w:t>repPeriodicity</w:t>
      </w:r>
      <w:r w:rsidRPr="008B1C02">
        <w:t>:</w:t>
      </w:r>
    </w:p>
    <w:p w14:paraId="799F36BC" w14:textId="38CB5A6D"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6C58D79E"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lastRenderedPageBreak/>
        <w:t xml:space="preserve">          items:</w:t>
      </w:r>
    </w:p>
    <w:p w14:paraId="6A01E0C2" w14:textId="2754C84E"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7A950E35"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77777777" w:rsidR="00E40024" w:rsidRDefault="00E40024" w:rsidP="00E40024">
      <w:pPr>
        <w:pStyle w:val="PL"/>
      </w:pPr>
      <w:r>
        <w:t xml:space="preserve">      description: Represents the Ranging 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lastRenderedPageBreak/>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2B058B01"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lastRenderedPageBreak/>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7136DA84"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6069F270"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543CE38A"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77777" w:rsidR="00E40024" w:rsidRPr="00EA09DE" w:rsidRDefault="00E40024" w:rsidP="00E40024">
      <w:pPr>
        <w:pStyle w:val="PL"/>
        <w:rPr>
          <w:rFonts w:cs="Arial"/>
          <w:szCs w:val="18"/>
          <w:lang w:eastAsia="zh-CN"/>
        </w:rPr>
      </w:pPr>
      <w:r w:rsidRPr="00EA09DE">
        <w:rPr>
          <w:rFonts w:cs="Arial"/>
          <w:szCs w:val="18"/>
          <w:lang w:eastAsia="zh-CN"/>
        </w:rPr>
        <w:t xml:space="preserve">          - UAV_LOCATION_MONITORING</w:t>
      </w:r>
    </w:p>
    <w:p w14:paraId="742C6D34" w14:textId="77777777" w:rsidR="00E40024" w:rsidRPr="00EA09DE" w:rsidRDefault="00E40024" w:rsidP="00E40024">
      <w:pPr>
        <w:pStyle w:val="PL"/>
        <w:rPr>
          <w:rFonts w:cs="Arial"/>
          <w:szCs w:val="18"/>
          <w:lang w:eastAsia="zh-CN"/>
        </w:rPr>
      </w:pPr>
      <w:r w:rsidRPr="00EA09DE">
        <w:rPr>
          <w:rFonts w:cs="Arial"/>
          <w:szCs w:val="18"/>
          <w:lang w:eastAsia="zh-CN"/>
        </w:rPr>
        <w:t xml:space="preserve">          - FLIGHT_TRAJECTORY_MONITORING</w:t>
      </w:r>
    </w:p>
    <w:p w14:paraId="676660B8" w14:textId="77777777"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p>
    <w:p w14:paraId="5D99645C" w14:textId="77777777" w:rsidR="00E40024" w:rsidRDefault="00E40024" w:rsidP="00E40024">
      <w:pPr>
        <w:pStyle w:val="PL"/>
        <w:rPr>
          <w:rFonts w:cs="Arial"/>
          <w:szCs w:val="18"/>
          <w:lang w:eastAsia="zh-CN"/>
        </w:rPr>
      </w:pPr>
      <w:r w:rsidRPr="00EA09DE">
        <w:rPr>
          <w:rFonts w:cs="Arial"/>
          <w:szCs w:val="18"/>
          <w:lang w:eastAsia="zh-CN"/>
        </w:rPr>
        <w:t xml:space="preserve">          - RANGING_SIDELINK_POSITION_MONITORING</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lastRenderedPageBreak/>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lastRenderedPageBreak/>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lastRenderedPageBreak/>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lastRenderedPageBreak/>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68C8FA58"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2" w:name="_Toc160489003"/>
      <w:r>
        <w:t>A.40</w:t>
      </w:r>
      <w:r>
        <w:tab/>
        <w:t>ImsSessionManagement API</w:t>
      </w:r>
      <w:bookmarkEnd w:id="342"/>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77777777" w:rsidR="00851BE5" w:rsidRPr="00683719" w:rsidRDefault="00851BE5" w:rsidP="00851BE5">
      <w:pPr>
        <w:pStyle w:val="PL"/>
        <w:rPr>
          <w:lang w:val="en-US"/>
        </w:rPr>
      </w:pPr>
      <w:r w:rsidRPr="00683719">
        <w:rPr>
          <w:lang w:val="en-US"/>
        </w:rPr>
        <w:t xml:space="preserve">  version: 1.0.0-alpha.1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77777777" w:rsidR="00851BE5" w:rsidRPr="008B1C02" w:rsidRDefault="00851BE5" w:rsidP="00851BE5">
      <w:pPr>
        <w:pStyle w:val="PL"/>
      </w:pPr>
      <w:r w:rsidRPr="008B1C02">
        <w:t xml:space="preserve">    3GPP TS 29.522 V1</w:t>
      </w:r>
      <w:r>
        <w:t>9</w:t>
      </w:r>
      <w:r w:rsidRPr="008B1C02">
        <w:t>.</w:t>
      </w:r>
      <w:r>
        <w:t>3</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lastRenderedPageBreak/>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lastRenderedPageBreak/>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w:t>
      </w:r>
      <w:r>
        <w:lastRenderedPageBreak/>
        <w:t xml:space="preserve">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lastRenderedPageBreak/>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lastRenderedPageBreak/>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FA851FA" w:rsidR="005F3356" w:rsidRPr="008748AA" w:rsidRDefault="005F3356" w:rsidP="005F3356">
      <w:pPr>
        <w:pStyle w:val="PL"/>
      </w:pPr>
      <w:r w:rsidRPr="008748AA">
        <w:t xml:space="preserve">  version: 1.0.0</w:t>
      </w:r>
      <w:r>
        <w:t>-alpha.</w:t>
      </w:r>
      <w:r w:rsidR="005A7465">
        <w:t>3</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075DD08C" w:rsidR="005F3356" w:rsidRPr="008748AA" w:rsidRDefault="005F3356" w:rsidP="005F3356">
      <w:pPr>
        <w:pStyle w:val="PL"/>
      </w:pPr>
      <w:r w:rsidRPr="008748AA">
        <w:t xml:space="preserve">    3GPP TS 29.522 V19.</w:t>
      </w:r>
      <w:r w:rsidR="005A7465">
        <w:t>3</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lastRenderedPageBreak/>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35162D7A"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lastRenderedPageBreak/>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lastRenderedPageBreak/>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2EDB7804"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lastRenderedPageBreak/>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lastRenderedPageBreak/>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3497EB00"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518AC8DF"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1FE7C3B" w:rsidR="009835FE" w:rsidRPr="00683719" w:rsidRDefault="009835FE" w:rsidP="009835FE">
      <w:pPr>
        <w:pStyle w:val="PL"/>
        <w:rPr>
          <w:lang w:val="en-US"/>
        </w:rPr>
      </w:pPr>
      <w:r w:rsidRPr="00683719">
        <w:rPr>
          <w:lang w:val="en-US"/>
        </w:rPr>
        <w:t xml:space="preserve">  version: 1.0.0-alpha.</w:t>
      </w:r>
      <w:r w:rsidR="005A7465">
        <w:rPr>
          <w:lang w:val="en-US"/>
        </w:rPr>
        <w:t>2</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4AF0CD75" w:rsidR="009835FE" w:rsidRPr="008B1C02" w:rsidRDefault="009835FE" w:rsidP="009835FE">
      <w:pPr>
        <w:pStyle w:val="PL"/>
      </w:pPr>
      <w:r w:rsidRPr="008B1C02">
        <w:t xml:space="preserve">    3GPP TS 29.522 V1</w:t>
      </w:r>
      <w:r>
        <w:t>9</w:t>
      </w:r>
      <w:r w:rsidRPr="008B1C02">
        <w:t>.</w:t>
      </w:r>
      <w:r w:rsidR="005A7465">
        <w:t>3</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lastRenderedPageBreak/>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lastRenderedPageBreak/>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lastRenderedPageBreak/>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w:t>
      </w:r>
      <w:r>
        <w:lastRenderedPageBreak/>
        <w:t>/403'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lastRenderedPageBreak/>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777777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322870D6" w14:textId="77777777" w:rsidR="00331F45" w:rsidRPr="008B1C02" w:rsidRDefault="00331F45" w:rsidP="00331F45">
      <w:pPr>
        <w:pStyle w:val="PL"/>
      </w:pPr>
      <w:r w:rsidRPr="008B1C02">
        <w:t xml:space="preserve">  description: 3GPP TS 29.522 V1</w:t>
      </w:r>
      <w:r>
        <w:t>9</w:t>
      </w:r>
      <w:r w:rsidRPr="008B1C02">
        <w:t>.</w:t>
      </w:r>
      <w:r>
        <w:t>3</w:t>
      </w:r>
      <w:r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7777777" w:rsidR="00331F45" w:rsidRPr="008B1C02" w:rsidRDefault="00331F45" w:rsidP="00331F45">
      <w:pPr>
        <w:pStyle w:val="PL"/>
      </w:pPr>
      <w:r w:rsidRPr="008B1C02">
        <w:t xml:space="preserve">        description: apiRoot as defined in subclause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77777777" w:rsidR="00331F45" w:rsidRPr="008B1C02" w:rsidRDefault="00331F45" w:rsidP="00331F45">
      <w:pPr>
        <w:pStyle w:val="PL"/>
      </w:pPr>
      <w:r w:rsidRPr="008B1C02">
        <w:t xml:space="preserve">      summary: </w:t>
      </w:r>
      <w:r>
        <w:t>Request to perform an AIoT inventory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7777777" w:rsidR="00331F45" w:rsidRDefault="00331F45" w:rsidP="00331F45">
      <w:pPr>
        <w:pStyle w:val="PL"/>
      </w:pPr>
      <w:r>
        <w:t xml:space="preserve">            OK. </w:t>
      </w:r>
      <w:r w:rsidRPr="008B1C02">
        <w:t xml:space="preserve">The </w:t>
      </w:r>
      <w:r>
        <w:t>AIoT inventory request is successfully received and processed, and the requested</w:t>
      </w:r>
    </w:p>
    <w:p w14:paraId="5E7B17A7" w14:textId="77777777" w:rsidR="00331F45" w:rsidRPr="008B1C02" w:rsidRDefault="00331F45" w:rsidP="00331F45">
      <w:pPr>
        <w:pStyle w:val="PL"/>
      </w:pPr>
      <w:r>
        <w:t xml:space="preserve">            AIoT inventory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lastRenderedPageBreak/>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77777777" w:rsidR="00331F45" w:rsidRPr="008B1C02" w:rsidRDefault="00331F45" w:rsidP="00331F45">
      <w:pPr>
        <w:pStyle w:val="PL"/>
      </w:pPr>
      <w:r w:rsidRPr="008B1C02">
        <w:t xml:space="preserve">      summary: </w:t>
      </w:r>
      <w:r>
        <w:t>Request to perform an AIoT command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77777777" w:rsidR="00331F45" w:rsidRDefault="00331F45" w:rsidP="00331F45">
      <w:pPr>
        <w:pStyle w:val="PL"/>
      </w:pPr>
      <w:r>
        <w:t xml:space="preserve">            OK. </w:t>
      </w:r>
      <w:r w:rsidRPr="008B1C02">
        <w:t xml:space="preserve">The </w:t>
      </w:r>
      <w:r>
        <w:t>AIoT command request is successfully received and processed, and the requested</w:t>
      </w:r>
    </w:p>
    <w:p w14:paraId="7B04193E" w14:textId="77777777" w:rsidR="00331F45" w:rsidRPr="008B1C02" w:rsidRDefault="00331F45" w:rsidP="00331F45">
      <w:pPr>
        <w:pStyle w:val="PL"/>
      </w:pPr>
      <w:r>
        <w:t xml:space="preserve">            AIoT command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lastRenderedPageBreak/>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lastRenderedPageBreak/>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359E9578" w:rsidR="00331F45" w:rsidRPr="008B1C02" w:rsidRDefault="00331F45" w:rsidP="00331F45">
      <w:pPr>
        <w:pStyle w:val="PL"/>
      </w:pPr>
      <w:r w:rsidRPr="008B1C02">
        <w:t xml:space="preserve">          $ref: '</w:t>
      </w:r>
      <w:r>
        <w:t>TS29abc_</w:t>
      </w:r>
      <w:r w:rsidR="008C0AD1">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08DD4F79" w:rsidR="00331F45" w:rsidRDefault="00331F45" w:rsidP="00331F45">
      <w:pPr>
        <w:pStyle w:val="PL"/>
      </w:pPr>
      <w:r>
        <w:t xml:space="preserve">          $ref: 'TS29abc_</w:t>
      </w:r>
      <w:bookmarkStart w:id="343" w:name="_GoBack"/>
      <w:bookmarkEnd w:id="343"/>
      <w:r w:rsidR="008C0AD1">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lastRenderedPageBreak/>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7777777" w:rsidR="00331F45" w:rsidRPr="00F11966" w:rsidRDefault="00331F45" w:rsidP="00331F45">
      <w:pPr>
        <w:pStyle w:val="PL"/>
      </w:pPr>
      <w:r w:rsidRPr="00F11966">
        <w:t xml:space="preserve">        </w:t>
      </w:r>
      <w:r>
        <w:t>devices</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7777777" w:rsidR="00331F45" w:rsidRDefault="00331F45" w:rsidP="00331F45">
      <w:pPr>
        <w:pStyle w:val="PL"/>
      </w:pPr>
      <w:r>
        <w:t xml:space="preserve">            $ref: 'TS29571_CommonData.yaml#/components/schemas/A</w:t>
      </w:r>
      <w:r w:rsidRPr="00E21433">
        <w:t>iotDevPermId</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77777777" w:rsidR="00331F45" w:rsidRDefault="00331F45" w:rsidP="00331F45">
      <w:pPr>
        <w:pStyle w:val="PL"/>
      </w:pPr>
      <w:r>
        <w:t xml:space="preserve">            from the NF service consumer.</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77777777" w:rsidR="00331F45" w:rsidRDefault="00331F45" w:rsidP="00331F45">
      <w:pPr>
        <w:pStyle w:val="PL"/>
      </w:pPr>
      <w:r>
        <w:t xml:space="preserve">        </w:t>
      </w:r>
      <w:r>
        <w:rPr>
          <w:lang w:eastAsia="zh-CN"/>
        </w:rPr>
        <w:t>suppFeat</w:t>
      </w:r>
      <w:r>
        <w:t>:</w:t>
      </w:r>
    </w:p>
    <w:p w14:paraId="1E2284D1" w14:textId="77777777" w:rsidR="00331F45" w:rsidRDefault="00331F45" w:rsidP="00331F45">
      <w:pPr>
        <w:pStyle w:val="PL"/>
      </w:pPr>
      <w:r>
        <w:t xml:space="preserve">          $ref: 'TS29571_CommonData.yaml#/components/schemas/</w:t>
      </w:r>
      <w:r>
        <w:rPr>
          <w:lang w:eastAsia="zh-CN"/>
        </w:rPr>
        <w:t>SupportedFeatures</w:t>
      </w:r>
      <w:r>
        <w:t>'</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6A11C7ED" w14:textId="77777777" w:rsidR="00331F45" w:rsidRDefault="00331F45" w:rsidP="00331F45">
      <w:pPr>
        <w:pStyle w:val="PL"/>
        <w:rPr>
          <w:lang w:val="en-US"/>
        </w:rPr>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77777777" w:rsidR="00331F45" w:rsidRDefault="00331F45" w:rsidP="00331F45">
      <w:pPr>
        <w:pStyle w:val="PL"/>
      </w:pPr>
      <w:r>
        <w:t xml:space="preserve">        </w:t>
      </w:r>
      <w:bookmarkStart w:id="344" w:name="_Hlk197608695"/>
      <w:r>
        <w:rPr>
          <w:lang w:eastAsia="zh-CN"/>
        </w:rPr>
        <w:t>areaIds</w:t>
      </w:r>
      <w:bookmarkEnd w:id="344"/>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7777777" w:rsidR="00331F45" w:rsidRDefault="00331F45" w:rsidP="00331F45">
      <w:pPr>
        <w:pStyle w:val="PL"/>
      </w:pPr>
      <w:r>
        <w:t xml:space="preserve">            $ref: 'TS29571_CommonData.yaml#/components/schemas/</w:t>
      </w:r>
      <w:bookmarkStart w:id="345" w:name="_Hlk197608704"/>
      <w:r>
        <w:rPr>
          <w:lang w:eastAsia="zh-CN"/>
        </w:rPr>
        <w:t>AiotAreaId</w:t>
      </w:r>
      <w:bookmarkEnd w:id="345"/>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6"/>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7"/>
    </w:p>
    <w:p w14:paraId="49DB5ADE" w14:textId="77777777" w:rsidR="00331F45" w:rsidRPr="00F11966" w:rsidRDefault="00331F45" w:rsidP="00331F45">
      <w:pPr>
        <w:pStyle w:val="PL"/>
      </w:pPr>
      <w:r w:rsidRPr="00F11966">
        <w:t xml:space="preserve">      </w:t>
      </w:r>
      <w:r>
        <w:t>one</w:t>
      </w:r>
      <w:r w:rsidRPr="00F11966">
        <w:t>Of:</w:t>
      </w:r>
    </w:p>
    <w:p w14:paraId="7F39C7A5" w14:textId="77777777" w:rsidR="00331F45" w:rsidRPr="00F11966" w:rsidRDefault="00331F45" w:rsidP="00331F45">
      <w:pPr>
        <w:pStyle w:val="PL"/>
      </w:pPr>
      <w:r w:rsidRPr="00F11966">
        <w:t xml:space="preserve">        - required: [</w:t>
      </w:r>
      <w:r w:rsidRPr="00F13C2F">
        <w:t>areaIds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77777777" w:rsidR="00331F45" w:rsidRDefault="00331F45" w:rsidP="00331F45">
      <w:pPr>
        <w:pStyle w:val="PL"/>
      </w:pPr>
      <w:r>
        <w:t>#</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77777777" w:rsidR="00331F45" w:rsidRDefault="00331F45" w:rsidP="00331F45">
      <w:pPr>
        <w:pStyle w:val="PL"/>
      </w:pPr>
      <w:r>
        <w:t xml:space="preserve">        Represents the type of AIoT command.  </w:t>
      </w:r>
    </w:p>
    <w:p w14:paraId="53CD73C6" w14:textId="77777777" w:rsidR="00331F45" w:rsidRDefault="00331F45" w:rsidP="00331F45">
      <w:pPr>
        <w:pStyle w:val="PL"/>
      </w:pPr>
      <w:r>
        <w:t xml:space="preserve">        Possible values are:</w:t>
      </w:r>
    </w:p>
    <w:p w14:paraId="0BDF4594" w14:textId="77777777" w:rsidR="00331F45" w:rsidRDefault="00331F45" w:rsidP="00331F45">
      <w:pPr>
        <w:pStyle w:val="PL"/>
      </w:pPr>
      <w:r>
        <w:t xml:space="preserve">          - READ: </w:t>
      </w:r>
      <w:r>
        <w:rPr>
          <w:lang w:eastAsia="zh-CN"/>
        </w:rPr>
        <w:t xml:space="preserve">Indicates that </w:t>
      </w:r>
      <w:r>
        <w:t>the AIoT command is Read (i.e., retrieve information)</w:t>
      </w:r>
      <w:r w:rsidRPr="00571B6E">
        <w:t>.</w:t>
      </w:r>
    </w:p>
    <w:p w14:paraId="0F7CFFA8" w14:textId="77777777" w:rsidR="00331F45" w:rsidRDefault="00331F45" w:rsidP="00331F45">
      <w:pPr>
        <w:pStyle w:val="PL"/>
      </w:pPr>
      <w:r>
        <w:t xml:space="preserve">          - WRITE: </w:t>
      </w:r>
      <w:r>
        <w:rPr>
          <w:lang w:eastAsia="zh-CN"/>
        </w:rPr>
        <w:t xml:space="preserve">Indicates that </w:t>
      </w:r>
      <w:r>
        <w:t>the AIoT command is Write (i.e., provision information)</w:t>
      </w:r>
      <w:r w:rsidRPr="00571B6E">
        <w:t>.</w:t>
      </w:r>
    </w:p>
    <w:p w14:paraId="49688F0C" w14:textId="77777777" w:rsidR="00331F45" w:rsidRDefault="00331F45" w:rsidP="00331F45">
      <w:pPr>
        <w:pStyle w:val="PL"/>
        <w:rPr>
          <w:lang w:val="en-US" w:eastAsia="zh-CN"/>
        </w:rPr>
      </w:pPr>
      <w:r>
        <w:t xml:space="preserve">          - </w:t>
      </w:r>
      <w:bookmarkStart w:id="348" w:name="_Hlk193213534"/>
      <w:r>
        <w:t>PERMANENT_DISABLE</w:t>
      </w:r>
      <w:bookmarkEnd w:id="348"/>
      <w:r>
        <w:t xml:space="preserve">: </w:t>
      </w:r>
      <w:r>
        <w:rPr>
          <w:lang w:eastAsia="zh-CN"/>
        </w:rPr>
        <w:t xml:space="preserve">Indicates that </w:t>
      </w:r>
      <w:r>
        <w:t xml:space="preserve">the AIoT command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lastRenderedPageBreak/>
        <w:t>#</w:t>
      </w:r>
    </w:p>
    <w:p w14:paraId="36E717BA" w14:textId="77777777" w:rsidR="00331F45" w:rsidRDefault="00331F45" w:rsidP="00331F45">
      <w:pPr>
        <w:pStyle w:val="PL"/>
      </w:pP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7777777" w:rsidR="00BD47AF" w:rsidRPr="008B1C02" w:rsidRDefault="00BD47AF" w:rsidP="00BD47AF">
      <w:pPr>
        <w:pStyle w:val="PL"/>
      </w:pPr>
      <w:r w:rsidRPr="008B1C02">
        <w:t xml:space="preserve">  version: 1.</w:t>
      </w:r>
      <w:r>
        <w:t>0</w:t>
      </w:r>
      <w:r w:rsidRPr="008B1C02">
        <w:t>.</w:t>
      </w:r>
      <w:r>
        <w:t>0-alpha.1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7777777" w:rsidR="00BD47AF" w:rsidRPr="008B1C02" w:rsidRDefault="00BD47AF" w:rsidP="00BD47AF">
      <w:pPr>
        <w:pStyle w:val="PL"/>
      </w:pPr>
      <w:r w:rsidRPr="008B1C02">
        <w:t xml:space="preserve">    3GPP TS 29.522 V1</w:t>
      </w:r>
      <w:r>
        <w:t>9</w:t>
      </w:r>
      <w:r w:rsidRPr="008B1C02">
        <w:t>.</w:t>
      </w:r>
      <w:r>
        <w:t>2</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77777777" w:rsidR="00BD47AF" w:rsidRPr="008B1C02" w:rsidRDefault="00BD47AF" w:rsidP="00BD47AF">
      <w:pPr>
        <w:pStyle w:val="PL"/>
      </w:pPr>
      <w:r w:rsidRPr="008B1C02">
        <w:t xml:space="preserve">        description: apiRoot as defined in clause 4.4 of 3GPP TS 29.501</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lastRenderedPageBreak/>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59BDF94E" w:rsidR="00BD47AF" w:rsidRPr="008770BF" w:rsidRDefault="00BD47AF" w:rsidP="00BD47AF">
      <w:pPr>
        <w:pStyle w:val="PL"/>
      </w:pPr>
      <w:r>
        <w:rPr>
          <w:lang w:eastAsia="zh-CN"/>
        </w:rPr>
        <w:t xml:space="preserve">        timePeriod</w:t>
      </w:r>
      <w:r w:rsidR="00E70359">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68120F48" w:rsidR="00BD47AF" w:rsidRPr="00F90863" w:rsidRDefault="00BD47AF" w:rsidP="00BD47AF">
      <w:pPr>
        <w:pStyle w:val="PL"/>
        <w:rPr>
          <w:lang w:eastAsia="zh-CN"/>
        </w:rPr>
      </w:pPr>
      <w:r>
        <w:t xml:space="preserve">        </w:t>
      </w:r>
      <w:r w:rsidRPr="0035179D">
        <w:t>serviceArea</w:t>
      </w:r>
      <w:r>
        <w:rPr>
          <w:rFonts w:hint="eastAsia"/>
          <w:lang w:eastAsia="zh-CN"/>
        </w:rPr>
        <w:t>s</w:t>
      </w:r>
      <w:r w:rsidR="00E70359">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lastRenderedPageBreak/>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9"/>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9"/>
      <w:r w:rsidR="00B41338">
        <w:rPr>
          <w:rStyle w:val="CommentReference"/>
          <w:rFonts w:ascii="Times New Roman" w:hAnsi="Times New Roman"/>
        </w:rPr>
        <w:commentReference w:id="349"/>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116437"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77777777" w:rsidR="00116437" w:rsidRDefault="00116437" w:rsidP="00CB054D">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77777777" w:rsidR="00116437" w:rsidRDefault="00116437" w:rsidP="00CB054D">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77777777" w:rsidR="00116437" w:rsidRDefault="00116437" w:rsidP="00CB054D">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77777777" w:rsidR="00116437" w:rsidRDefault="00116437" w:rsidP="00CB054D">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77777777" w:rsidR="00116437" w:rsidRDefault="00116437" w:rsidP="00CB054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77777777" w:rsidR="00116437" w:rsidRDefault="00116437" w:rsidP="00CB054D">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77777777" w:rsidR="00116437" w:rsidRDefault="00116437" w:rsidP="00CB054D">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116437" w:rsidRDefault="00116437" w:rsidP="00CB054D">
            <w:pPr>
              <w:pStyle w:val="TAC"/>
              <w:keepNext w:val="0"/>
              <w:keepLines w:val="0"/>
              <w:rPr>
                <w:sz w:val="16"/>
                <w:szCs w:val="16"/>
                <w:lang w:eastAsia="zh-CN"/>
              </w:rPr>
            </w:pPr>
            <w:r>
              <w:rPr>
                <w:sz w:val="16"/>
                <w:szCs w:val="16"/>
                <w:lang w:eastAsia="zh-CN"/>
              </w:rPr>
              <w:t>19.3.0</w:t>
            </w:r>
          </w:p>
        </w:tc>
      </w:tr>
      <w:tr w:rsidR="00116437"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2741211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2D53153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00FEEEF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EEAA6F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7CB3B0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DB6E6A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E384EEB"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38BC9DD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48DD3A8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11AE8D9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87CA3EF"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951689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5A08766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553E157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DE6736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186BAEFE"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67DCBCC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2A2A441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6CE8764E"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05A8D33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0D99517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5AC1915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026CE0DF"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428B7DA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035572A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65C49B5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1380FD9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2FE42DA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64A247B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78479DAB"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0E6423CD"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7C4538A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43D4BFC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109DEA8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2D2DC3A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2F0C9F0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668A24B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116437" w:rsidRDefault="00116437" w:rsidP="00116437">
            <w:pPr>
              <w:pStyle w:val="TAC"/>
              <w:keepNext w:val="0"/>
              <w:keepLines w:val="0"/>
              <w:rPr>
                <w:sz w:val="16"/>
                <w:szCs w:val="16"/>
                <w:lang w:eastAsia="zh-CN"/>
              </w:rPr>
            </w:pPr>
            <w:r>
              <w:rPr>
                <w:sz w:val="16"/>
                <w:szCs w:val="16"/>
                <w:lang w:eastAsia="zh-CN"/>
              </w:rPr>
              <w:t>19.3.0</w:t>
            </w:r>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9" w:author="Rapporteur [AEM, Huawei]" w:date="2025-02-27T17:20:00Z" w:initials="AEM">
    <w:p w14:paraId="00201E26" w14:textId="6F6F714C" w:rsidR="00824263" w:rsidRDefault="0082426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AE7EC" w14:textId="77777777" w:rsidR="004D3635" w:rsidRDefault="004D3635">
      <w:r>
        <w:separator/>
      </w:r>
    </w:p>
  </w:endnote>
  <w:endnote w:type="continuationSeparator" w:id="0">
    <w:p w14:paraId="236D1E71" w14:textId="77777777" w:rsidR="004D3635" w:rsidRDefault="004D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824263" w:rsidRDefault="00824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38471" w14:textId="77777777" w:rsidR="004D3635" w:rsidRDefault="004D3635">
      <w:r>
        <w:separator/>
      </w:r>
    </w:p>
  </w:footnote>
  <w:footnote w:type="continuationSeparator" w:id="0">
    <w:p w14:paraId="742AB54D" w14:textId="77777777" w:rsidR="004D3635" w:rsidRDefault="004D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824263" w:rsidRDefault="0082426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824263" w:rsidRDefault="0082426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824263" w:rsidRDefault="0082426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824263" w:rsidRPr="000A08C0" w:rsidRDefault="0082426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1708"/>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635"/>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4FEB"/>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228C"/>
    <w:rsid w:val="00EF42B2"/>
    <w:rsid w:val="00EF6B2E"/>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13000-325D-41E1-B70C-BAC2260E6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274</Pages>
  <Words>128969</Words>
  <Characters>735128</Characters>
  <Application>Microsoft Office Word</Application>
  <DocSecurity>0</DocSecurity>
  <Lines>6126</Lines>
  <Paragraphs>1724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862373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2014-03-14T19:41:00Z</cp:lastPrinted>
  <dcterms:created xsi:type="dcterms:W3CDTF">2025-06-01T16:20:00Z</dcterms:created>
  <dcterms:modified xsi:type="dcterms:W3CDTF">2025-06-01T16:20:00Z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