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7A382DFE"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3D45FE">
              <w:t>3</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6A1750">
              <w:rPr>
                <w:sz w:val="32"/>
              </w:rPr>
              <w:t>0</w:t>
            </w:r>
            <w:r w:rsidR="003D45FE">
              <w:rPr>
                <w:sz w:val="32"/>
              </w:rPr>
              <w:t>6</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w:t>
            </w:r>
            <w:bookmarkStart w:id="6" w:name="_GoBack"/>
            <w:bookmarkEnd w:id="6"/>
            <w:r w:rsidRPr="00A63270">
              <w:t>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bookmarkEnd w:id="7"/>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pt" o:ole="">
                  <v:imagedata r:id="rId9" o:title=""/>
                </v:shape>
                <o:OLEObject Type="Embed" ProgID="Word.Picture.8" ShapeID="_x0000_i1025" DrawAspect="Content" ObjectID="_1809948892"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B07508">
              <w:rPr>
                <w:noProof/>
                <w:sz w:val="18"/>
              </w:rPr>
              <w:t>5</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t>Contents</w:t>
      </w:r>
    </w:p>
    <w:p w14:paraId="6BF94C56" w14:textId="286F79A6" w:rsidR="008110D0" w:rsidRDefault="008110D0">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_Toc199335620 \h </w:instrText>
      </w:r>
      <w:r>
        <w:rPr>
          <w:noProof/>
        </w:rPr>
      </w:r>
      <w:r>
        <w:rPr>
          <w:noProof/>
        </w:rPr>
        <w:fldChar w:fldCharType="separate"/>
      </w:r>
      <w:r>
        <w:rPr>
          <w:noProof/>
        </w:rPr>
        <w:t>22</w:t>
      </w:r>
      <w:r>
        <w:rPr>
          <w:noProof/>
        </w:rPr>
        <w:fldChar w:fldCharType="end"/>
      </w:r>
    </w:p>
    <w:p w14:paraId="55F2788D" w14:textId="373161ED" w:rsidR="008110D0" w:rsidRDefault="008110D0">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_Toc199335621 \h </w:instrText>
      </w:r>
      <w:r>
        <w:rPr>
          <w:noProof/>
        </w:rPr>
      </w:r>
      <w:r>
        <w:rPr>
          <w:noProof/>
        </w:rPr>
        <w:fldChar w:fldCharType="separate"/>
      </w:r>
      <w:r>
        <w:rPr>
          <w:noProof/>
        </w:rPr>
        <w:t>24</w:t>
      </w:r>
      <w:r>
        <w:rPr>
          <w:noProof/>
        </w:rPr>
        <w:fldChar w:fldCharType="end"/>
      </w:r>
    </w:p>
    <w:p w14:paraId="5207960F" w14:textId="00554656" w:rsidR="008110D0" w:rsidRDefault="008110D0">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_Toc199335622 \h </w:instrText>
      </w:r>
      <w:r>
        <w:rPr>
          <w:noProof/>
        </w:rPr>
      </w:r>
      <w:r>
        <w:rPr>
          <w:noProof/>
        </w:rPr>
        <w:fldChar w:fldCharType="separate"/>
      </w:r>
      <w:r>
        <w:rPr>
          <w:noProof/>
        </w:rPr>
        <w:t>24</w:t>
      </w:r>
      <w:r>
        <w:rPr>
          <w:noProof/>
        </w:rPr>
        <w:fldChar w:fldCharType="end"/>
      </w:r>
    </w:p>
    <w:p w14:paraId="08149951" w14:textId="6C438148" w:rsidR="008110D0" w:rsidRDefault="008110D0">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_Toc199335623 \h </w:instrText>
      </w:r>
      <w:r>
        <w:rPr>
          <w:noProof/>
        </w:rPr>
      </w:r>
      <w:r>
        <w:rPr>
          <w:noProof/>
        </w:rPr>
        <w:fldChar w:fldCharType="separate"/>
      </w:r>
      <w:r>
        <w:rPr>
          <w:noProof/>
        </w:rPr>
        <w:t>25</w:t>
      </w:r>
      <w:r>
        <w:rPr>
          <w:noProof/>
        </w:rPr>
        <w:fldChar w:fldCharType="end"/>
      </w:r>
    </w:p>
    <w:p w14:paraId="194A6011" w14:textId="72F159BA" w:rsidR="008110D0" w:rsidRDefault="008110D0">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_Toc199335624 \h </w:instrText>
      </w:r>
      <w:r>
        <w:rPr>
          <w:noProof/>
        </w:rPr>
      </w:r>
      <w:r>
        <w:rPr>
          <w:noProof/>
        </w:rPr>
        <w:fldChar w:fldCharType="separate"/>
      </w:r>
      <w:r>
        <w:rPr>
          <w:noProof/>
        </w:rPr>
        <w:t>25</w:t>
      </w:r>
      <w:r>
        <w:rPr>
          <w:noProof/>
        </w:rPr>
        <w:fldChar w:fldCharType="end"/>
      </w:r>
    </w:p>
    <w:p w14:paraId="55542306" w14:textId="30D7DD4F" w:rsidR="008110D0" w:rsidRDefault="008110D0">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_Toc199335625 \h </w:instrText>
      </w:r>
      <w:r>
        <w:rPr>
          <w:noProof/>
        </w:rPr>
      </w:r>
      <w:r>
        <w:rPr>
          <w:noProof/>
        </w:rPr>
        <w:fldChar w:fldCharType="separate"/>
      </w:r>
      <w:r>
        <w:rPr>
          <w:noProof/>
        </w:rPr>
        <w:t>25</w:t>
      </w:r>
      <w:r>
        <w:rPr>
          <w:noProof/>
        </w:rPr>
        <w:fldChar w:fldCharType="end"/>
      </w:r>
    </w:p>
    <w:p w14:paraId="17D07586" w14:textId="48EA475E" w:rsidR="008110D0" w:rsidRDefault="008110D0">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_Toc199335626 \h </w:instrText>
      </w:r>
      <w:r>
        <w:rPr>
          <w:noProof/>
        </w:rPr>
      </w:r>
      <w:r>
        <w:rPr>
          <w:noProof/>
        </w:rPr>
        <w:fldChar w:fldCharType="separate"/>
      </w:r>
      <w:r>
        <w:rPr>
          <w:noProof/>
        </w:rPr>
        <w:t>25</w:t>
      </w:r>
      <w:r>
        <w:rPr>
          <w:noProof/>
        </w:rPr>
        <w:fldChar w:fldCharType="end"/>
      </w:r>
    </w:p>
    <w:p w14:paraId="33394F13" w14:textId="574BC141" w:rsidR="008110D0" w:rsidRDefault="008110D0">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_Toc199335627 \h </w:instrText>
      </w:r>
      <w:r>
        <w:rPr>
          <w:noProof/>
        </w:rPr>
      </w:r>
      <w:r>
        <w:rPr>
          <w:noProof/>
        </w:rPr>
        <w:fldChar w:fldCharType="separate"/>
      </w:r>
      <w:r>
        <w:rPr>
          <w:noProof/>
        </w:rPr>
        <w:t>26</w:t>
      </w:r>
      <w:r>
        <w:rPr>
          <w:noProof/>
        </w:rPr>
        <w:fldChar w:fldCharType="end"/>
      </w:r>
    </w:p>
    <w:p w14:paraId="389B6AFD" w14:textId="1535C898" w:rsidR="008110D0" w:rsidRDefault="008110D0">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_Toc199335628 \h </w:instrText>
      </w:r>
      <w:r>
        <w:rPr>
          <w:noProof/>
        </w:rPr>
      </w:r>
      <w:r>
        <w:rPr>
          <w:noProof/>
        </w:rPr>
        <w:fldChar w:fldCharType="separate"/>
      </w:r>
      <w:r>
        <w:rPr>
          <w:noProof/>
        </w:rPr>
        <w:t>26</w:t>
      </w:r>
      <w:r>
        <w:rPr>
          <w:noProof/>
        </w:rPr>
        <w:fldChar w:fldCharType="end"/>
      </w:r>
    </w:p>
    <w:p w14:paraId="3D6432A5" w14:textId="155B4AB8" w:rsidR="008110D0" w:rsidRDefault="008110D0">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_Toc199335629 \h </w:instrText>
      </w:r>
      <w:r>
        <w:rPr>
          <w:noProof/>
        </w:rPr>
      </w:r>
      <w:r>
        <w:rPr>
          <w:noProof/>
        </w:rPr>
        <w:fldChar w:fldCharType="separate"/>
      </w:r>
      <w:r>
        <w:rPr>
          <w:noProof/>
        </w:rPr>
        <w:t>26</w:t>
      </w:r>
      <w:r>
        <w:rPr>
          <w:noProof/>
        </w:rPr>
        <w:fldChar w:fldCharType="end"/>
      </w:r>
    </w:p>
    <w:p w14:paraId="47F7A966" w14:textId="22964899" w:rsidR="008110D0" w:rsidRDefault="008110D0">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_Toc199335630 \h </w:instrText>
      </w:r>
      <w:r>
        <w:rPr>
          <w:noProof/>
        </w:rPr>
      </w:r>
      <w:r>
        <w:rPr>
          <w:noProof/>
        </w:rPr>
        <w:fldChar w:fldCharType="separate"/>
      </w:r>
      <w:r>
        <w:rPr>
          <w:noProof/>
        </w:rPr>
        <w:t>28</w:t>
      </w:r>
      <w:r>
        <w:rPr>
          <w:noProof/>
        </w:rPr>
        <w:fldChar w:fldCharType="end"/>
      </w:r>
    </w:p>
    <w:p w14:paraId="032A9682" w14:textId="66539E68" w:rsidR="008110D0" w:rsidRDefault="008110D0">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_Toc199335631 \h </w:instrText>
      </w:r>
      <w:r>
        <w:rPr>
          <w:noProof/>
        </w:rPr>
      </w:r>
      <w:r>
        <w:rPr>
          <w:noProof/>
        </w:rPr>
        <w:fldChar w:fldCharType="separate"/>
      </w:r>
      <w:r>
        <w:rPr>
          <w:noProof/>
        </w:rPr>
        <w:t>28</w:t>
      </w:r>
      <w:r>
        <w:rPr>
          <w:noProof/>
        </w:rPr>
        <w:fldChar w:fldCharType="end"/>
      </w:r>
    </w:p>
    <w:p w14:paraId="13DCB4A6" w14:textId="14C01CDD" w:rsidR="008110D0" w:rsidRDefault="008110D0">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_Toc199335632 \h </w:instrText>
      </w:r>
      <w:r>
        <w:rPr>
          <w:noProof/>
        </w:rPr>
      </w:r>
      <w:r>
        <w:rPr>
          <w:noProof/>
        </w:rPr>
        <w:fldChar w:fldCharType="separate"/>
      </w:r>
      <w:r>
        <w:rPr>
          <w:noProof/>
        </w:rPr>
        <w:t>29</w:t>
      </w:r>
      <w:r>
        <w:rPr>
          <w:noProof/>
        </w:rPr>
        <w:fldChar w:fldCharType="end"/>
      </w:r>
    </w:p>
    <w:p w14:paraId="150AF95C" w14:textId="35C11CA7" w:rsidR="008110D0" w:rsidRDefault="008110D0">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_Toc199335633 \h </w:instrText>
      </w:r>
      <w:r>
        <w:rPr>
          <w:noProof/>
        </w:rPr>
      </w:r>
      <w:r>
        <w:rPr>
          <w:noProof/>
        </w:rPr>
        <w:fldChar w:fldCharType="separate"/>
      </w:r>
      <w:r>
        <w:rPr>
          <w:noProof/>
        </w:rPr>
        <w:t>29</w:t>
      </w:r>
      <w:r>
        <w:rPr>
          <w:noProof/>
        </w:rPr>
        <w:fldChar w:fldCharType="end"/>
      </w:r>
    </w:p>
    <w:p w14:paraId="610CF99D" w14:textId="52DDE12A" w:rsidR="008110D0" w:rsidRDefault="008110D0">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_Toc199335634 \h </w:instrText>
      </w:r>
      <w:r>
        <w:rPr>
          <w:noProof/>
        </w:rPr>
      </w:r>
      <w:r>
        <w:rPr>
          <w:noProof/>
        </w:rPr>
        <w:fldChar w:fldCharType="separate"/>
      </w:r>
      <w:r>
        <w:rPr>
          <w:noProof/>
        </w:rPr>
        <w:t>29</w:t>
      </w:r>
      <w:r>
        <w:rPr>
          <w:noProof/>
        </w:rPr>
        <w:fldChar w:fldCharType="end"/>
      </w:r>
    </w:p>
    <w:p w14:paraId="49D0E8E8" w14:textId="183C33A5" w:rsidR="008110D0" w:rsidRDefault="008110D0">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_Toc199335635 \h </w:instrText>
      </w:r>
      <w:r>
        <w:rPr>
          <w:noProof/>
        </w:rPr>
      </w:r>
      <w:r>
        <w:rPr>
          <w:noProof/>
        </w:rPr>
        <w:fldChar w:fldCharType="separate"/>
      </w:r>
      <w:r>
        <w:rPr>
          <w:noProof/>
        </w:rPr>
        <w:t>29</w:t>
      </w:r>
      <w:r>
        <w:rPr>
          <w:noProof/>
        </w:rPr>
        <w:fldChar w:fldCharType="end"/>
      </w:r>
    </w:p>
    <w:p w14:paraId="6E83E332" w14:textId="13D25B77" w:rsidR="008110D0" w:rsidRDefault="008110D0">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_Toc199335636 \h </w:instrText>
      </w:r>
      <w:r>
        <w:rPr>
          <w:noProof/>
        </w:rPr>
      </w:r>
      <w:r>
        <w:rPr>
          <w:noProof/>
        </w:rPr>
        <w:fldChar w:fldCharType="separate"/>
      </w:r>
      <w:r>
        <w:rPr>
          <w:noProof/>
        </w:rPr>
        <w:t>29</w:t>
      </w:r>
      <w:r>
        <w:rPr>
          <w:noProof/>
        </w:rPr>
        <w:fldChar w:fldCharType="end"/>
      </w:r>
    </w:p>
    <w:p w14:paraId="54AFE9FA" w14:textId="5F087BD5" w:rsidR="008110D0" w:rsidRDefault="008110D0">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_Toc199335637 \h </w:instrText>
      </w:r>
      <w:r>
        <w:rPr>
          <w:noProof/>
        </w:rPr>
      </w:r>
      <w:r>
        <w:rPr>
          <w:noProof/>
        </w:rPr>
        <w:fldChar w:fldCharType="separate"/>
      </w:r>
      <w:r>
        <w:rPr>
          <w:noProof/>
        </w:rPr>
        <w:t>29</w:t>
      </w:r>
      <w:r>
        <w:rPr>
          <w:noProof/>
        </w:rPr>
        <w:fldChar w:fldCharType="end"/>
      </w:r>
    </w:p>
    <w:p w14:paraId="7BAFFC8D" w14:textId="3E44FC07" w:rsidR="008110D0" w:rsidRDefault="008110D0">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_Toc199335638 \h </w:instrText>
      </w:r>
      <w:r>
        <w:rPr>
          <w:noProof/>
        </w:rPr>
      </w:r>
      <w:r>
        <w:rPr>
          <w:noProof/>
        </w:rPr>
        <w:fldChar w:fldCharType="separate"/>
      </w:r>
      <w:r>
        <w:rPr>
          <w:noProof/>
        </w:rPr>
        <w:t>29</w:t>
      </w:r>
      <w:r>
        <w:rPr>
          <w:noProof/>
        </w:rPr>
        <w:fldChar w:fldCharType="end"/>
      </w:r>
    </w:p>
    <w:p w14:paraId="29789A2C" w14:textId="234674C9" w:rsidR="008110D0" w:rsidRDefault="008110D0">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_Toc199335639 \h </w:instrText>
      </w:r>
      <w:r>
        <w:rPr>
          <w:noProof/>
        </w:rPr>
      </w:r>
      <w:r>
        <w:rPr>
          <w:noProof/>
        </w:rPr>
        <w:fldChar w:fldCharType="separate"/>
      </w:r>
      <w:r>
        <w:rPr>
          <w:noProof/>
        </w:rPr>
        <w:t>30</w:t>
      </w:r>
      <w:r>
        <w:rPr>
          <w:noProof/>
        </w:rPr>
        <w:fldChar w:fldCharType="end"/>
      </w:r>
    </w:p>
    <w:p w14:paraId="12BF41A9" w14:textId="6CA96646" w:rsidR="008110D0" w:rsidRDefault="008110D0">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_Toc199335640 \h </w:instrText>
      </w:r>
      <w:r>
        <w:rPr>
          <w:noProof/>
        </w:rPr>
      </w:r>
      <w:r>
        <w:rPr>
          <w:noProof/>
        </w:rPr>
        <w:fldChar w:fldCharType="separate"/>
      </w:r>
      <w:r>
        <w:rPr>
          <w:noProof/>
        </w:rPr>
        <w:t>30</w:t>
      </w:r>
      <w:r>
        <w:rPr>
          <w:noProof/>
        </w:rPr>
        <w:fldChar w:fldCharType="end"/>
      </w:r>
    </w:p>
    <w:p w14:paraId="4E46A24C" w14:textId="48342B41" w:rsidR="008110D0" w:rsidRDefault="008110D0">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_Toc199335641 \h </w:instrText>
      </w:r>
      <w:r>
        <w:rPr>
          <w:noProof/>
        </w:rPr>
      </w:r>
      <w:r>
        <w:rPr>
          <w:noProof/>
        </w:rPr>
        <w:fldChar w:fldCharType="separate"/>
      </w:r>
      <w:r>
        <w:rPr>
          <w:noProof/>
        </w:rPr>
        <w:t>30</w:t>
      </w:r>
      <w:r>
        <w:rPr>
          <w:noProof/>
        </w:rPr>
        <w:fldChar w:fldCharType="end"/>
      </w:r>
    </w:p>
    <w:p w14:paraId="06CD1667" w14:textId="0DD87445" w:rsidR="008110D0" w:rsidRDefault="008110D0">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_Toc199335642 \h </w:instrText>
      </w:r>
      <w:r>
        <w:rPr>
          <w:noProof/>
        </w:rPr>
      </w:r>
      <w:r>
        <w:rPr>
          <w:noProof/>
        </w:rPr>
        <w:fldChar w:fldCharType="separate"/>
      </w:r>
      <w:r>
        <w:rPr>
          <w:noProof/>
        </w:rPr>
        <w:t>30</w:t>
      </w:r>
      <w:r>
        <w:rPr>
          <w:noProof/>
        </w:rPr>
        <w:fldChar w:fldCharType="end"/>
      </w:r>
    </w:p>
    <w:p w14:paraId="04E12A44" w14:textId="69252587" w:rsidR="008110D0" w:rsidRDefault="008110D0">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_Toc199335643 \h </w:instrText>
      </w:r>
      <w:r>
        <w:rPr>
          <w:noProof/>
        </w:rPr>
      </w:r>
      <w:r>
        <w:rPr>
          <w:noProof/>
        </w:rPr>
        <w:fldChar w:fldCharType="separate"/>
      </w:r>
      <w:r>
        <w:rPr>
          <w:noProof/>
        </w:rPr>
        <w:t>31</w:t>
      </w:r>
      <w:r>
        <w:rPr>
          <w:noProof/>
        </w:rPr>
        <w:fldChar w:fldCharType="end"/>
      </w:r>
    </w:p>
    <w:p w14:paraId="4D1F12B2" w14:textId="013D90DE" w:rsidR="008110D0" w:rsidRDefault="008110D0">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_Toc199335644 \h </w:instrText>
      </w:r>
      <w:r>
        <w:rPr>
          <w:noProof/>
        </w:rPr>
      </w:r>
      <w:r>
        <w:rPr>
          <w:noProof/>
        </w:rPr>
        <w:fldChar w:fldCharType="separate"/>
      </w:r>
      <w:r>
        <w:rPr>
          <w:noProof/>
        </w:rPr>
        <w:t>31</w:t>
      </w:r>
      <w:r>
        <w:rPr>
          <w:noProof/>
        </w:rPr>
        <w:fldChar w:fldCharType="end"/>
      </w:r>
    </w:p>
    <w:p w14:paraId="3C1D2602" w14:textId="17B20802" w:rsidR="008110D0" w:rsidRDefault="008110D0">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_Toc199335645 \h </w:instrText>
      </w:r>
      <w:r>
        <w:rPr>
          <w:noProof/>
        </w:rPr>
      </w:r>
      <w:r>
        <w:rPr>
          <w:noProof/>
        </w:rPr>
        <w:fldChar w:fldCharType="separate"/>
      </w:r>
      <w:r>
        <w:rPr>
          <w:noProof/>
        </w:rPr>
        <w:t>31</w:t>
      </w:r>
      <w:r>
        <w:rPr>
          <w:noProof/>
        </w:rPr>
        <w:fldChar w:fldCharType="end"/>
      </w:r>
    </w:p>
    <w:p w14:paraId="4547F16B" w14:textId="7D1122C8" w:rsidR="008110D0" w:rsidRDefault="008110D0">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_Toc199335646 \h </w:instrText>
      </w:r>
      <w:r>
        <w:rPr>
          <w:noProof/>
        </w:rPr>
      </w:r>
      <w:r>
        <w:rPr>
          <w:noProof/>
        </w:rPr>
        <w:fldChar w:fldCharType="separate"/>
      </w:r>
      <w:r>
        <w:rPr>
          <w:noProof/>
        </w:rPr>
        <w:t>31</w:t>
      </w:r>
      <w:r>
        <w:rPr>
          <w:noProof/>
        </w:rPr>
        <w:fldChar w:fldCharType="end"/>
      </w:r>
    </w:p>
    <w:p w14:paraId="740575C7" w14:textId="1AE182B6" w:rsidR="008110D0" w:rsidRDefault="008110D0">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_Toc199335647 \h </w:instrText>
      </w:r>
      <w:r>
        <w:rPr>
          <w:noProof/>
        </w:rPr>
      </w:r>
      <w:r>
        <w:rPr>
          <w:noProof/>
        </w:rPr>
        <w:fldChar w:fldCharType="separate"/>
      </w:r>
      <w:r>
        <w:rPr>
          <w:noProof/>
        </w:rPr>
        <w:t>31</w:t>
      </w:r>
      <w:r>
        <w:rPr>
          <w:noProof/>
        </w:rPr>
        <w:fldChar w:fldCharType="end"/>
      </w:r>
    </w:p>
    <w:p w14:paraId="10844051" w14:textId="12691B01" w:rsidR="008110D0" w:rsidRDefault="008110D0">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_Toc199335648 \h </w:instrText>
      </w:r>
      <w:r>
        <w:rPr>
          <w:noProof/>
        </w:rPr>
      </w:r>
      <w:r>
        <w:rPr>
          <w:noProof/>
        </w:rPr>
        <w:fldChar w:fldCharType="separate"/>
      </w:r>
      <w:r>
        <w:rPr>
          <w:noProof/>
        </w:rPr>
        <w:t>31</w:t>
      </w:r>
      <w:r>
        <w:rPr>
          <w:noProof/>
        </w:rPr>
        <w:fldChar w:fldCharType="end"/>
      </w:r>
    </w:p>
    <w:p w14:paraId="3CA421FE" w14:textId="7CB2486C" w:rsidR="008110D0" w:rsidRDefault="008110D0">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_Toc199335649 \h </w:instrText>
      </w:r>
      <w:r>
        <w:rPr>
          <w:noProof/>
        </w:rPr>
      </w:r>
      <w:r>
        <w:rPr>
          <w:noProof/>
        </w:rPr>
        <w:fldChar w:fldCharType="separate"/>
      </w:r>
      <w:r>
        <w:rPr>
          <w:noProof/>
        </w:rPr>
        <w:t>31</w:t>
      </w:r>
      <w:r>
        <w:rPr>
          <w:noProof/>
        </w:rPr>
        <w:fldChar w:fldCharType="end"/>
      </w:r>
    </w:p>
    <w:p w14:paraId="7FB8DA72" w14:textId="7F0B8584" w:rsidR="008110D0" w:rsidRDefault="008110D0">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_Toc199335650 \h </w:instrText>
      </w:r>
      <w:r>
        <w:rPr>
          <w:noProof/>
        </w:rPr>
      </w:r>
      <w:r>
        <w:rPr>
          <w:noProof/>
        </w:rPr>
        <w:fldChar w:fldCharType="separate"/>
      </w:r>
      <w:r>
        <w:rPr>
          <w:noProof/>
        </w:rPr>
        <w:t>32</w:t>
      </w:r>
      <w:r>
        <w:rPr>
          <w:noProof/>
        </w:rPr>
        <w:fldChar w:fldCharType="end"/>
      </w:r>
    </w:p>
    <w:p w14:paraId="71A14B0F" w14:textId="27C7F8B3" w:rsidR="008110D0" w:rsidRDefault="008110D0">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_Toc199335651 \h </w:instrText>
      </w:r>
      <w:r>
        <w:rPr>
          <w:noProof/>
        </w:rPr>
      </w:r>
      <w:r>
        <w:rPr>
          <w:noProof/>
        </w:rPr>
        <w:fldChar w:fldCharType="separate"/>
      </w:r>
      <w:r>
        <w:rPr>
          <w:noProof/>
        </w:rPr>
        <w:t>32</w:t>
      </w:r>
      <w:r>
        <w:rPr>
          <w:noProof/>
        </w:rPr>
        <w:fldChar w:fldCharType="end"/>
      </w:r>
    </w:p>
    <w:p w14:paraId="53C98432" w14:textId="37282950" w:rsidR="008110D0" w:rsidRDefault="008110D0">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_Toc199335652 \h </w:instrText>
      </w:r>
      <w:r>
        <w:rPr>
          <w:noProof/>
        </w:rPr>
      </w:r>
      <w:r>
        <w:rPr>
          <w:noProof/>
        </w:rPr>
        <w:fldChar w:fldCharType="separate"/>
      </w:r>
      <w:r>
        <w:rPr>
          <w:noProof/>
        </w:rPr>
        <w:t>32</w:t>
      </w:r>
      <w:r>
        <w:rPr>
          <w:noProof/>
        </w:rPr>
        <w:fldChar w:fldCharType="end"/>
      </w:r>
    </w:p>
    <w:p w14:paraId="74E154D7" w14:textId="1D7CC7E4" w:rsidR="008110D0" w:rsidRDefault="008110D0">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_Toc199335653 \h </w:instrText>
      </w:r>
      <w:r>
        <w:rPr>
          <w:noProof/>
        </w:rPr>
      </w:r>
      <w:r>
        <w:rPr>
          <w:noProof/>
        </w:rPr>
        <w:fldChar w:fldCharType="separate"/>
      </w:r>
      <w:r>
        <w:rPr>
          <w:noProof/>
        </w:rPr>
        <w:t>32</w:t>
      </w:r>
      <w:r>
        <w:rPr>
          <w:noProof/>
        </w:rPr>
        <w:fldChar w:fldCharType="end"/>
      </w:r>
    </w:p>
    <w:p w14:paraId="0380C4C7" w14:textId="08315A5D" w:rsidR="008110D0" w:rsidRDefault="008110D0">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_Toc199335654 \h </w:instrText>
      </w:r>
      <w:r>
        <w:rPr>
          <w:noProof/>
        </w:rPr>
      </w:r>
      <w:r>
        <w:rPr>
          <w:noProof/>
        </w:rPr>
        <w:fldChar w:fldCharType="separate"/>
      </w:r>
      <w:r>
        <w:rPr>
          <w:noProof/>
        </w:rPr>
        <w:t>33</w:t>
      </w:r>
      <w:r>
        <w:rPr>
          <w:noProof/>
        </w:rPr>
        <w:fldChar w:fldCharType="end"/>
      </w:r>
    </w:p>
    <w:p w14:paraId="7E09C5C1" w14:textId="60F3369C" w:rsidR="008110D0" w:rsidRDefault="008110D0">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_Toc199335655 \h </w:instrText>
      </w:r>
      <w:r>
        <w:rPr>
          <w:noProof/>
        </w:rPr>
      </w:r>
      <w:r>
        <w:rPr>
          <w:noProof/>
        </w:rPr>
        <w:fldChar w:fldCharType="separate"/>
      </w:r>
      <w:r>
        <w:rPr>
          <w:noProof/>
        </w:rPr>
        <w:t>34</w:t>
      </w:r>
      <w:r>
        <w:rPr>
          <w:noProof/>
        </w:rPr>
        <w:fldChar w:fldCharType="end"/>
      </w:r>
    </w:p>
    <w:p w14:paraId="57F4778C" w14:textId="0C000D34" w:rsidR="008110D0" w:rsidRDefault="008110D0">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_Toc199335656 \h </w:instrText>
      </w:r>
      <w:r>
        <w:rPr>
          <w:noProof/>
        </w:rPr>
      </w:r>
      <w:r>
        <w:rPr>
          <w:noProof/>
        </w:rPr>
        <w:fldChar w:fldCharType="separate"/>
      </w:r>
      <w:r>
        <w:rPr>
          <w:noProof/>
        </w:rPr>
        <w:t>34</w:t>
      </w:r>
      <w:r>
        <w:rPr>
          <w:noProof/>
        </w:rPr>
        <w:fldChar w:fldCharType="end"/>
      </w:r>
    </w:p>
    <w:p w14:paraId="589B0834" w14:textId="3820430C" w:rsidR="008110D0" w:rsidRDefault="008110D0">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_Toc199335657 \h </w:instrText>
      </w:r>
      <w:r>
        <w:rPr>
          <w:noProof/>
        </w:rPr>
      </w:r>
      <w:r>
        <w:rPr>
          <w:noProof/>
        </w:rPr>
        <w:fldChar w:fldCharType="separate"/>
      </w:r>
      <w:r>
        <w:rPr>
          <w:noProof/>
        </w:rPr>
        <w:t>34</w:t>
      </w:r>
      <w:r>
        <w:rPr>
          <w:noProof/>
        </w:rPr>
        <w:fldChar w:fldCharType="end"/>
      </w:r>
    </w:p>
    <w:p w14:paraId="4E96A4A2" w14:textId="2EEF582F" w:rsidR="008110D0" w:rsidRDefault="008110D0">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_Toc199335658 \h </w:instrText>
      </w:r>
      <w:r>
        <w:rPr>
          <w:noProof/>
        </w:rPr>
      </w:r>
      <w:r>
        <w:rPr>
          <w:noProof/>
        </w:rPr>
        <w:fldChar w:fldCharType="separate"/>
      </w:r>
      <w:r>
        <w:rPr>
          <w:noProof/>
        </w:rPr>
        <w:t>34</w:t>
      </w:r>
      <w:r>
        <w:rPr>
          <w:noProof/>
        </w:rPr>
        <w:fldChar w:fldCharType="end"/>
      </w:r>
    </w:p>
    <w:p w14:paraId="0436AA5B" w14:textId="04C32DAA" w:rsidR="008110D0" w:rsidRDefault="008110D0">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_Toc199335659 \h </w:instrText>
      </w:r>
      <w:r>
        <w:rPr>
          <w:noProof/>
        </w:rPr>
      </w:r>
      <w:r>
        <w:rPr>
          <w:noProof/>
        </w:rPr>
        <w:fldChar w:fldCharType="separate"/>
      </w:r>
      <w:r>
        <w:rPr>
          <w:noProof/>
        </w:rPr>
        <w:t>35</w:t>
      </w:r>
      <w:r>
        <w:rPr>
          <w:noProof/>
        </w:rPr>
        <w:fldChar w:fldCharType="end"/>
      </w:r>
    </w:p>
    <w:p w14:paraId="40320DD2" w14:textId="659F0041" w:rsidR="008110D0" w:rsidRDefault="008110D0">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_Toc199335660 \h </w:instrText>
      </w:r>
      <w:r>
        <w:rPr>
          <w:noProof/>
        </w:rPr>
      </w:r>
      <w:r>
        <w:rPr>
          <w:noProof/>
        </w:rPr>
        <w:fldChar w:fldCharType="separate"/>
      </w:r>
      <w:r>
        <w:rPr>
          <w:noProof/>
        </w:rPr>
        <w:t>35</w:t>
      </w:r>
      <w:r>
        <w:rPr>
          <w:noProof/>
        </w:rPr>
        <w:fldChar w:fldCharType="end"/>
      </w:r>
    </w:p>
    <w:p w14:paraId="5B4903EF" w14:textId="4F020140" w:rsidR="008110D0" w:rsidRDefault="008110D0">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_Toc199335661 \h </w:instrText>
      </w:r>
      <w:r>
        <w:rPr>
          <w:noProof/>
        </w:rPr>
      </w:r>
      <w:r>
        <w:rPr>
          <w:noProof/>
        </w:rPr>
        <w:fldChar w:fldCharType="separate"/>
      </w:r>
      <w:r>
        <w:rPr>
          <w:noProof/>
        </w:rPr>
        <w:t>35</w:t>
      </w:r>
      <w:r>
        <w:rPr>
          <w:noProof/>
        </w:rPr>
        <w:fldChar w:fldCharType="end"/>
      </w:r>
    </w:p>
    <w:p w14:paraId="1B28CF14" w14:textId="2F1E042E" w:rsidR="008110D0" w:rsidRDefault="008110D0">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_Toc199335662 \h </w:instrText>
      </w:r>
      <w:r>
        <w:rPr>
          <w:noProof/>
        </w:rPr>
      </w:r>
      <w:r>
        <w:rPr>
          <w:noProof/>
        </w:rPr>
        <w:fldChar w:fldCharType="separate"/>
      </w:r>
      <w:r>
        <w:rPr>
          <w:noProof/>
        </w:rPr>
        <w:t>35</w:t>
      </w:r>
      <w:r>
        <w:rPr>
          <w:noProof/>
        </w:rPr>
        <w:fldChar w:fldCharType="end"/>
      </w:r>
    </w:p>
    <w:p w14:paraId="079CF149" w14:textId="51165EC7" w:rsidR="008110D0" w:rsidRDefault="008110D0">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_Toc199335663 \h </w:instrText>
      </w:r>
      <w:r>
        <w:rPr>
          <w:noProof/>
        </w:rPr>
      </w:r>
      <w:r>
        <w:rPr>
          <w:noProof/>
        </w:rPr>
        <w:fldChar w:fldCharType="separate"/>
      </w:r>
      <w:r>
        <w:rPr>
          <w:noProof/>
        </w:rPr>
        <w:t>36</w:t>
      </w:r>
      <w:r>
        <w:rPr>
          <w:noProof/>
        </w:rPr>
        <w:fldChar w:fldCharType="end"/>
      </w:r>
    </w:p>
    <w:p w14:paraId="2AE127C8" w14:textId="69380BBE" w:rsidR="008110D0" w:rsidRDefault="008110D0">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_Toc199335664 \h </w:instrText>
      </w:r>
      <w:r>
        <w:rPr>
          <w:noProof/>
        </w:rPr>
      </w:r>
      <w:r>
        <w:rPr>
          <w:noProof/>
        </w:rPr>
        <w:fldChar w:fldCharType="separate"/>
      </w:r>
      <w:r>
        <w:rPr>
          <w:noProof/>
        </w:rPr>
        <w:t>36</w:t>
      </w:r>
      <w:r>
        <w:rPr>
          <w:noProof/>
        </w:rPr>
        <w:fldChar w:fldCharType="end"/>
      </w:r>
    </w:p>
    <w:p w14:paraId="1ABFE838" w14:textId="14C0059A" w:rsidR="008110D0" w:rsidRDefault="008110D0">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_Toc199335665 \h </w:instrText>
      </w:r>
      <w:r>
        <w:rPr>
          <w:noProof/>
        </w:rPr>
      </w:r>
      <w:r>
        <w:rPr>
          <w:noProof/>
        </w:rPr>
        <w:fldChar w:fldCharType="separate"/>
      </w:r>
      <w:r>
        <w:rPr>
          <w:noProof/>
        </w:rPr>
        <w:t>36</w:t>
      </w:r>
      <w:r>
        <w:rPr>
          <w:noProof/>
        </w:rPr>
        <w:fldChar w:fldCharType="end"/>
      </w:r>
    </w:p>
    <w:p w14:paraId="4F3C6789" w14:textId="5C0EE68F" w:rsidR="008110D0" w:rsidRDefault="008110D0">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_Toc199335666 \h </w:instrText>
      </w:r>
      <w:r>
        <w:rPr>
          <w:noProof/>
        </w:rPr>
      </w:r>
      <w:r>
        <w:rPr>
          <w:noProof/>
        </w:rPr>
        <w:fldChar w:fldCharType="separate"/>
      </w:r>
      <w:r>
        <w:rPr>
          <w:noProof/>
        </w:rPr>
        <w:t>37</w:t>
      </w:r>
      <w:r>
        <w:rPr>
          <w:noProof/>
        </w:rPr>
        <w:fldChar w:fldCharType="end"/>
      </w:r>
    </w:p>
    <w:p w14:paraId="5B5CDFA4" w14:textId="0DFCE9E3" w:rsidR="008110D0" w:rsidRDefault="008110D0">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_Toc199335667 \h </w:instrText>
      </w:r>
      <w:r>
        <w:rPr>
          <w:noProof/>
        </w:rPr>
      </w:r>
      <w:r>
        <w:rPr>
          <w:noProof/>
        </w:rPr>
        <w:fldChar w:fldCharType="separate"/>
      </w:r>
      <w:r>
        <w:rPr>
          <w:noProof/>
        </w:rPr>
        <w:t>37</w:t>
      </w:r>
      <w:r>
        <w:rPr>
          <w:noProof/>
        </w:rPr>
        <w:fldChar w:fldCharType="end"/>
      </w:r>
    </w:p>
    <w:p w14:paraId="14FC6D7F" w14:textId="237E9CFA" w:rsidR="008110D0" w:rsidRDefault="008110D0">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_Toc199335668 \h </w:instrText>
      </w:r>
      <w:r>
        <w:rPr>
          <w:noProof/>
        </w:rPr>
      </w:r>
      <w:r>
        <w:rPr>
          <w:noProof/>
        </w:rPr>
        <w:fldChar w:fldCharType="separate"/>
      </w:r>
      <w:r>
        <w:rPr>
          <w:noProof/>
        </w:rPr>
        <w:t>37</w:t>
      </w:r>
      <w:r>
        <w:rPr>
          <w:noProof/>
        </w:rPr>
        <w:fldChar w:fldCharType="end"/>
      </w:r>
    </w:p>
    <w:p w14:paraId="33016F96" w14:textId="3A2708C5" w:rsidR="008110D0" w:rsidRDefault="008110D0">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_Toc199335669 \h </w:instrText>
      </w:r>
      <w:r>
        <w:rPr>
          <w:noProof/>
        </w:rPr>
      </w:r>
      <w:r>
        <w:rPr>
          <w:noProof/>
        </w:rPr>
        <w:fldChar w:fldCharType="separate"/>
      </w:r>
      <w:r>
        <w:rPr>
          <w:noProof/>
        </w:rPr>
        <w:t>37</w:t>
      </w:r>
      <w:r>
        <w:rPr>
          <w:noProof/>
        </w:rPr>
        <w:fldChar w:fldCharType="end"/>
      </w:r>
    </w:p>
    <w:p w14:paraId="5922AE26" w14:textId="71F71793" w:rsidR="008110D0" w:rsidRDefault="008110D0">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_Toc199335670 \h </w:instrText>
      </w:r>
      <w:r>
        <w:rPr>
          <w:noProof/>
        </w:rPr>
      </w:r>
      <w:r>
        <w:rPr>
          <w:noProof/>
        </w:rPr>
        <w:fldChar w:fldCharType="separate"/>
      </w:r>
      <w:r>
        <w:rPr>
          <w:noProof/>
        </w:rPr>
        <w:t>37</w:t>
      </w:r>
      <w:r>
        <w:rPr>
          <w:noProof/>
        </w:rPr>
        <w:fldChar w:fldCharType="end"/>
      </w:r>
    </w:p>
    <w:p w14:paraId="227FCDC9" w14:textId="77E1A49D" w:rsidR="008110D0" w:rsidRDefault="008110D0">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_Toc199335671 \h </w:instrText>
      </w:r>
      <w:r>
        <w:rPr>
          <w:noProof/>
        </w:rPr>
      </w:r>
      <w:r>
        <w:rPr>
          <w:noProof/>
        </w:rPr>
        <w:fldChar w:fldCharType="separate"/>
      </w:r>
      <w:r>
        <w:rPr>
          <w:noProof/>
        </w:rPr>
        <w:t>37</w:t>
      </w:r>
      <w:r>
        <w:rPr>
          <w:noProof/>
        </w:rPr>
        <w:fldChar w:fldCharType="end"/>
      </w:r>
    </w:p>
    <w:p w14:paraId="1C0653AA" w14:textId="725DED8C" w:rsidR="008110D0" w:rsidRDefault="008110D0">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_Toc199335672 \h </w:instrText>
      </w:r>
      <w:r>
        <w:rPr>
          <w:noProof/>
        </w:rPr>
      </w:r>
      <w:r>
        <w:rPr>
          <w:noProof/>
        </w:rPr>
        <w:fldChar w:fldCharType="separate"/>
      </w:r>
      <w:r>
        <w:rPr>
          <w:noProof/>
        </w:rPr>
        <w:t>37</w:t>
      </w:r>
      <w:r>
        <w:rPr>
          <w:noProof/>
        </w:rPr>
        <w:fldChar w:fldCharType="end"/>
      </w:r>
    </w:p>
    <w:p w14:paraId="39C46AB6" w14:textId="0600C0CF" w:rsidR="008110D0" w:rsidRDefault="008110D0">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_Toc199335673 \h </w:instrText>
      </w:r>
      <w:r>
        <w:rPr>
          <w:noProof/>
        </w:rPr>
      </w:r>
      <w:r>
        <w:rPr>
          <w:noProof/>
        </w:rPr>
        <w:fldChar w:fldCharType="separate"/>
      </w:r>
      <w:r>
        <w:rPr>
          <w:noProof/>
        </w:rPr>
        <w:t>38</w:t>
      </w:r>
      <w:r>
        <w:rPr>
          <w:noProof/>
        </w:rPr>
        <w:fldChar w:fldCharType="end"/>
      </w:r>
    </w:p>
    <w:p w14:paraId="3F3EACAC" w14:textId="183295F7" w:rsidR="008110D0" w:rsidRDefault="008110D0">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_Toc199335674 \h </w:instrText>
      </w:r>
      <w:r>
        <w:rPr>
          <w:noProof/>
        </w:rPr>
      </w:r>
      <w:r>
        <w:rPr>
          <w:noProof/>
        </w:rPr>
        <w:fldChar w:fldCharType="separate"/>
      </w:r>
      <w:r>
        <w:rPr>
          <w:noProof/>
        </w:rPr>
        <w:t>38</w:t>
      </w:r>
      <w:r>
        <w:rPr>
          <w:noProof/>
        </w:rPr>
        <w:fldChar w:fldCharType="end"/>
      </w:r>
    </w:p>
    <w:p w14:paraId="6273132E" w14:textId="2CE9C596" w:rsidR="008110D0" w:rsidRDefault="008110D0">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_Toc199335675 \h </w:instrText>
      </w:r>
      <w:r>
        <w:rPr>
          <w:noProof/>
        </w:rPr>
      </w:r>
      <w:r>
        <w:rPr>
          <w:noProof/>
        </w:rPr>
        <w:fldChar w:fldCharType="separate"/>
      </w:r>
      <w:r>
        <w:rPr>
          <w:noProof/>
        </w:rPr>
        <w:t>38</w:t>
      </w:r>
      <w:r>
        <w:rPr>
          <w:noProof/>
        </w:rPr>
        <w:fldChar w:fldCharType="end"/>
      </w:r>
    </w:p>
    <w:p w14:paraId="73B3BD99" w14:textId="2C862705" w:rsidR="008110D0" w:rsidRDefault="008110D0">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_Toc199335676 \h </w:instrText>
      </w:r>
      <w:r>
        <w:rPr>
          <w:noProof/>
        </w:rPr>
      </w:r>
      <w:r>
        <w:rPr>
          <w:noProof/>
        </w:rPr>
        <w:fldChar w:fldCharType="separate"/>
      </w:r>
      <w:r>
        <w:rPr>
          <w:noProof/>
        </w:rPr>
        <w:t>39</w:t>
      </w:r>
      <w:r>
        <w:rPr>
          <w:noProof/>
        </w:rPr>
        <w:fldChar w:fldCharType="end"/>
      </w:r>
    </w:p>
    <w:p w14:paraId="517D9A61" w14:textId="3B13EED7" w:rsidR="008110D0" w:rsidRDefault="008110D0">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_Toc199335677 \h </w:instrText>
      </w:r>
      <w:r>
        <w:rPr>
          <w:noProof/>
        </w:rPr>
      </w:r>
      <w:r>
        <w:rPr>
          <w:noProof/>
        </w:rPr>
        <w:fldChar w:fldCharType="separate"/>
      </w:r>
      <w:r>
        <w:rPr>
          <w:noProof/>
        </w:rPr>
        <w:t>39</w:t>
      </w:r>
      <w:r>
        <w:rPr>
          <w:noProof/>
        </w:rPr>
        <w:fldChar w:fldCharType="end"/>
      </w:r>
    </w:p>
    <w:p w14:paraId="5A98688F" w14:textId="15045925" w:rsidR="008110D0" w:rsidRDefault="008110D0">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_Toc199335678 \h </w:instrText>
      </w:r>
      <w:r>
        <w:rPr>
          <w:noProof/>
        </w:rPr>
      </w:r>
      <w:r>
        <w:rPr>
          <w:noProof/>
        </w:rPr>
        <w:fldChar w:fldCharType="separate"/>
      </w:r>
      <w:r>
        <w:rPr>
          <w:noProof/>
        </w:rPr>
        <w:t>39</w:t>
      </w:r>
      <w:r>
        <w:rPr>
          <w:noProof/>
        </w:rPr>
        <w:fldChar w:fldCharType="end"/>
      </w:r>
    </w:p>
    <w:p w14:paraId="23F01051" w14:textId="3EEC9CAE" w:rsidR="008110D0" w:rsidRDefault="008110D0">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_Toc199335679 \h </w:instrText>
      </w:r>
      <w:r>
        <w:rPr>
          <w:noProof/>
        </w:rPr>
      </w:r>
      <w:r>
        <w:rPr>
          <w:noProof/>
        </w:rPr>
        <w:fldChar w:fldCharType="separate"/>
      </w:r>
      <w:r>
        <w:rPr>
          <w:noProof/>
        </w:rPr>
        <w:t>39</w:t>
      </w:r>
      <w:r>
        <w:rPr>
          <w:noProof/>
        </w:rPr>
        <w:fldChar w:fldCharType="end"/>
      </w:r>
    </w:p>
    <w:p w14:paraId="4BAEA926" w14:textId="3253FE72" w:rsidR="008110D0" w:rsidRDefault="008110D0">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_Toc199335680 \h </w:instrText>
      </w:r>
      <w:r>
        <w:rPr>
          <w:noProof/>
        </w:rPr>
      </w:r>
      <w:r>
        <w:rPr>
          <w:noProof/>
        </w:rPr>
        <w:fldChar w:fldCharType="separate"/>
      </w:r>
      <w:r>
        <w:rPr>
          <w:noProof/>
        </w:rPr>
        <w:t>39</w:t>
      </w:r>
      <w:r>
        <w:rPr>
          <w:noProof/>
        </w:rPr>
        <w:fldChar w:fldCharType="end"/>
      </w:r>
    </w:p>
    <w:p w14:paraId="069BF9B7" w14:textId="49BAD7A6" w:rsidR="008110D0" w:rsidRDefault="008110D0">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_Toc199335681 \h </w:instrText>
      </w:r>
      <w:r>
        <w:rPr>
          <w:noProof/>
        </w:rPr>
      </w:r>
      <w:r>
        <w:rPr>
          <w:noProof/>
        </w:rPr>
        <w:fldChar w:fldCharType="separate"/>
      </w:r>
      <w:r>
        <w:rPr>
          <w:noProof/>
        </w:rPr>
        <w:t>40</w:t>
      </w:r>
      <w:r>
        <w:rPr>
          <w:noProof/>
        </w:rPr>
        <w:fldChar w:fldCharType="end"/>
      </w:r>
    </w:p>
    <w:p w14:paraId="28C78BF7" w14:textId="33275185" w:rsidR="008110D0" w:rsidRDefault="008110D0">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_Toc199335682 \h </w:instrText>
      </w:r>
      <w:r>
        <w:rPr>
          <w:noProof/>
        </w:rPr>
      </w:r>
      <w:r>
        <w:rPr>
          <w:noProof/>
        </w:rPr>
        <w:fldChar w:fldCharType="separate"/>
      </w:r>
      <w:r>
        <w:rPr>
          <w:noProof/>
        </w:rPr>
        <w:t>40</w:t>
      </w:r>
      <w:r>
        <w:rPr>
          <w:noProof/>
        </w:rPr>
        <w:fldChar w:fldCharType="end"/>
      </w:r>
    </w:p>
    <w:p w14:paraId="0A515C33" w14:textId="0BDB3434" w:rsidR="008110D0" w:rsidRDefault="008110D0">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_Toc199335683 \h </w:instrText>
      </w:r>
      <w:r>
        <w:rPr>
          <w:noProof/>
        </w:rPr>
      </w:r>
      <w:r>
        <w:rPr>
          <w:noProof/>
        </w:rPr>
        <w:fldChar w:fldCharType="separate"/>
      </w:r>
      <w:r>
        <w:rPr>
          <w:noProof/>
        </w:rPr>
        <w:t>40</w:t>
      </w:r>
      <w:r>
        <w:rPr>
          <w:noProof/>
        </w:rPr>
        <w:fldChar w:fldCharType="end"/>
      </w:r>
    </w:p>
    <w:p w14:paraId="6E4ABF5B" w14:textId="0C8FC866" w:rsidR="008110D0" w:rsidRDefault="008110D0">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_Toc199335684 \h </w:instrText>
      </w:r>
      <w:r>
        <w:rPr>
          <w:noProof/>
        </w:rPr>
      </w:r>
      <w:r>
        <w:rPr>
          <w:noProof/>
        </w:rPr>
        <w:fldChar w:fldCharType="separate"/>
      </w:r>
      <w:r>
        <w:rPr>
          <w:noProof/>
        </w:rPr>
        <w:t>40</w:t>
      </w:r>
      <w:r>
        <w:rPr>
          <w:noProof/>
        </w:rPr>
        <w:fldChar w:fldCharType="end"/>
      </w:r>
    </w:p>
    <w:p w14:paraId="449BF40E" w14:textId="4E4797FA" w:rsidR="008110D0" w:rsidRDefault="008110D0">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_Toc199335685 \h </w:instrText>
      </w:r>
      <w:r>
        <w:rPr>
          <w:noProof/>
        </w:rPr>
      </w:r>
      <w:r>
        <w:rPr>
          <w:noProof/>
        </w:rPr>
        <w:fldChar w:fldCharType="separate"/>
      </w:r>
      <w:r>
        <w:rPr>
          <w:noProof/>
        </w:rPr>
        <w:t>40</w:t>
      </w:r>
      <w:r>
        <w:rPr>
          <w:noProof/>
        </w:rPr>
        <w:fldChar w:fldCharType="end"/>
      </w:r>
    </w:p>
    <w:p w14:paraId="2DEE8970" w14:textId="4B0B2E81" w:rsidR="008110D0" w:rsidRDefault="008110D0">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_Toc199335686 \h </w:instrText>
      </w:r>
      <w:r>
        <w:rPr>
          <w:noProof/>
        </w:rPr>
      </w:r>
      <w:r>
        <w:rPr>
          <w:noProof/>
        </w:rPr>
        <w:fldChar w:fldCharType="separate"/>
      </w:r>
      <w:r>
        <w:rPr>
          <w:noProof/>
        </w:rPr>
        <w:t>40</w:t>
      </w:r>
      <w:r>
        <w:rPr>
          <w:noProof/>
        </w:rPr>
        <w:fldChar w:fldCharType="end"/>
      </w:r>
    </w:p>
    <w:p w14:paraId="331B6B0D" w14:textId="562E37BB" w:rsidR="008110D0" w:rsidRDefault="008110D0">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_Toc199335687 \h </w:instrText>
      </w:r>
      <w:r>
        <w:rPr>
          <w:noProof/>
        </w:rPr>
      </w:r>
      <w:r>
        <w:rPr>
          <w:noProof/>
        </w:rPr>
        <w:fldChar w:fldCharType="separate"/>
      </w:r>
      <w:r>
        <w:rPr>
          <w:noProof/>
        </w:rPr>
        <w:t>41</w:t>
      </w:r>
      <w:r>
        <w:rPr>
          <w:noProof/>
        </w:rPr>
        <w:fldChar w:fldCharType="end"/>
      </w:r>
    </w:p>
    <w:p w14:paraId="3DE691A3" w14:textId="68AB36F4" w:rsidR="008110D0" w:rsidRDefault="008110D0">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_Toc199335688 \h </w:instrText>
      </w:r>
      <w:r>
        <w:rPr>
          <w:noProof/>
        </w:rPr>
      </w:r>
      <w:r>
        <w:rPr>
          <w:noProof/>
        </w:rPr>
        <w:fldChar w:fldCharType="separate"/>
      </w:r>
      <w:r>
        <w:rPr>
          <w:noProof/>
        </w:rPr>
        <w:t>41</w:t>
      </w:r>
      <w:r>
        <w:rPr>
          <w:noProof/>
        </w:rPr>
        <w:fldChar w:fldCharType="end"/>
      </w:r>
    </w:p>
    <w:p w14:paraId="516DF1BB" w14:textId="19F4E876" w:rsidR="008110D0" w:rsidRDefault="008110D0">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_Toc199335689 \h </w:instrText>
      </w:r>
      <w:r>
        <w:rPr>
          <w:noProof/>
        </w:rPr>
      </w:r>
      <w:r>
        <w:rPr>
          <w:noProof/>
        </w:rPr>
        <w:fldChar w:fldCharType="separate"/>
      </w:r>
      <w:r>
        <w:rPr>
          <w:noProof/>
        </w:rPr>
        <w:t>41</w:t>
      </w:r>
      <w:r>
        <w:rPr>
          <w:noProof/>
        </w:rPr>
        <w:fldChar w:fldCharType="end"/>
      </w:r>
    </w:p>
    <w:p w14:paraId="01DF72C5" w14:textId="37C30AED" w:rsidR="008110D0" w:rsidRDefault="008110D0">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_Toc199335690 \h </w:instrText>
      </w:r>
      <w:r>
        <w:rPr>
          <w:noProof/>
        </w:rPr>
      </w:r>
      <w:r>
        <w:rPr>
          <w:noProof/>
        </w:rPr>
        <w:fldChar w:fldCharType="separate"/>
      </w:r>
      <w:r>
        <w:rPr>
          <w:noProof/>
        </w:rPr>
        <w:t>42</w:t>
      </w:r>
      <w:r>
        <w:rPr>
          <w:noProof/>
        </w:rPr>
        <w:fldChar w:fldCharType="end"/>
      </w:r>
    </w:p>
    <w:p w14:paraId="7442AF41" w14:textId="1648AE07" w:rsidR="008110D0" w:rsidRDefault="008110D0">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_Toc199335691 \h </w:instrText>
      </w:r>
      <w:r>
        <w:rPr>
          <w:noProof/>
        </w:rPr>
      </w:r>
      <w:r>
        <w:rPr>
          <w:noProof/>
        </w:rPr>
        <w:fldChar w:fldCharType="separate"/>
      </w:r>
      <w:r>
        <w:rPr>
          <w:noProof/>
        </w:rPr>
        <w:t>42</w:t>
      </w:r>
      <w:r>
        <w:rPr>
          <w:noProof/>
        </w:rPr>
        <w:fldChar w:fldCharType="end"/>
      </w:r>
    </w:p>
    <w:p w14:paraId="3D4A3997" w14:textId="22B4CF6D" w:rsidR="008110D0" w:rsidRDefault="008110D0">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_Toc199335692 \h </w:instrText>
      </w:r>
      <w:r>
        <w:rPr>
          <w:noProof/>
        </w:rPr>
      </w:r>
      <w:r>
        <w:rPr>
          <w:noProof/>
        </w:rPr>
        <w:fldChar w:fldCharType="separate"/>
      </w:r>
      <w:r>
        <w:rPr>
          <w:noProof/>
        </w:rPr>
        <w:t>42</w:t>
      </w:r>
      <w:r>
        <w:rPr>
          <w:noProof/>
        </w:rPr>
        <w:fldChar w:fldCharType="end"/>
      </w:r>
    </w:p>
    <w:p w14:paraId="639032B1" w14:textId="0C1D8936" w:rsidR="008110D0" w:rsidRDefault="008110D0">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_Toc199335693 \h </w:instrText>
      </w:r>
      <w:r>
        <w:rPr>
          <w:noProof/>
        </w:rPr>
      </w:r>
      <w:r>
        <w:rPr>
          <w:noProof/>
        </w:rPr>
        <w:fldChar w:fldCharType="separate"/>
      </w:r>
      <w:r>
        <w:rPr>
          <w:noProof/>
        </w:rPr>
        <w:t>42</w:t>
      </w:r>
      <w:r>
        <w:rPr>
          <w:noProof/>
        </w:rPr>
        <w:fldChar w:fldCharType="end"/>
      </w:r>
    </w:p>
    <w:p w14:paraId="2DF58C2A" w14:textId="3A691898" w:rsidR="008110D0" w:rsidRDefault="008110D0">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_Toc199335694 \h </w:instrText>
      </w:r>
      <w:r>
        <w:rPr>
          <w:noProof/>
        </w:rPr>
      </w:r>
      <w:r>
        <w:rPr>
          <w:noProof/>
        </w:rPr>
        <w:fldChar w:fldCharType="separate"/>
      </w:r>
      <w:r>
        <w:rPr>
          <w:noProof/>
        </w:rPr>
        <w:t>42</w:t>
      </w:r>
      <w:r>
        <w:rPr>
          <w:noProof/>
        </w:rPr>
        <w:fldChar w:fldCharType="end"/>
      </w:r>
    </w:p>
    <w:p w14:paraId="400EF542" w14:textId="6F11E40B" w:rsidR="008110D0" w:rsidRDefault="008110D0">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_Toc199335695 \h </w:instrText>
      </w:r>
      <w:r>
        <w:rPr>
          <w:noProof/>
        </w:rPr>
      </w:r>
      <w:r>
        <w:rPr>
          <w:noProof/>
        </w:rPr>
        <w:fldChar w:fldCharType="separate"/>
      </w:r>
      <w:r>
        <w:rPr>
          <w:noProof/>
        </w:rPr>
        <w:t>42</w:t>
      </w:r>
      <w:r>
        <w:rPr>
          <w:noProof/>
        </w:rPr>
        <w:fldChar w:fldCharType="end"/>
      </w:r>
    </w:p>
    <w:p w14:paraId="18E3C231" w14:textId="5C018514" w:rsidR="008110D0" w:rsidRDefault="008110D0">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_Toc199335696 \h </w:instrText>
      </w:r>
      <w:r>
        <w:rPr>
          <w:noProof/>
        </w:rPr>
      </w:r>
      <w:r>
        <w:rPr>
          <w:noProof/>
        </w:rPr>
        <w:fldChar w:fldCharType="separate"/>
      </w:r>
      <w:r>
        <w:rPr>
          <w:noProof/>
        </w:rPr>
        <w:t>42</w:t>
      </w:r>
      <w:r>
        <w:rPr>
          <w:noProof/>
        </w:rPr>
        <w:fldChar w:fldCharType="end"/>
      </w:r>
    </w:p>
    <w:p w14:paraId="749D83C6" w14:textId="4BB2D32C" w:rsidR="008110D0" w:rsidRDefault="008110D0">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_Toc199335697 \h </w:instrText>
      </w:r>
      <w:r>
        <w:rPr>
          <w:noProof/>
        </w:rPr>
      </w:r>
      <w:r>
        <w:rPr>
          <w:noProof/>
        </w:rPr>
        <w:fldChar w:fldCharType="separate"/>
      </w:r>
      <w:r>
        <w:rPr>
          <w:noProof/>
        </w:rPr>
        <w:t>43</w:t>
      </w:r>
      <w:r>
        <w:rPr>
          <w:noProof/>
        </w:rPr>
        <w:fldChar w:fldCharType="end"/>
      </w:r>
    </w:p>
    <w:p w14:paraId="59D5490D" w14:textId="43BB54F9" w:rsidR="008110D0" w:rsidRDefault="008110D0">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_Toc199335698 \h </w:instrText>
      </w:r>
      <w:r>
        <w:rPr>
          <w:noProof/>
        </w:rPr>
      </w:r>
      <w:r>
        <w:rPr>
          <w:noProof/>
        </w:rPr>
        <w:fldChar w:fldCharType="separate"/>
      </w:r>
      <w:r>
        <w:rPr>
          <w:noProof/>
        </w:rPr>
        <w:t>43</w:t>
      </w:r>
      <w:r>
        <w:rPr>
          <w:noProof/>
        </w:rPr>
        <w:fldChar w:fldCharType="end"/>
      </w:r>
    </w:p>
    <w:p w14:paraId="666056F4" w14:textId="2E55669C" w:rsidR="008110D0" w:rsidRDefault="008110D0">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_Toc199335699 \h </w:instrText>
      </w:r>
      <w:r>
        <w:rPr>
          <w:noProof/>
        </w:rPr>
      </w:r>
      <w:r>
        <w:rPr>
          <w:noProof/>
        </w:rPr>
        <w:fldChar w:fldCharType="separate"/>
      </w:r>
      <w:r>
        <w:rPr>
          <w:noProof/>
        </w:rPr>
        <w:t>43</w:t>
      </w:r>
      <w:r>
        <w:rPr>
          <w:noProof/>
        </w:rPr>
        <w:fldChar w:fldCharType="end"/>
      </w:r>
    </w:p>
    <w:p w14:paraId="18F4C9AD" w14:textId="11718A00" w:rsidR="008110D0" w:rsidRDefault="008110D0">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_Toc199335700 \h </w:instrText>
      </w:r>
      <w:r>
        <w:rPr>
          <w:noProof/>
        </w:rPr>
      </w:r>
      <w:r>
        <w:rPr>
          <w:noProof/>
        </w:rPr>
        <w:fldChar w:fldCharType="separate"/>
      </w:r>
      <w:r>
        <w:rPr>
          <w:noProof/>
        </w:rPr>
        <w:t>44</w:t>
      </w:r>
      <w:r>
        <w:rPr>
          <w:noProof/>
        </w:rPr>
        <w:fldChar w:fldCharType="end"/>
      </w:r>
    </w:p>
    <w:p w14:paraId="01E9AF11" w14:textId="1A1BD2F2" w:rsidR="008110D0" w:rsidRDefault="008110D0">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_Toc199335701 \h </w:instrText>
      </w:r>
      <w:r>
        <w:rPr>
          <w:noProof/>
        </w:rPr>
      </w:r>
      <w:r>
        <w:rPr>
          <w:noProof/>
        </w:rPr>
        <w:fldChar w:fldCharType="separate"/>
      </w:r>
      <w:r>
        <w:rPr>
          <w:noProof/>
        </w:rPr>
        <w:t>44</w:t>
      </w:r>
      <w:r>
        <w:rPr>
          <w:noProof/>
        </w:rPr>
        <w:fldChar w:fldCharType="end"/>
      </w:r>
    </w:p>
    <w:p w14:paraId="7CEDE202" w14:textId="5D1257C1" w:rsidR="008110D0" w:rsidRDefault="008110D0">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_Toc199335702 \h </w:instrText>
      </w:r>
      <w:r>
        <w:rPr>
          <w:noProof/>
        </w:rPr>
      </w:r>
      <w:r>
        <w:rPr>
          <w:noProof/>
        </w:rPr>
        <w:fldChar w:fldCharType="separate"/>
      </w:r>
      <w:r>
        <w:rPr>
          <w:noProof/>
        </w:rPr>
        <w:t>44</w:t>
      </w:r>
      <w:r>
        <w:rPr>
          <w:noProof/>
        </w:rPr>
        <w:fldChar w:fldCharType="end"/>
      </w:r>
    </w:p>
    <w:p w14:paraId="4D0467D4" w14:textId="555E0837" w:rsidR="008110D0" w:rsidRDefault="008110D0">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_Toc199335703 \h </w:instrText>
      </w:r>
      <w:r>
        <w:rPr>
          <w:noProof/>
        </w:rPr>
      </w:r>
      <w:r>
        <w:rPr>
          <w:noProof/>
        </w:rPr>
        <w:fldChar w:fldCharType="separate"/>
      </w:r>
      <w:r>
        <w:rPr>
          <w:noProof/>
        </w:rPr>
        <w:t>45</w:t>
      </w:r>
      <w:r>
        <w:rPr>
          <w:noProof/>
        </w:rPr>
        <w:fldChar w:fldCharType="end"/>
      </w:r>
    </w:p>
    <w:p w14:paraId="3D101F96" w14:textId="73BA1476" w:rsidR="008110D0" w:rsidRDefault="008110D0">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_Toc199335704 \h </w:instrText>
      </w:r>
      <w:r>
        <w:rPr>
          <w:noProof/>
        </w:rPr>
      </w:r>
      <w:r>
        <w:rPr>
          <w:noProof/>
        </w:rPr>
        <w:fldChar w:fldCharType="separate"/>
      </w:r>
      <w:r>
        <w:rPr>
          <w:noProof/>
        </w:rPr>
        <w:t>45</w:t>
      </w:r>
      <w:r>
        <w:rPr>
          <w:noProof/>
        </w:rPr>
        <w:fldChar w:fldCharType="end"/>
      </w:r>
    </w:p>
    <w:p w14:paraId="2E9882BA" w14:textId="54E0A721" w:rsidR="008110D0" w:rsidRDefault="008110D0">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_Toc199335705 \h </w:instrText>
      </w:r>
      <w:r>
        <w:rPr>
          <w:noProof/>
        </w:rPr>
      </w:r>
      <w:r>
        <w:rPr>
          <w:noProof/>
        </w:rPr>
        <w:fldChar w:fldCharType="separate"/>
      </w:r>
      <w:r>
        <w:rPr>
          <w:noProof/>
        </w:rPr>
        <w:t>45</w:t>
      </w:r>
      <w:r>
        <w:rPr>
          <w:noProof/>
        </w:rPr>
        <w:fldChar w:fldCharType="end"/>
      </w:r>
    </w:p>
    <w:p w14:paraId="2BDBED1E" w14:textId="1992F48E" w:rsidR="008110D0" w:rsidRDefault="008110D0">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_Toc199335706 \h </w:instrText>
      </w:r>
      <w:r>
        <w:rPr>
          <w:noProof/>
        </w:rPr>
      </w:r>
      <w:r>
        <w:rPr>
          <w:noProof/>
        </w:rPr>
        <w:fldChar w:fldCharType="separate"/>
      </w:r>
      <w:r>
        <w:rPr>
          <w:noProof/>
        </w:rPr>
        <w:t>45</w:t>
      </w:r>
      <w:r>
        <w:rPr>
          <w:noProof/>
        </w:rPr>
        <w:fldChar w:fldCharType="end"/>
      </w:r>
    </w:p>
    <w:p w14:paraId="2F245FAE" w14:textId="2D234F7F"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_Toc199335707 \h </w:instrText>
      </w:r>
      <w:r>
        <w:rPr>
          <w:noProof/>
        </w:rPr>
      </w:r>
      <w:r>
        <w:rPr>
          <w:noProof/>
        </w:rPr>
        <w:fldChar w:fldCharType="separate"/>
      </w:r>
      <w:r>
        <w:rPr>
          <w:noProof/>
        </w:rPr>
        <w:t>45</w:t>
      </w:r>
      <w:r>
        <w:rPr>
          <w:noProof/>
        </w:rPr>
        <w:fldChar w:fldCharType="end"/>
      </w:r>
    </w:p>
    <w:p w14:paraId="21777080" w14:textId="57B6ED57"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_Toc199335708 \h </w:instrText>
      </w:r>
      <w:r>
        <w:rPr>
          <w:noProof/>
        </w:rPr>
      </w:r>
      <w:r>
        <w:rPr>
          <w:noProof/>
        </w:rPr>
        <w:fldChar w:fldCharType="separate"/>
      </w:r>
      <w:r>
        <w:rPr>
          <w:noProof/>
        </w:rPr>
        <w:t>45</w:t>
      </w:r>
      <w:r>
        <w:rPr>
          <w:noProof/>
        </w:rPr>
        <w:fldChar w:fldCharType="end"/>
      </w:r>
    </w:p>
    <w:p w14:paraId="7E23B39D" w14:textId="0B225647" w:rsidR="008110D0" w:rsidRDefault="008110D0">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_Toc199335709 \h </w:instrText>
      </w:r>
      <w:r>
        <w:rPr>
          <w:noProof/>
        </w:rPr>
      </w:r>
      <w:r>
        <w:rPr>
          <w:noProof/>
        </w:rPr>
        <w:fldChar w:fldCharType="separate"/>
      </w:r>
      <w:r>
        <w:rPr>
          <w:noProof/>
        </w:rPr>
        <w:t>45</w:t>
      </w:r>
      <w:r>
        <w:rPr>
          <w:noProof/>
        </w:rPr>
        <w:fldChar w:fldCharType="end"/>
      </w:r>
    </w:p>
    <w:p w14:paraId="3AAE9B6D" w14:textId="1BAAA574" w:rsidR="008110D0" w:rsidRDefault="008110D0">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_Toc199335710 \h </w:instrText>
      </w:r>
      <w:r>
        <w:rPr>
          <w:noProof/>
        </w:rPr>
      </w:r>
      <w:r>
        <w:rPr>
          <w:noProof/>
        </w:rPr>
        <w:fldChar w:fldCharType="separate"/>
      </w:r>
      <w:r>
        <w:rPr>
          <w:noProof/>
        </w:rPr>
        <w:t>46</w:t>
      </w:r>
      <w:r>
        <w:rPr>
          <w:noProof/>
        </w:rPr>
        <w:fldChar w:fldCharType="end"/>
      </w:r>
    </w:p>
    <w:p w14:paraId="578D7525" w14:textId="2A439DFE" w:rsidR="008110D0" w:rsidRDefault="008110D0">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_Toc199335711 \h </w:instrText>
      </w:r>
      <w:r>
        <w:rPr>
          <w:noProof/>
        </w:rPr>
      </w:r>
      <w:r>
        <w:rPr>
          <w:noProof/>
        </w:rPr>
        <w:fldChar w:fldCharType="separate"/>
      </w:r>
      <w:r>
        <w:rPr>
          <w:noProof/>
        </w:rPr>
        <w:t>46</w:t>
      </w:r>
      <w:r>
        <w:rPr>
          <w:noProof/>
        </w:rPr>
        <w:fldChar w:fldCharType="end"/>
      </w:r>
    </w:p>
    <w:p w14:paraId="68D3F065" w14:textId="1D09876D" w:rsidR="008110D0" w:rsidRDefault="008110D0">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_Toc199335712 \h </w:instrText>
      </w:r>
      <w:r>
        <w:rPr>
          <w:noProof/>
        </w:rPr>
      </w:r>
      <w:r>
        <w:rPr>
          <w:noProof/>
        </w:rPr>
        <w:fldChar w:fldCharType="separate"/>
      </w:r>
      <w:r>
        <w:rPr>
          <w:noProof/>
        </w:rPr>
        <w:t>46</w:t>
      </w:r>
      <w:r>
        <w:rPr>
          <w:noProof/>
        </w:rPr>
        <w:fldChar w:fldCharType="end"/>
      </w:r>
    </w:p>
    <w:p w14:paraId="25BA385F" w14:textId="00FC2018" w:rsidR="008110D0" w:rsidRDefault="008110D0">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_Toc199335713 \h </w:instrText>
      </w:r>
      <w:r>
        <w:rPr>
          <w:noProof/>
        </w:rPr>
      </w:r>
      <w:r>
        <w:rPr>
          <w:noProof/>
        </w:rPr>
        <w:fldChar w:fldCharType="separate"/>
      </w:r>
      <w:r>
        <w:rPr>
          <w:noProof/>
        </w:rPr>
        <w:t>46</w:t>
      </w:r>
      <w:r>
        <w:rPr>
          <w:noProof/>
        </w:rPr>
        <w:fldChar w:fldCharType="end"/>
      </w:r>
    </w:p>
    <w:p w14:paraId="74115AA4" w14:textId="279CC70A" w:rsidR="008110D0" w:rsidRDefault="008110D0">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_Toc199335714 \h </w:instrText>
      </w:r>
      <w:r>
        <w:rPr>
          <w:noProof/>
        </w:rPr>
      </w:r>
      <w:r>
        <w:rPr>
          <w:noProof/>
        </w:rPr>
        <w:fldChar w:fldCharType="separate"/>
      </w:r>
      <w:r>
        <w:rPr>
          <w:noProof/>
        </w:rPr>
        <w:t>46</w:t>
      </w:r>
      <w:r>
        <w:rPr>
          <w:noProof/>
        </w:rPr>
        <w:fldChar w:fldCharType="end"/>
      </w:r>
    </w:p>
    <w:p w14:paraId="58CF4661" w14:textId="6295F4B4" w:rsidR="008110D0" w:rsidRDefault="008110D0">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_Toc199335715 \h </w:instrText>
      </w:r>
      <w:r>
        <w:rPr>
          <w:noProof/>
        </w:rPr>
      </w:r>
      <w:r>
        <w:rPr>
          <w:noProof/>
        </w:rPr>
        <w:fldChar w:fldCharType="separate"/>
      </w:r>
      <w:r>
        <w:rPr>
          <w:noProof/>
        </w:rPr>
        <w:t>46</w:t>
      </w:r>
      <w:r>
        <w:rPr>
          <w:noProof/>
        </w:rPr>
        <w:fldChar w:fldCharType="end"/>
      </w:r>
    </w:p>
    <w:p w14:paraId="22CBDA5F" w14:textId="123F3360" w:rsidR="008110D0" w:rsidRDefault="008110D0">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_Toc199335716 \h </w:instrText>
      </w:r>
      <w:r>
        <w:rPr>
          <w:noProof/>
        </w:rPr>
      </w:r>
      <w:r>
        <w:rPr>
          <w:noProof/>
        </w:rPr>
        <w:fldChar w:fldCharType="separate"/>
      </w:r>
      <w:r>
        <w:rPr>
          <w:noProof/>
        </w:rPr>
        <w:t>46</w:t>
      </w:r>
      <w:r>
        <w:rPr>
          <w:noProof/>
        </w:rPr>
        <w:fldChar w:fldCharType="end"/>
      </w:r>
    </w:p>
    <w:p w14:paraId="01852DE8" w14:textId="6E53D059" w:rsidR="008110D0" w:rsidRDefault="008110D0">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_Toc199335717 \h </w:instrText>
      </w:r>
      <w:r>
        <w:rPr>
          <w:noProof/>
        </w:rPr>
      </w:r>
      <w:r>
        <w:rPr>
          <w:noProof/>
        </w:rPr>
        <w:fldChar w:fldCharType="separate"/>
      </w:r>
      <w:r>
        <w:rPr>
          <w:noProof/>
        </w:rPr>
        <w:t>47</w:t>
      </w:r>
      <w:r>
        <w:rPr>
          <w:noProof/>
        </w:rPr>
        <w:fldChar w:fldCharType="end"/>
      </w:r>
    </w:p>
    <w:p w14:paraId="6D3EC404" w14:textId="31144B9F" w:rsidR="008110D0" w:rsidRDefault="008110D0">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_Toc199335718 \h </w:instrText>
      </w:r>
      <w:r>
        <w:rPr>
          <w:noProof/>
        </w:rPr>
      </w:r>
      <w:r>
        <w:rPr>
          <w:noProof/>
        </w:rPr>
        <w:fldChar w:fldCharType="separate"/>
      </w:r>
      <w:r>
        <w:rPr>
          <w:noProof/>
        </w:rPr>
        <w:t>47</w:t>
      </w:r>
      <w:r>
        <w:rPr>
          <w:noProof/>
        </w:rPr>
        <w:fldChar w:fldCharType="end"/>
      </w:r>
    </w:p>
    <w:p w14:paraId="1BF2CA23" w14:textId="4122BBA2" w:rsidR="008110D0" w:rsidRDefault="008110D0">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_Toc199335719 \h </w:instrText>
      </w:r>
      <w:r>
        <w:rPr>
          <w:noProof/>
        </w:rPr>
      </w:r>
      <w:r>
        <w:rPr>
          <w:noProof/>
        </w:rPr>
        <w:fldChar w:fldCharType="separate"/>
      </w:r>
      <w:r>
        <w:rPr>
          <w:noProof/>
        </w:rPr>
        <w:t>47</w:t>
      </w:r>
      <w:r>
        <w:rPr>
          <w:noProof/>
        </w:rPr>
        <w:fldChar w:fldCharType="end"/>
      </w:r>
    </w:p>
    <w:p w14:paraId="4C416952" w14:textId="04930619" w:rsidR="008110D0" w:rsidRDefault="008110D0">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_Toc199335720 \h </w:instrText>
      </w:r>
      <w:r>
        <w:rPr>
          <w:noProof/>
        </w:rPr>
      </w:r>
      <w:r>
        <w:rPr>
          <w:noProof/>
        </w:rPr>
        <w:fldChar w:fldCharType="separate"/>
      </w:r>
      <w:r>
        <w:rPr>
          <w:noProof/>
        </w:rPr>
        <w:t>47</w:t>
      </w:r>
      <w:r>
        <w:rPr>
          <w:noProof/>
        </w:rPr>
        <w:fldChar w:fldCharType="end"/>
      </w:r>
    </w:p>
    <w:p w14:paraId="04724902" w14:textId="10A6EDCD" w:rsidR="008110D0" w:rsidRDefault="008110D0">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_Toc199335721 \h </w:instrText>
      </w:r>
      <w:r>
        <w:rPr>
          <w:noProof/>
        </w:rPr>
      </w:r>
      <w:r>
        <w:rPr>
          <w:noProof/>
        </w:rPr>
        <w:fldChar w:fldCharType="separate"/>
      </w:r>
      <w:r>
        <w:rPr>
          <w:noProof/>
        </w:rPr>
        <w:t>47</w:t>
      </w:r>
      <w:r>
        <w:rPr>
          <w:noProof/>
        </w:rPr>
        <w:fldChar w:fldCharType="end"/>
      </w:r>
    </w:p>
    <w:p w14:paraId="2F677984" w14:textId="02D4F9C1" w:rsidR="008110D0" w:rsidRDefault="008110D0">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_Toc199335722 \h </w:instrText>
      </w:r>
      <w:r>
        <w:rPr>
          <w:noProof/>
        </w:rPr>
      </w:r>
      <w:r>
        <w:rPr>
          <w:noProof/>
        </w:rPr>
        <w:fldChar w:fldCharType="separate"/>
      </w:r>
      <w:r>
        <w:rPr>
          <w:noProof/>
        </w:rPr>
        <w:t>48</w:t>
      </w:r>
      <w:r>
        <w:rPr>
          <w:noProof/>
        </w:rPr>
        <w:fldChar w:fldCharType="end"/>
      </w:r>
    </w:p>
    <w:p w14:paraId="2FAD81BD" w14:textId="1A8312BD" w:rsidR="008110D0" w:rsidRDefault="008110D0">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_Toc199335723 \h </w:instrText>
      </w:r>
      <w:r>
        <w:rPr>
          <w:noProof/>
        </w:rPr>
      </w:r>
      <w:r>
        <w:rPr>
          <w:noProof/>
        </w:rPr>
        <w:fldChar w:fldCharType="separate"/>
      </w:r>
      <w:r>
        <w:rPr>
          <w:noProof/>
        </w:rPr>
        <w:t>48</w:t>
      </w:r>
      <w:r>
        <w:rPr>
          <w:noProof/>
        </w:rPr>
        <w:fldChar w:fldCharType="end"/>
      </w:r>
    </w:p>
    <w:p w14:paraId="2E56FFC3" w14:textId="2F875406" w:rsidR="008110D0" w:rsidRDefault="008110D0">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_Toc199335724 \h </w:instrText>
      </w:r>
      <w:r>
        <w:rPr>
          <w:noProof/>
        </w:rPr>
      </w:r>
      <w:r>
        <w:rPr>
          <w:noProof/>
        </w:rPr>
        <w:fldChar w:fldCharType="separate"/>
      </w:r>
      <w:r>
        <w:rPr>
          <w:noProof/>
        </w:rPr>
        <w:t>48</w:t>
      </w:r>
      <w:r>
        <w:rPr>
          <w:noProof/>
        </w:rPr>
        <w:fldChar w:fldCharType="end"/>
      </w:r>
    </w:p>
    <w:p w14:paraId="5A9E95FC" w14:textId="60B12843" w:rsidR="008110D0" w:rsidRDefault="008110D0">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_Toc199335725 \h </w:instrText>
      </w:r>
      <w:r>
        <w:rPr>
          <w:noProof/>
        </w:rPr>
      </w:r>
      <w:r>
        <w:rPr>
          <w:noProof/>
        </w:rPr>
        <w:fldChar w:fldCharType="separate"/>
      </w:r>
      <w:r>
        <w:rPr>
          <w:noProof/>
        </w:rPr>
        <w:t>48</w:t>
      </w:r>
      <w:r>
        <w:rPr>
          <w:noProof/>
        </w:rPr>
        <w:fldChar w:fldCharType="end"/>
      </w:r>
    </w:p>
    <w:p w14:paraId="10ECBC97" w14:textId="4255D12D" w:rsidR="008110D0" w:rsidRDefault="008110D0">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_Toc199335726 \h </w:instrText>
      </w:r>
      <w:r>
        <w:rPr>
          <w:noProof/>
        </w:rPr>
      </w:r>
      <w:r>
        <w:rPr>
          <w:noProof/>
        </w:rPr>
        <w:fldChar w:fldCharType="separate"/>
      </w:r>
      <w:r>
        <w:rPr>
          <w:noProof/>
        </w:rPr>
        <w:t>49</w:t>
      </w:r>
      <w:r>
        <w:rPr>
          <w:noProof/>
        </w:rPr>
        <w:fldChar w:fldCharType="end"/>
      </w:r>
    </w:p>
    <w:p w14:paraId="650BB0BD" w14:textId="7C6DF183" w:rsidR="008110D0" w:rsidRDefault="008110D0">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_Toc199335727 \h </w:instrText>
      </w:r>
      <w:r>
        <w:rPr>
          <w:noProof/>
        </w:rPr>
      </w:r>
      <w:r>
        <w:rPr>
          <w:noProof/>
        </w:rPr>
        <w:fldChar w:fldCharType="separate"/>
      </w:r>
      <w:r>
        <w:rPr>
          <w:noProof/>
        </w:rPr>
        <w:t>49</w:t>
      </w:r>
      <w:r>
        <w:rPr>
          <w:noProof/>
        </w:rPr>
        <w:fldChar w:fldCharType="end"/>
      </w:r>
    </w:p>
    <w:p w14:paraId="0C88323B" w14:textId="046D34AC" w:rsidR="008110D0" w:rsidRDefault="008110D0">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_Toc199335728 \h </w:instrText>
      </w:r>
      <w:r>
        <w:rPr>
          <w:noProof/>
        </w:rPr>
      </w:r>
      <w:r>
        <w:rPr>
          <w:noProof/>
        </w:rPr>
        <w:fldChar w:fldCharType="separate"/>
      </w:r>
      <w:r>
        <w:rPr>
          <w:noProof/>
        </w:rPr>
        <w:t>49</w:t>
      </w:r>
      <w:r>
        <w:rPr>
          <w:noProof/>
        </w:rPr>
        <w:fldChar w:fldCharType="end"/>
      </w:r>
    </w:p>
    <w:p w14:paraId="5FFBC6AA" w14:textId="33C9324E" w:rsidR="008110D0" w:rsidRDefault="008110D0">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_Toc199335729 \h </w:instrText>
      </w:r>
      <w:r>
        <w:rPr>
          <w:noProof/>
        </w:rPr>
      </w:r>
      <w:r>
        <w:rPr>
          <w:noProof/>
        </w:rPr>
        <w:fldChar w:fldCharType="separate"/>
      </w:r>
      <w:r>
        <w:rPr>
          <w:noProof/>
        </w:rPr>
        <w:t>49</w:t>
      </w:r>
      <w:r>
        <w:rPr>
          <w:noProof/>
        </w:rPr>
        <w:fldChar w:fldCharType="end"/>
      </w:r>
    </w:p>
    <w:p w14:paraId="590161AA" w14:textId="4695C56E" w:rsidR="008110D0" w:rsidRDefault="008110D0">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_Toc199335730 \h </w:instrText>
      </w:r>
      <w:r>
        <w:rPr>
          <w:noProof/>
        </w:rPr>
      </w:r>
      <w:r>
        <w:rPr>
          <w:noProof/>
        </w:rPr>
        <w:fldChar w:fldCharType="separate"/>
      </w:r>
      <w:r>
        <w:rPr>
          <w:noProof/>
        </w:rPr>
        <w:t>50</w:t>
      </w:r>
      <w:r>
        <w:rPr>
          <w:noProof/>
        </w:rPr>
        <w:fldChar w:fldCharType="end"/>
      </w:r>
    </w:p>
    <w:p w14:paraId="250CA4E8" w14:textId="4C610119" w:rsidR="008110D0" w:rsidRDefault="008110D0">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_Toc199335731 \h </w:instrText>
      </w:r>
      <w:r>
        <w:rPr>
          <w:noProof/>
        </w:rPr>
      </w:r>
      <w:r>
        <w:rPr>
          <w:noProof/>
        </w:rPr>
        <w:fldChar w:fldCharType="separate"/>
      </w:r>
      <w:r>
        <w:rPr>
          <w:noProof/>
        </w:rPr>
        <w:t>50</w:t>
      </w:r>
      <w:r>
        <w:rPr>
          <w:noProof/>
        </w:rPr>
        <w:fldChar w:fldCharType="end"/>
      </w:r>
    </w:p>
    <w:p w14:paraId="711F0C34" w14:textId="4BA5B669" w:rsidR="008110D0" w:rsidRDefault="008110D0">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_Toc199335732 \h </w:instrText>
      </w:r>
      <w:r>
        <w:rPr>
          <w:noProof/>
        </w:rPr>
      </w:r>
      <w:r>
        <w:rPr>
          <w:noProof/>
        </w:rPr>
        <w:fldChar w:fldCharType="separate"/>
      </w:r>
      <w:r>
        <w:rPr>
          <w:noProof/>
        </w:rPr>
        <w:t>50</w:t>
      </w:r>
      <w:r>
        <w:rPr>
          <w:noProof/>
        </w:rPr>
        <w:fldChar w:fldCharType="end"/>
      </w:r>
    </w:p>
    <w:p w14:paraId="4F24225F" w14:textId="71A538DB" w:rsidR="008110D0" w:rsidRDefault="008110D0">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_Toc199335733 \h </w:instrText>
      </w:r>
      <w:r>
        <w:rPr>
          <w:noProof/>
        </w:rPr>
      </w:r>
      <w:r>
        <w:rPr>
          <w:noProof/>
        </w:rPr>
        <w:fldChar w:fldCharType="separate"/>
      </w:r>
      <w:r>
        <w:rPr>
          <w:noProof/>
        </w:rPr>
        <w:t>50</w:t>
      </w:r>
      <w:r>
        <w:rPr>
          <w:noProof/>
        </w:rPr>
        <w:fldChar w:fldCharType="end"/>
      </w:r>
    </w:p>
    <w:p w14:paraId="38477D8A" w14:textId="3A80BC8E" w:rsidR="008110D0" w:rsidRDefault="008110D0">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_Toc199335734 \h </w:instrText>
      </w:r>
      <w:r>
        <w:rPr>
          <w:noProof/>
        </w:rPr>
      </w:r>
      <w:r>
        <w:rPr>
          <w:noProof/>
        </w:rPr>
        <w:fldChar w:fldCharType="separate"/>
      </w:r>
      <w:r>
        <w:rPr>
          <w:noProof/>
        </w:rPr>
        <w:t>50</w:t>
      </w:r>
      <w:r>
        <w:rPr>
          <w:noProof/>
        </w:rPr>
        <w:fldChar w:fldCharType="end"/>
      </w:r>
    </w:p>
    <w:p w14:paraId="29A7E79C" w14:textId="2B0EC44B" w:rsidR="008110D0" w:rsidRDefault="008110D0">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_Toc199335735 \h </w:instrText>
      </w:r>
      <w:r>
        <w:rPr>
          <w:noProof/>
        </w:rPr>
      </w:r>
      <w:r>
        <w:rPr>
          <w:noProof/>
        </w:rPr>
        <w:fldChar w:fldCharType="separate"/>
      </w:r>
      <w:r>
        <w:rPr>
          <w:noProof/>
        </w:rPr>
        <w:t>50</w:t>
      </w:r>
      <w:r>
        <w:rPr>
          <w:noProof/>
        </w:rPr>
        <w:fldChar w:fldCharType="end"/>
      </w:r>
    </w:p>
    <w:p w14:paraId="296D024C" w14:textId="45D45563" w:rsidR="008110D0" w:rsidRDefault="008110D0">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_Toc199335736 \h </w:instrText>
      </w:r>
      <w:r>
        <w:rPr>
          <w:noProof/>
        </w:rPr>
      </w:r>
      <w:r>
        <w:rPr>
          <w:noProof/>
        </w:rPr>
        <w:fldChar w:fldCharType="separate"/>
      </w:r>
      <w:r>
        <w:rPr>
          <w:noProof/>
        </w:rPr>
        <w:t>50</w:t>
      </w:r>
      <w:r>
        <w:rPr>
          <w:noProof/>
        </w:rPr>
        <w:fldChar w:fldCharType="end"/>
      </w:r>
    </w:p>
    <w:p w14:paraId="55FDE10B" w14:textId="638D9824" w:rsidR="008110D0" w:rsidRDefault="008110D0">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_Toc199335737 \h </w:instrText>
      </w:r>
      <w:r>
        <w:rPr>
          <w:noProof/>
        </w:rPr>
      </w:r>
      <w:r>
        <w:rPr>
          <w:noProof/>
        </w:rPr>
        <w:fldChar w:fldCharType="separate"/>
      </w:r>
      <w:r>
        <w:rPr>
          <w:noProof/>
        </w:rPr>
        <w:t>51</w:t>
      </w:r>
      <w:r>
        <w:rPr>
          <w:noProof/>
        </w:rPr>
        <w:fldChar w:fldCharType="end"/>
      </w:r>
    </w:p>
    <w:p w14:paraId="07AF4F1F" w14:textId="6E302F00" w:rsidR="008110D0" w:rsidRDefault="008110D0">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_Toc199335738 \h </w:instrText>
      </w:r>
      <w:r>
        <w:rPr>
          <w:noProof/>
        </w:rPr>
      </w:r>
      <w:r>
        <w:rPr>
          <w:noProof/>
        </w:rPr>
        <w:fldChar w:fldCharType="separate"/>
      </w:r>
      <w:r>
        <w:rPr>
          <w:noProof/>
        </w:rPr>
        <w:t>51</w:t>
      </w:r>
      <w:r>
        <w:rPr>
          <w:noProof/>
        </w:rPr>
        <w:fldChar w:fldCharType="end"/>
      </w:r>
    </w:p>
    <w:p w14:paraId="6B7B0FDB" w14:textId="76090E8E" w:rsidR="008110D0" w:rsidRDefault="008110D0">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_Toc199335739 \h </w:instrText>
      </w:r>
      <w:r>
        <w:rPr>
          <w:noProof/>
        </w:rPr>
      </w:r>
      <w:r>
        <w:rPr>
          <w:noProof/>
        </w:rPr>
        <w:fldChar w:fldCharType="separate"/>
      </w:r>
      <w:r>
        <w:rPr>
          <w:noProof/>
        </w:rPr>
        <w:t>51</w:t>
      </w:r>
      <w:r>
        <w:rPr>
          <w:noProof/>
        </w:rPr>
        <w:fldChar w:fldCharType="end"/>
      </w:r>
    </w:p>
    <w:p w14:paraId="6B1C3C37" w14:textId="0F182F85" w:rsidR="008110D0" w:rsidRDefault="008110D0">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_Toc199335740 \h </w:instrText>
      </w:r>
      <w:r>
        <w:rPr>
          <w:noProof/>
        </w:rPr>
      </w:r>
      <w:r>
        <w:rPr>
          <w:noProof/>
        </w:rPr>
        <w:fldChar w:fldCharType="separate"/>
      </w:r>
      <w:r>
        <w:rPr>
          <w:noProof/>
        </w:rPr>
        <w:t>51</w:t>
      </w:r>
      <w:r>
        <w:rPr>
          <w:noProof/>
        </w:rPr>
        <w:fldChar w:fldCharType="end"/>
      </w:r>
    </w:p>
    <w:p w14:paraId="353F0D55" w14:textId="7FD955F2" w:rsidR="008110D0" w:rsidRDefault="008110D0">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_Toc199335741 \h </w:instrText>
      </w:r>
      <w:r>
        <w:rPr>
          <w:noProof/>
        </w:rPr>
      </w:r>
      <w:r>
        <w:rPr>
          <w:noProof/>
        </w:rPr>
        <w:fldChar w:fldCharType="separate"/>
      </w:r>
      <w:r>
        <w:rPr>
          <w:noProof/>
        </w:rPr>
        <w:t>51</w:t>
      </w:r>
      <w:r>
        <w:rPr>
          <w:noProof/>
        </w:rPr>
        <w:fldChar w:fldCharType="end"/>
      </w:r>
    </w:p>
    <w:p w14:paraId="4EEF3964" w14:textId="63B48BD0" w:rsidR="008110D0" w:rsidRDefault="008110D0">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_Toc199335742 \h </w:instrText>
      </w:r>
      <w:r>
        <w:rPr>
          <w:noProof/>
        </w:rPr>
      </w:r>
      <w:r>
        <w:rPr>
          <w:noProof/>
        </w:rPr>
        <w:fldChar w:fldCharType="separate"/>
      </w:r>
      <w:r>
        <w:rPr>
          <w:noProof/>
        </w:rPr>
        <w:t>51</w:t>
      </w:r>
      <w:r>
        <w:rPr>
          <w:noProof/>
        </w:rPr>
        <w:fldChar w:fldCharType="end"/>
      </w:r>
    </w:p>
    <w:p w14:paraId="4A797E0E" w14:textId="7EB885AA" w:rsidR="008110D0" w:rsidRDefault="008110D0">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_Toc199335743 \h </w:instrText>
      </w:r>
      <w:r>
        <w:rPr>
          <w:noProof/>
        </w:rPr>
      </w:r>
      <w:r>
        <w:rPr>
          <w:noProof/>
        </w:rPr>
        <w:fldChar w:fldCharType="separate"/>
      </w:r>
      <w:r>
        <w:rPr>
          <w:noProof/>
        </w:rPr>
        <w:t>51</w:t>
      </w:r>
      <w:r>
        <w:rPr>
          <w:noProof/>
        </w:rPr>
        <w:fldChar w:fldCharType="end"/>
      </w:r>
    </w:p>
    <w:p w14:paraId="31E5B8ED" w14:textId="3E10E53D" w:rsidR="008110D0" w:rsidRDefault="008110D0">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_Toc199335744 \h </w:instrText>
      </w:r>
      <w:r>
        <w:rPr>
          <w:noProof/>
        </w:rPr>
      </w:r>
      <w:r>
        <w:rPr>
          <w:noProof/>
        </w:rPr>
        <w:fldChar w:fldCharType="separate"/>
      </w:r>
      <w:r>
        <w:rPr>
          <w:noProof/>
        </w:rPr>
        <w:t>52</w:t>
      </w:r>
      <w:r>
        <w:rPr>
          <w:noProof/>
        </w:rPr>
        <w:fldChar w:fldCharType="end"/>
      </w:r>
    </w:p>
    <w:p w14:paraId="54F42DC5" w14:textId="2A034C49" w:rsidR="008110D0" w:rsidRDefault="008110D0">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_Toc199335745 \h </w:instrText>
      </w:r>
      <w:r>
        <w:rPr>
          <w:noProof/>
        </w:rPr>
      </w:r>
      <w:r>
        <w:rPr>
          <w:noProof/>
        </w:rPr>
        <w:fldChar w:fldCharType="separate"/>
      </w:r>
      <w:r>
        <w:rPr>
          <w:noProof/>
        </w:rPr>
        <w:t>52</w:t>
      </w:r>
      <w:r>
        <w:rPr>
          <w:noProof/>
        </w:rPr>
        <w:fldChar w:fldCharType="end"/>
      </w:r>
    </w:p>
    <w:p w14:paraId="368CB7F5" w14:textId="784E2C16" w:rsidR="008110D0" w:rsidRDefault="008110D0">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_Toc199335746 \h </w:instrText>
      </w:r>
      <w:r>
        <w:rPr>
          <w:noProof/>
        </w:rPr>
      </w:r>
      <w:r>
        <w:rPr>
          <w:noProof/>
        </w:rPr>
        <w:fldChar w:fldCharType="separate"/>
      </w:r>
      <w:r>
        <w:rPr>
          <w:noProof/>
        </w:rPr>
        <w:t>52</w:t>
      </w:r>
      <w:r>
        <w:rPr>
          <w:noProof/>
        </w:rPr>
        <w:fldChar w:fldCharType="end"/>
      </w:r>
    </w:p>
    <w:p w14:paraId="4F7A003A" w14:textId="56E159DD" w:rsidR="008110D0" w:rsidRDefault="008110D0">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_Toc199335747 \h </w:instrText>
      </w:r>
      <w:r>
        <w:rPr>
          <w:noProof/>
        </w:rPr>
      </w:r>
      <w:r>
        <w:rPr>
          <w:noProof/>
        </w:rPr>
        <w:fldChar w:fldCharType="separate"/>
      </w:r>
      <w:r>
        <w:rPr>
          <w:noProof/>
        </w:rPr>
        <w:t>52</w:t>
      </w:r>
      <w:r>
        <w:rPr>
          <w:noProof/>
        </w:rPr>
        <w:fldChar w:fldCharType="end"/>
      </w:r>
    </w:p>
    <w:p w14:paraId="1667A330" w14:textId="4260A15A" w:rsidR="008110D0" w:rsidRDefault="008110D0">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_Toc199335748 \h </w:instrText>
      </w:r>
      <w:r>
        <w:rPr>
          <w:noProof/>
        </w:rPr>
      </w:r>
      <w:r>
        <w:rPr>
          <w:noProof/>
        </w:rPr>
        <w:fldChar w:fldCharType="separate"/>
      </w:r>
      <w:r>
        <w:rPr>
          <w:noProof/>
        </w:rPr>
        <w:t>52</w:t>
      </w:r>
      <w:r>
        <w:rPr>
          <w:noProof/>
        </w:rPr>
        <w:fldChar w:fldCharType="end"/>
      </w:r>
    </w:p>
    <w:p w14:paraId="20EC346B" w14:textId="5F4B9B1A" w:rsidR="008110D0" w:rsidRDefault="008110D0">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_Toc199335749 \h </w:instrText>
      </w:r>
      <w:r>
        <w:rPr>
          <w:noProof/>
        </w:rPr>
      </w:r>
      <w:r>
        <w:rPr>
          <w:noProof/>
        </w:rPr>
        <w:fldChar w:fldCharType="separate"/>
      </w:r>
      <w:r>
        <w:rPr>
          <w:noProof/>
        </w:rPr>
        <w:t>52</w:t>
      </w:r>
      <w:r>
        <w:rPr>
          <w:noProof/>
        </w:rPr>
        <w:fldChar w:fldCharType="end"/>
      </w:r>
    </w:p>
    <w:p w14:paraId="20A3A764" w14:textId="162901AC" w:rsidR="008110D0" w:rsidRDefault="008110D0">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_Toc199335750 \h </w:instrText>
      </w:r>
      <w:r>
        <w:rPr>
          <w:noProof/>
        </w:rPr>
      </w:r>
      <w:r>
        <w:rPr>
          <w:noProof/>
        </w:rPr>
        <w:fldChar w:fldCharType="separate"/>
      </w:r>
      <w:r>
        <w:rPr>
          <w:noProof/>
        </w:rPr>
        <w:t>53</w:t>
      </w:r>
      <w:r>
        <w:rPr>
          <w:noProof/>
        </w:rPr>
        <w:fldChar w:fldCharType="end"/>
      </w:r>
    </w:p>
    <w:p w14:paraId="41597BD9" w14:textId="5D095E33" w:rsidR="008110D0" w:rsidRDefault="008110D0">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_Toc199335751 \h </w:instrText>
      </w:r>
      <w:r>
        <w:rPr>
          <w:noProof/>
        </w:rPr>
      </w:r>
      <w:r>
        <w:rPr>
          <w:noProof/>
        </w:rPr>
        <w:fldChar w:fldCharType="separate"/>
      </w:r>
      <w:r>
        <w:rPr>
          <w:noProof/>
        </w:rPr>
        <w:t>53</w:t>
      </w:r>
      <w:r>
        <w:rPr>
          <w:noProof/>
        </w:rPr>
        <w:fldChar w:fldCharType="end"/>
      </w:r>
    </w:p>
    <w:p w14:paraId="20F1097A" w14:textId="35AD387F" w:rsidR="008110D0" w:rsidRDefault="008110D0">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_Toc199335752 \h </w:instrText>
      </w:r>
      <w:r>
        <w:rPr>
          <w:noProof/>
        </w:rPr>
      </w:r>
      <w:r>
        <w:rPr>
          <w:noProof/>
        </w:rPr>
        <w:fldChar w:fldCharType="separate"/>
      </w:r>
      <w:r>
        <w:rPr>
          <w:noProof/>
        </w:rPr>
        <w:t>53</w:t>
      </w:r>
      <w:r>
        <w:rPr>
          <w:noProof/>
        </w:rPr>
        <w:fldChar w:fldCharType="end"/>
      </w:r>
    </w:p>
    <w:p w14:paraId="5A055866" w14:textId="216ED62F" w:rsidR="008110D0" w:rsidRDefault="008110D0">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_Toc199335753 \h </w:instrText>
      </w:r>
      <w:r>
        <w:rPr>
          <w:noProof/>
        </w:rPr>
      </w:r>
      <w:r>
        <w:rPr>
          <w:noProof/>
        </w:rPr>
        <w:fldChar w:fldCharType="separate"/>
      </w:r>
      <w:r>
        <w:rPr>
          <w:noProof/>
        </w:rPr>
        <w:t>53</w:t>
      </w:r>
      <w:r>
        <w:rPr>
          <w:noProof/>
        </w:rPr>
        <w:fldChar w:fldCharType="end"/>
      </w:r>
    </w:p>
    <w:p w14:paraId="1A1D1B0C" w14:textId="300C89C5" w:rsidR="008110D0" w:rsidRDefault="008110D0">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_Toc199335754 \h </w:instrText>
      </w:r>
      <w:r>
        <w:rPr>
          <w:noProof/>
        </w:rPr>
      </w:r>
      <w:r>
        <w:rPr>
          <w:noProof/>
        </w:rPr>
        <w:fldChar w:fldCharType="separate"/>
      </w:r>
      <w:r>
        <w:rPr>
          <w:noProof/>
        </w:rPr>
        <w:t>53</w:t>
      </w:r>
      <w:r>
        <w:rPr>
          <w:noProof/>
        </w:rPr>
        <w:fldChar w:fldCharType="end"/>
      </w:r>
    </w:p>
    <w:p w14:paraId="69A3549A" w14:textId="1C6FD526" w:rsidR="008110D0" w:rsidRDefault="008110D0">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_Toc199335755 \h </w:instrText>
      </w:r>
      <w:r>
        <w:rPr>
          <w:noProof/>
        </w:rPr>
      </w:r>
      <w:r>
        <w:rPr>
          <w:noProof/>
        </w:rPr>
        <w:fldChar w:fldCharType="separate"/>
      </w:r>
      <w:r>
        <w:rPr>
          <w:noProof/>
        </w:rPr>
        <w:t>53</w:t>
      </w:r>
      <w:r>
        <w:rPr>
          <w:noProof/>
        </w:rPr>
        <w:fldChar w:fldCharType="end"/>
      </w:r>
    </w:p>
    <w:p w14:paraId="39F18F75" w14:textId="35C3A489" w:rsidR="008110D0" w:rsidRDefault="008110D0">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_Toc199335756 \h </w:instrText>
      </w:r>
      <w:r>
        <w:rPr>
          <w:noProof/>
        </w:rPr>
      </w:r>
      <w:r>
        <w:rPr>
          <w:noProof/>
        </w:rPr>
        <w:fldChar w:fldCharType="separate"/>
      </w:r>
      <w:r>
        <w:rPr>
          <w:noProof/>
        </w:rPr>
        <w:t>53</w:t>
      </w:r>
      <w:r>
        <w:rPr>
          <w:noProof/>
        </w:rPr>
        <w:fldChar w:fldCharType="end"/>
      </w:r>
    </w:p>
    <w:p w14:paraId="03194A7B" w14:textId="404A5AD4" w:rsidR="008110D0" w:rsidRDefault="008110D0">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_Toc199335757 \h </w:instrText>
      </w:r>
      <w:r>
        <w:rPr>
          <w:noProof/>
        </w:rPr>
      </w:r>
      <w:r>
        <w:rPr>
          <w:noProof/>
        </w:rPr>
        <w:fldChar w:fldCharType="separate"/>
      </w:r>
      <w:r>
        <w:rPr>
          <w:noProof/>
        </w:rPr>
        <w:t>54</w:t>
      </w:r>
      <w:r>
        <w:rPr>
          <w:noProof/>
        </w:rPr>
        <w:fldChar w:fldCharType="end"/>
      </w:r>
    </w:p>
    <w:p w14:paraId="7C4B1564" w14:textId="4032F928" w:rsidR="008110D0" w:rsidRDefault="008110D0">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_Toc199335758 \h </w:instrText>
      </w:r>
      <w:r>
        <w:rPr>
          <w:noProof/>
        </w:rPr>
      </w:r>
      <w:r>
        <w:rPr>
          <w:noProof/>
        </w:rPr>
        <w:fldChar w:fldCharType="separate"/>
      </w:r>
      <w:r>
        <w:rPr>
          <w:noProof/>
        </w:rPr>
        <w:t>54</w:t>
      </w:r>
      <w:r>
        <w:rPr>
          <w:noProof/>
        </w:rPr>
        <w:fldChar w:fldCharType="end"/>
      </w:r>
    </w:p>
    <w:p w14:paraId="67808CD2" w14:textId="159B5018" w:rsidR="008110D0" w:rsidRDefault="008110D0">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_Toc199335759 \h </w:instrText>
      </w:r>
      <w:r>
        <w:rPr>
          <w:noProof/>
        </w:rPr>
      </w:r>
      <w:r>
        <w:rPr>
          <w:noProof/>
        </w:rPr>
        <w:fldChar w:fldCharType="separate"/>
      </w:r>
      <w:r>
        <w:rPr>
          <w:noProof/>
        </w:rPr>
        <w:t>54</w:t>
      </w:r>
      <w:r>
        <w:rPr>
          <w:noProof/>
        </w:rPr>
        <w:fldChar w:fldCharType="end"/>
      </w:r>
    </w:p>
    <w:p w14:paraId="49A74FFF" w14:textId="4CFECFA7" w:rsidR="008110D0" w:rsidRDefault="008110D0">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_Toc199335760 \h </w:instrText>
      </w:r>
      <w:r>
        <w:rPr>
          <w:noProof/>
        </w:rPr>
      </w:r>
      <w:r>
        <w:rPr>
          <w:noProof/>
        </w:rPr>
        <w:fldChar w:fldCharType="separate"/>
      </w:r>
      <w:r>
        <w:rPr>
          <w:noProof/>
        </w:rPr>
        <w:t>54</w:t>
      </w:r>
      <w:r>
        <w:rPr>
          <w:noProof/>
        </w:rPr>
        <w:fldChar w:fldCharType="end"/>
      </w:r>
    </w:p>
    <w:p w14:paraId="32B4BF35" w14:textId="135FBAE5" w:rsidR="008110D0" w:rsidRDefault="008110D0">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_Toc199335761 \h </w:instrText>
      </w:r>
      <w:r>
        <w:rPr>
          <w:noProof/>
        </w:rPr>
      </w:r>
      <w:r>
        <w:rPr>
          <w:noProof/>
        </w:rPr>
        <w:fldChar w:fldCharType="separate"/>
      </w:r>
      <w:r>
        <w:rPr>
          <w:noProof/>
        </w:rPr>
        <w:t>54</w:t>
      </w:r>
      <w:r>
        <w:rPr>
          <w:noProof/>
        </w:rPr>
        <w:fldChar w:fldCharType="end"/>
      </w:r>
    </w:p>
    <w:p w14:paraId="5B18185D" w14:textId="2CCFF9DC" w:rsidR="008110D0" w:rsidRDefault="008110D0">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_Toc199335762 \h </w:instrText>
      </w:r>
      <w:r>
        <w:rPr>
          <w:noProof/>
        </w:rPr>
      </w:r>
      <w:r>
        <w:rPr>
          <w:noProof/>
        </w:rPr>
        <w:fldChar w:fldCharType="separate"/>
      </w:r>
      <w:r>
        <w:rPr>
          <w:noProof/>
        </w:rPr>
        <w:t>54</w:t>
      </w:r>
      <w:r>
        <w:rPr>
          <w:noProof/>
        </w:rPr>
        <w:fldChar w:fldCharType="end"/>
      </w:r>
    </w:p>
    <w:p w14:paraId="466B85E5" w14:textId="09909686" w:rsidR="008110D0" w:rsidRDefault="008110D0">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_Toc199335763 \h </w:instrText>
      </w:r>
      <w:r>
        <w:rPr>
          <w:noProof/>
        </w:rPr>
      </w:r>
      <w:r>
        <w:rPr>
          <w:noProof/>
        </w:rPr>
        <w:fldChar w:fldCharType="separate"/>
      </w:r>
      <w:r>
        <w:rPr>
          <w:noProof/>
        </w:rPr>
        <w:t>55</w:t>
      </w:r>
      <w:r>
        <w:rPr>
          <w:noProof/>
        </w:rPr>
        <w:fldChar w:fldCharType="end"/>
      </w:r>
    </w:p>
    <w:p w14:paraId="25FC816D" w14:textId="434A2EF7" w:rsidR="008110D0" w:rsidRDefault="008110D0">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_Toc199335764 \h </w:instrText>
      </w:r>
      <w:r>
        <w:rPr>
          <w:noProof/>
        </w:rPr>
      </w:r>
      <w:r>
        <w:rPr>
          <w:noProof/>
        </w:rPr>
        <w:fldChar w:fldCharType="separate"/>
      </w:r>
      <w:r>
        <w:rPr>
          <w:noProof/>
        </w:rPr>
        <w:t>55</w:t>
      </w:r>
      <w:r>
        <w:rPr>
          <w:noProof/>
        </w:rPr>
        <w:fldChar w:fldCharType="end"/>
      </w:r>
    </w:p>
    <w:p w14:paraId="62FE0744" w14:textId="37D160C8" w:rsidR="008110D0" w:rsidRDefault="008110D0">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_Toc199335765 \h </w:instrText>
      </w:r>
      <w:r>
        <w:rPr>
          <w:noProof/>
        </w:rPr>
      </w:r>
      <w:r>
        <w:rPr>
          <w:noProof/>
        </w:rPr>
        <w:fldChar w:fldCharType="separate"/>
      </w:r>
      <w:r>
        <w:rPr>
          <w:noProof/>
        </w:rPr>
        <w:t>55</w:t>
      </w:r>
      <w:r>
        <w:rPr>
          <w:noProof/>
        </w:rPr>
        <w:fldChar w:fldCharType="end"/>
      </w:r>
    </w:p>
    <w:p w14:paraId="46699F48" w14:textId="4969C603" w:rsidR="008110D0" w:rsidRDefault="008110D0">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_Toc199335766 \h </w:instrText>
      </w:r>
      <w:r>
        <w:rPr>
          <w:noProof/>
        </w:rPr>
      </w:r>
      <w:r>
        <w:rPr>
          <w:noProof/>
        </w:rPr>
        <w:fldChar w:fldCharType="separate"/>
      </w:r>
      <w:r>
        <w:rPr>
          <w:noProof/>
        </w:rPr>
        <w:t>55</w:t>
      </w:r>
      <w:r>
        <w:rPr>
          <w:noProof/>
        </w:rPr>
        <w:fldChar w:fldCharType="end"/>
      </w:r>
    </w:p>
    <w:p w14:paraId="5D10765B" w14:textId="1461CC68" w:rsidR="008110D0" w:rsidRDefault="008110D0">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_Toc199335767 \h </w:instrText>
      </w:r>
      <w:r>
        <w:rPr>
          <w:noProof/>
        </w:rPr>
      </w:r>
      <w:r>
        <w:rPr>
          <w:noProof/>
        </w:rPr>
        <w:fldChar w:fldCharType="separate"/>
      </w:r>
      <w:r>
        <w:rPr>
          <w:noProof/>
        </w:rPr>
        <w:t>55</w:t>
      </w:r>
      <w:r>
        <w:rPr>
          <w:noProof/>
        </w:rPr>
        <w:fldChar w:fldCharType="end"/>
      </w:r>
    </w:p>
    <w:p w14:paraId="5B995BCC" w14:textId="75E3E95F" w:rsidR="008110D0" w:rsidRDefault="008110D0">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_Toc199335768 \h </w:instrText>
      </w:r>
      <w:r>
        <w:rPr>
          <w:noProof/>
        </w:rPr>
      </w:r>
      <w:r>
        <w:rPr>
          <w:noProof/>
        </w:rPr>
        <w:fldChar w:fldCharType="separate"/>
      </w:r>
      <w:r>
        <w:rPr>
          <w:noProof/>
        </w:rPr>
        <w:t>55</w:t>
      </w:r>
      <w:r>
        <w:rPr>
          <w:noProof/>
        </w:rPr>
        <w:fldChar w:fldCharType="end"/>
      </w:r>
    </w:p>
    <w:p w14:paraId="256379AD" w14:textId="77F9BBBE" w:rsidR="008110D0" w:rsidRDefault="008110D0">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_Toc199335769 \h </w:instrText>
      </w:r>
      <w:r>
        <w:rPr>
          <w:noProof/>
        </w:rPr>
      </w:r>
      <w:r>
        <w:rPr>
          <w:noProof/>
        </w:rPr>
        <w:fldChar w:fldCharType="separate"/>
      </w:r>
      <w:r>
        <w:rPr>
          <w:noProof/>
        </w:rPr>
        <w:t>55</w:t>
      </w:r>
      <w:r>
        <w:rPr>
          <w:noProof/>
        </w:rPr>
        <w:fldChar w:fldCharType="end"/>
      </w:r>
    </w:p>
    <w:p w14:paraId="743FB025" w14:textId="441757CF" w:rsidR="008110D0" w:rsidRDefault="008110D0">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_Toc199335770 \h </w:instrText>
      </w:r>
      <w:r>
        <w:rPr>
          <w:noProof/>
        </w:rPr>
      </w:r>
      <w:r>
        <w:rPr>
          <w:noProof/>
        </w:rPr>
        <w:fldChar w:fldCharType="separate"/>
      </w:r>
      <w:r>
        <w:rPr>
          <w:noProof/>
        </w:rPr>
        <w:t>56</w:t>
      </w:r>
      <w:r>
        <w:rPr>
          <w:noProof/>
        </w:rPr>
        <w:fldChar w:fldCharType="end"/>
      </w:r>
    </w:p>
    <w:p w14:paraId="4A557486" w14:textId="3B6EC55B" w:rsidR="008110D0" w:rsidRDefault="008110D0">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_Toc199335771 \h </w:instrText>
      </w:r>
      <w:r>
        <w:rPr>
          <w:noProof/>
        </w:rPr>
      </w:r>
      <w:r>
        <w:rPr>
          <w:noProof/>
        </w:rPr>
        <w:fldChar w:fldCharType="separate"/>
      </w:r>
      <w:r>
        <w:rPr>
          <w:noProof/>
        </w:rPr>
        <w:t>56</w:t>
      </w:r>
      <w:r>
        <w:rPr>
          <w:noProof/>
        </w:rPr>
        <w:fldChar w:fldCharType="end"/>
      </w:r>
    </w:p>
    <w:p w14:paraId="4B6426E6" w14:textId="19137689" w:rsidR="008110D0" w:rsidRDefault="008110D0">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_Toc199335772 \h </w:instrText>
      </w:r>
      <w:r>
        <w:rPr>
          <w:noProof/>
        </w:rPr>
      </w:r>
      <w:r>
        <w:rPr>
          <w:noProof/>
        </w:rPr>
        <w:fldChar w:fldCharType="separate"/>
      </w:r>
      <w:r>
        <w:rPr>
          <w:noProof/>
        </w:rPr>
        <w:t>56</w:t>
      </w:r>
      <w:r>
        <w:rPr>
          <w:noProof/>
        </w:rPr>
        <w:fldChar w:fldCharType="end"/>
      </w:r>
    </w:p>
    <w:p w14:paraId="5C3526CF" w14:textId="47174FB0" w:rsidR="008110D0" w:rsidRDefault="008110D0">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_Toc199335773 \h </w:instrText>
      </w:r>
      <w:r>
        <w:rPr>
          <w:noProof/>
        </w:rPr>
      </w:r>
      <w:r>
        <w:rPr>
          <w:noProof/>
        </w:rPr>
        <w:fldChar w:fldCharType="separate"/>
      </w:r>
      <w:r>
        <w:rPr>
          <w:noProof/>
        </w:rPr>
        <w:t>56</w:t>
      </w:r>
      <w:r>
        <w:rPr>
          <w:noProof/>
        </w:rPr>
        <w:fldChar w:fldCharType="end"/>
      </w:r>
    </w:p>
    <w:p w14:paraId="7E1ECA8E" w14:textId="0B0807B0" w:rsidR="008110D0" w:rsidRDefault="008110D0">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_Toc199335774 \h </w:instrText>
      </w:r>
      <w:r>
        <w:rPr>
          <w:noProof/>
        </w:rPr>
      </w:r>
      <w:r>
        <w:rPr>
          <w:noProof/>
        </w:rPr>
        <w:fldChar w:fldCharType="separate"/>
      </w:r>
      <w:r>
        <w:rPr>
          <w:noProof/>
        </w:rPr>
        <w:t>56</w:t>
      </w:r>
      <w:r>
        <w:rPr>
          <w:noProof/>
        </w:rPr>
        <w:fldChar w:fldCharType="end"/>
      </w:r>
    </w:p>
    <w:p w14:paraId="7E4DB759" w14:textId="296C58DD" w:rsidR="008110D0" w:rsidRDefault="008110D0">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_Toc199335775 \h </w:instrText>
      </w:r>
      <w:r>
        <w:rPr>
          <w:noProof/>
        </w:rPr>
      </w:r>
      <w:r>
        <w:rPr>
          <w:noProof/>
        </w:rPr>
        <w:fldChar w:fldCharType="separate"/>
      </w:r>
      <w:r>
        <w:rPr>
          <w:noProof/>
        </w:rPr>
        <w:t>56</w:t>
      </w:r>
      <w:r>
        <w:rPr>
          <w:noProof/>
        </w:rPr>
        <w:fldChar w:fldCharType="end"/>
      </w:r>
    </w:p>
    <w:p w14:paraId="067FC4A7" w14:textId="5D622CC4" w:rsidR="008110D0" w:rsidRDefault="008110D0">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_Toc199335776 \h </w:instrText>
      </w:r>
      <w:r>
        <w:rPr>
          <w:noProof/>
        </w:rPr>
      </w:r>
      <w:r>
        <w:rPr>
          <w:noProof/>
        </w:rPr>
        <w:fldChar w:fldCharType="separate"/>
      </w:r>
      <w:r>
        <w:rPr>
          <w:noProof/>
        </w:rPr>
        <w:t>56</w:t>
      </w:r>
      <w:r>
        <w:rPr>
          <w:noProof/>
        </w:rPr>
        <w:fldChar w:fldCharType="end"/>
      </w:r>
    </w:p>
    <w:p w14:paraId="6EA7DCC2" w14:textId="59361045" w:rsidR="008110D0" w:rsidRDefault="008110D0">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_Toc199335777 \h </w:instrText>
      </w:r>
      <w:r>
        <w:rPr>
          <w:noProof/>
        </w:rPr>
      </w:r>
      <w:r>
        <w:rPr>
          <w:noProof/>
        </w:rPr>
        <w:fldChar w:fldCharType="separate"/>
      </w:r>
      <w:r>
        <w:rPr>
          <w:noProof/>
        </w:rPr>
        <w:t>56</w:t>
      </w:r>
      <w:r>
        <w:rPr>
          <w:noProof/>
        </w:rPr>
        <w:fldChar w:fldCharType="end"/>
      </w:r>
    </w:p>
    <w:p w14:paraId="38CCF11E" w14:textId="4D9697BF" w:rsidR="008110D0" w:rsidRDefault="008110D0">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_Toc199335778 \h </w:instrText>
      </w:r>
      <w:r>
        <w:rPr>
          <w:noProof/>
        </w:rPr>
      </w:r>
      <w:r>
        <w:rPr>
          <w:noProof/>
        </w:rPr>
        <w:fldChar w:fldCharType="separate"/>
      </w:r>
      <w:r>
        <w:rPr>
          <w:noProof/>
        </w:rPr>
        <w:t>56</w:t>
      </w:r>
      <w:r>
        <w:rPr>
          <w:noProof/>
        </w:rPr>
        <w:fldChar w:fldCharType="end"/>
      </w:r>
    </w:p>
    <w:p w14:paraId="294AE271" w14:textId="02ED4AE3" w:rsidR="008110D0" w:rsidRDefault="008110D0">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_Toc199335779 \h </w:instrText>
      </w:r>
      <w:r>
        <w:rPr>
          <w:noProof/>
        </w:rPr>
      </w:r>
      <w:r>
        <w:rPr>
          <w:noProof/>
        </w:rPr>
        <w:fldChar w:fldCharType="separate"/>
      </w:r>
      <w:r>
        <w:rPr>
          <w:noProof/>
        </w:rPr>
        <w:t>57</w:t>
      </w:r>
      <w:r>
        <w:rPr>
          <w:noProof/>
        </w:rPr>
        <w:fldChar w:fldCharType="end"/>
      </w:r>
    </w:p>
    <w:p w14:paraId="38DDDB06" w14:textId="6E304664" w:rsidR="008110D0" w:rsidRDefault="008110D0">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_Toc199335780 \h </w:instrText>
      </w:r>
      <w:r>
        <w:rPr>
          <w:noProof/>
        </w:rPr>
      </w:r>
      <w:r>
        <w:rPr>
          <w:noProof/>
        </w:rPr>
        <w:fldChar w:fldCharType="separate"/>
      </w:r>
      <w:r>
        <w:rPr>
          <w:noProof/>
        </w:rPr>
        <w:t>57</w:t>
      </w:r>
      <w:r>
        <w:rPr>
          <w:noProof/>
        </w:rPr>
        <w:fldChar w:fldCharType="end"/>
      </w:r>
    </w:p>
    <w:p w14:paraId="32284415" w14:textId="7F612C0F" w:rsidR="008110D0" w:rsidRDefault="008110D0">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_Toc199335781 \h </w:instrText>
      </w:r>
      <w:r>
        <w:rPr>
          <w:noProof/>
        </w:rPr>
      </w:r>
      <w:r>
        <w:rPr>
          <w:noProof/>
        </w:rPr>
        <w:fldChar w:fldCharType="separate"/>
      </w:r>
      <w:r>
        <w:rPr>
          <w:noProof/>
        </w:rPr>
        <w:t>57</w:t>
      </w:r>
      <w:r>
        <w:rPr>
          <w:noProof/>
        </w:rPr>
        <w:fldChar w:fldCharType="end"/>
      </w:r>
    </w:p>
    <w:p w14:paraId="4DC8975F" w14:textId="001171FD" w:rsidR="008110D0" w:rsidRDefault="008110D0">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_Toc199335782 \h </w:instrText>
      </w:r>
      <w:r>
        <w:rPr>
          <w:noProof/>
        </w:rPr>
      </w:r>
      <w:r>
        <w:rPr>
          <w:noProof/>
        </w:rPr>
        <w:fldChar w:fldCharType="separate"/>
      </w:r>
      <w:r>
        <w:rPr>
          <w:noProof/>
        </w:rPr>
        <w:t>57</w:t>
      </w:r>
      <w:r>
        <w:rPr>
          <w:noProof/>
        </w:rPr>
        <w:fldChar w:fldCharType="end"/>
      </w:r>
    </w:p>
    <w:p w14:paraId="2363E4C4" w14:textId="0518A0D6" w:rsidR="008110D0" w:rsidRDefault="008110D0">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_Toc199335783 \h </w:instrText>
      </w:r>
      <w:r>
        <w:rPr>
          <w:noProof/>
        </w:rPr>
      </w:r>
      <w:r>
        <w:rPr>
          <w:noProof/>
        </w:rPr>
        <w:fldChar w:fldCharType="separate"/>
      </w:r>
      <w:r>
        <w:rPr>
          <w:noProof/>
        </w:rPr>
        <w:t>57</w:t>
      </w:r>
      <w:r>
        <w:rPr>
          <w:noProof/>
        </w:rPr>
        <w:fldChar w:fldCharType="end"/>
      </w:r>
    </w:p>
    <w:p w14:paraId="4A4BF118" w14:textId="1383B77B" w:rsidR="008110D0" w:rsidRDefault="008110D0">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_Toc199335784 \h </w:instrText>
      </w:r>
      <w:r>
        <w:rPr>
          <w:noProof/>
        </w:rPr>
      </w:r>
      <w:r>
        <w:rPr>
          <w:noProof/>
        </w:rPr>
        <w:fldChar w:fldCharType="separate"/>
      </w:r>
      <w:r>
        <w:rPr>
          <w:noProof/>
        </w:rPr>
        <w:t>57</w:t>
      </w:r>
      <w:r>
        <w:rPr>
          <w:noProof/>
        </w:rPr>
        <w:fldChar w:fldCharType="end"/>
      </w:r>
    </w:p>
    <w:p w14:paraId="5E6D00E8" w14:textId="5AFBEA3A" w:rsidR="008110D0" w:rsidRDefault="008110D0">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_Toc199335785 \h </w:instrText>
      </w:r>
      <w:r>
        <w:rPr>
          <w:noProof/>
        </w:rPr>
      </w:r>
      <w:r>
        <w:rPr>
          <w:noProof/>
        </w:rPr>
        <w:fldChar w:fldCharType="separate"/>
      </w:r>
      <w:r>
        <w:rPr>
          <w:noProof/>
        </w:rPr>
        <w:t>57</w:t>
      </w:r>
      <w:r>
        <w:rPr>
          <w:noProof/>
        </w:rPr>
        <w:fldChar w:fldCharType="end"/>
      </w:r>
    </w:p>
    <w:p w14:paraId="16C8A04C" w14:textId="0433CF8F" w:rsidR="008110D0" w:rsidRDefault="008110D0">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_Toc199335786 \h </w:instrText>
      </w:r>
      <w:r>
        <w:rPr>
          <w:noProof/>
        </w:rPr>
      </w:r>
      <w:r>
        <w:rPr>
          <w:noProof/>
        </w:rPr>
        <w:fldChar w:fldCharType="separate"/>
      </w:r>
      <w:r>
        <w:rPr>
          <w:noProof/>
        </w:rPr>
        <w:t>58</w:t>
      </w:r>
      <w:r>
        <w:rPr>
          <w:noProof/>
        </w:rPr>
        <w:fldChar w:fldCharType="end"/>
      </w:r>
    </w:p>
    <w:p w14:paraId="29BA392F" w14:textId="198D7014" w:rsidR="008110D0" w:rsidRDefault="008110D0">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_Toc199335787 \h </w:instrText>
      </w:r>
      <w:r>
        <w:rPr>
          <w:noProof/>
        </w:rPr>
      </w:r>
      <w:r>
        <w:rPr>
          <w:noProof/>
        </w:rPr>
        <w:fldChar w:fldCharType="separate"/>
      </w:r>
      <w:r>
        <w:rPr>
          <w:noProof/>
        </w:rPr>
        <w:t>58</w:t>
      </w:r>
      <w:r>
        <w:rPr>
          <w:noProof/>
        </w:rPr>
        <w:fldChar w:fldCharType="end"/>
      </w:r>
    </w:p>
    <w:p w14:paraId="6830950A" w14:textId="0490E870" w:rsidR="008110D0" w:rsidRDefault="008110D0">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_Toc199335788 \h </w:instrText>
      </w:r>
      <w:r>
        <w:rPr>
          <w:noProof/>
        </w:rPr>
      </w:r>
      <w:r>
        <w:rPr>
          <w:noProof/>
        </w:rPr>
        <w:fldChar w:fldCharType="separate"/>
      </w:r>
      <w:r>
        <w:rPr>
          <w:noProof/>
        </w:rPr>
        <w:t>58</w:t>
      </w:r>
      <w:r>
        <w:rPr>
          <w:noProof/>
        </w:rPr>
        <w:fldChar w:fldCharType="end"/>
      </w:r>
    </w:p>
    <w:p w14:paraId="2AD2A016" w14:textId="0D88A9FD" w:rsidR="008110D0" w:rsidRDefault="008110D0">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_Toc199335789 \h </w:instrText>
      </w:r>
      <w:r>
        <w:rPr>
          <w:noProof/>
        </w:rPr>
      </w:r>
      <w:r>
        <w:rPr>
          <w:noProof/>
        </w:rPr>
        <w:fldChar w:fldCharType="separate"/>
      </w:r>
      <w:r>
        <w:rPr>
          <w:noProof/>
        </w:rPr>
        <w:t>58</w:t>
      </w:r>
      <w:r>
        <w:rPr>
          <w:noProof/>
        </w:rPr>
        <w:fldChar w:fldCharType="end"/>
      </w:r>
    </w:p>
    <w:p w14:paraId="6D5444B4" w14:textId="5C3F390D" w:rsidR="008110D0" w:rsidRDefault="008110D0">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_Toc199335790 \h </w:instrText>
      </w:r>
      <w:r>
        <w:rPr>
          <w:noProof/>
        </w:rPr>
      </w:r>
      <w:r>
        <w:rPr>
          <w:noProof/>
        </w:rPr>
        <w:fldChar w:fldCharType="separate"/>
      </w:r>
      <w:r>
        <w:rPr>
          <w:noProof/>
        </w:rPr>
        <w:t>58</w:t>
      </w:r>
      <w:r>
        <w:rPr>
          <w:noProof/>
        </w:rPr>
        <w:fldChar w:fldCharType="end"/>
      </w:r>
    </w:p>
    <w:p w14:paraId="54DCAFFD" w14:textId="59F97518" w:rsidR="008110D0" w:rsidRDefault="008110D0">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_Toc199335791 \h </w:instrText>
      </w:r>
      <w:r>
        <w:rPr>
          <w:noProof/>
        </w:rPr>
      </w:r>
      <w:r>
        <w:rPr>
          <w:noProof/>
        </w:rPr>
        <w:fldChar w:fldCharType="separate"/>
      </w:r>
      <w:r>
        <w:rPr>
          <w:noProof/>
        </w:rPr>
        <w:t>58</w:t>
      </w:r>
      <w:r>
        <w:rPr>
          <w:noProof/>
        </w:rPr>
        <w:fldChar w:fldCharType="end"/>
      </w:r>
    </w:p>
    <w:p w14:paraId="31586DD4" w14:textId="2FE9BE13" w:rsidR="008110D0" w:rsidRDefault="008110D0">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_Toc199335792 \h </w:instrText>
      </w:r>
      <w:r>
        <w:rPr>
          <w:noProof/>
        </w:rPr>
      </w:r>
      <w:r>
        <w:rPr>
          <w:noProof/>
        </w:rPr>
        <w:fldChar w:fldCharType="separate"/>
      </w:r>
      <w:r>
        <w:rPr>
          <w:noProof/>
        </w:rPr>
        <w:t>59</w:t>
      </w:r>
      <w:r>
        <w:rPr>
          <w:noProof/>
        </w:rPr>
        <w:fldChar w:fldCharType="end"/>
      </w:r>
    </w:p>
    <w:p w14:paraId="287A2D97" w14:textId="335BB19A" w:rsidR="008110D0" w:rsidRDefault="008110D0">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1815B3">
        <w:rPr>
          <w:noProof/>
          <w:lang w:val="en-US"/>
        </w:rPr>
        <w:t>tri</w:t>
      </w:r>
      <w:r w:rsidRPr="001815B3">
        <w:rPr>
          <w:noProof/>
          <w:lang w:val="en-US" w:eastAsia="zh-CN"/>
        </w:rPr>
        <w:t>e</w:t>
      </w:r>
      <w:r w:rsidRPr="001815B3">
        <w:rPr>
          <w:noProof/>
          <w:lang w:val="en-US"/>
        </w:rPr>
        <w:t>val</w:t>
      </w:r>
      <w:r>
        <w:rPr>
          <w:noProof/>
        </w:rPr>
        <w:tab/>
      </w:r>
      <w:r>
        <w:rPr>
          <w:noProof/>
        </w:rPr>
        <w:fldChar w:fldCharType="begin"/>
      </w:r>
      <w:r>
        <w:rPr>
          <w:noProof/>
        </w:rPr>
        <w:instrText xml:space="preserve"> PAGEREF _Toc199335793 \h </w:instrText>
      </w:r>
      <w:r>
        <w:rPr>
          <w:noProof/>
        </w:rPr>
      </w:r>
      <w:r>
        <w:rPr>
          <w:noProof/>
        </w:rPr>
        <w:fldChar w:fldCharType="separate"/>
      </w:r>
      <w:r>
        <w:rPr>
          <w:noProof/>
        </w:rPr>
        <w:t>59</w:t>
      </w:r>
      <w:r>
        <w:rPr>
          <w:noProof/>
        </w:rPr>
        <w:fldChar w:fldCharType="end"/>
      </w:r>
    </w:p>
    <w:p w14:paraId="7233CFF2" w14:textId="03B43476"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5.16</w:t>
      </w:r>
      <w:r>
        <w:rPr>
          <w:rFonts w:asciiTheme="minorHAnsi" w:eastAsiaTheme="minorEastAsia" w:hAnsiTheme="minorHAnsi" w:cstheme="minorBidi"/>
          <w:noProof/>
          <w:sz w:val="22"/>
          <w:szCs w:val="22"/>
          <w:lang w:val="en-IN" w:eastAsia="en-IN"/>
        </w:rPr>
        <w:tab/>
      </w:r>
      <w:r w:rsidRPr="001815B3">
        <w:rPr>
          <w:noProof/>
          <w:lang w:val="en-US"/>
        </w:rPr>
        <w:t>Eees_EASInformationProvisioning Service</w:t>
      </w:r>
      <w:r>
        <w:rPr>
          <w:noProof/>
        </w:rPr>
        <w:tab/>
      </w:r>
      <w:r>
        <w:rPr>
          <w:noProof/>
        </w:rPr>
        <w:fldChar w:fldCharType="begin"/>
      </w:r>
      <w:r>
        <w:rPr>
          <w:noProof/>
        </w:rPr>
        <w:instrText xml:space="preserve"> PAGEREF _Toc199335794 \h </w:instrText>
      </w:r>
      <w:r>
        <w:rPr>
          <w:noProof/>
        </w:rPr>
      </w:r>
      <w:r>
        <w:rPr>
          <w:noProof/>
        </w:rPr>
        <w:fldChar w:fldCharType="separate"/>
      </w:r>
      <w:r>
        <w:rPr>
          <w:noProof/>
        </w:rPr>
        <w:t>60</w:t>
      </w:r>
      <w:r>
        <w:rPr>
          <w:noProof/>
        </w:rPr>
        <w:fldChar w:fldCharType="end"/>
      </w:r>
    </w:p>
    <w:p w14:paraId="48BD6BCD" w14:textId="05D528BF" w:rsidR="008110D0" w:rsidRDefault="008110D0">
      <w:pPr>
        <w:pStyle w:val="TOC3"/>
        <w:rPr>
          <w:rFonts w:asciiTheme="minorHAnsi" w:eastAsiaTheme="minorEastAsia" w:hAnsiTheme="minorHAnsi" w:cstheme="minorBidi"/>
          <w:noProof/>
          <w:sz w:val="22"/>
          <w:szCs w:val="22"/>
          <w:lang w:val="en-IN" w:eastAsia="en-IN"/>
        </w:rPr>
      </w:pPr>
      <w:r>
        <w:rPr>
          <w:noProof/>
        </w:rPr>
        <w:t>5.16.1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_Toc199335795 \h </w:instrText>
      </w:r>
      <w:r>
        <w:rPr>
          <w:noProof/>
        </w:rPr>
      </w:r>
      <w:r>
        <w:rPr>
          <w:noProof/>
        </w:rPr>
        <w:fldChar w:fldCharType="separate"/>
      </w:r>
      <w:r>
        <w:rPr>
          <w:noProof/>
        </w:rPr>
        <w:t>60</w:t>
      </w:r>
      <w:r>
        <w:rPr>
          <w:noProof/>
        </w:rPr>
        <w:fldChar w:fldCharType="end"/>
      </w:r>
    </w:p>
    <w:p w14:paraId="25DD7F1A" w14:textId="07790C41" w:rsidR="008110D0" w:rsidRDefault="008110D0">
      <w:pPr>
        <w:pStyle w:val="TOC3"/>
        <w:rPr>
          <w:rFonts w:asciiTheme="minorHAnsi" w:eastAsiaTheme="minorEastAsia" w:hAnsiTheme="minorHAnsi" w:cstheme="minorBidi"/>
          <w:noProof/>
          <w:sz w:val="22"/>
          <w:szCs w:val="22"/>
          <w:lang w:val="en-IN" w:eastAsia="en-IN"/>
        </w:rPr>
      </w:pPr>
      <w:r>
        <w:rPr>
          <w:noProof/>
        </w:rPr>
        <w:t>5.16.2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_Toc199335796 \h </w:instrText>
      </w:r>
      <w:r>
        <w:rPr>
          <w:noProof/>
        </w:rPr>
      </w:r>
      <w:r>
        <w:rPr>
          <w:noProof/>
        </w:rPr>
        <w:fldChar w:fldCharType="separate"/>
      </w:r>
      <w:r>
        <w:rPr>
          <w:noProof/>
        </w:rPr>
        <w:t>60</w:t>
      </w:r>
      <w:r>
        <w:rPr>
          <w:noProof/>
        </w:rPr>
        <w:fldChar w:fldCharType="end"/>
      </w:r>
    </w:p>
    <w:p w14:paraId="3D61C3F0" w14:textId="6CA3B42E" w:rsidR="008110D0" w:rsidRDefault="008110D0">
      <w:pPr>
        <w:pStyle w:val="TOC4"/>
        <w:rPr>
          <w:rFonts w:asciiTheme="minorHAnsi" w:eastAsiaTheme="minorEastAsia" w:hAnsiTheme="minorHAnsi" w:cstheme="minorBidi"/>
          <w:noProof/>
          <w:sz w:val="22"/>
          <w:szCs w:val="22"/>
          <w:lang w:val="en-IN" w:eastAsia="en-IN"/>
        </w:rPr>
      </w:pPr>
      <w:r>
        <w:rPr>
          <w:noProof/>
        </w:rPr>
        <w:t>5.16.2.1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_Toc199335797 \h </w:instrText>
      </w:r>
      <w:r>
        <w:rPr>
          <w:noProof/>
        </w:rPr>
      </w:r>
      <w:r>
        <w:rPr>
          <w:noProof/>
        </w:rPr>
        <w:fldChar w:fldCharType="separate"/>
      </w:r>
      <w:r>
        <w:rPr>
          <w:noProof/>
        </w:rPr>
        <w:t>60</w:t>
      </w:r>
      <w:r>
        <w:rPr>
          <w:noProof/>
        </w:rPr>
        <w:fldChar w:fldCharType="end"/>
      </w:r>
    </w:p>
    <w:p w14:paraId="6AA6B091" w14:textId="4C80758D" w:rsidR="008110D0" w:rsidRDefault="008110D0">
      <w:pPr>
        <w:pStyle w:val="TOC4"/>
        <w:rPr>
          <w:rFonts w:asciiTheme="minorHAnsi" w:eastAsiaTheme="minorEastAsia" w:hAnsiTheme="minorHAnsi" w:cstheme="minorBidi"/>
          <w:noProof/>
          <w:sz w:val="22"/>
          <w:szCs w:val="22"/>
          <w:lang w:val="en-IN" w:eastAsia="en-IN"/>
        </w:rPr>
      </w:pPr>
      <w:r>
        <w:rPr>
          <w:noProof/>
        </w:rPr>
        <w:t>5.16.2.2</w:t>
      </w:r>
      <w:r>
        <w:rPr>
          <w:rFonts w:asciiTheme="minorHAnsi" w:eastAsiaTheme="minorEastAsia" w:hAnsiTheme="minorHAnsi" w:cstheme="minorBidi"/>
          <w:noProof/>
          <w:sz w:val="22"/>
          <w:szCs w:val="22"/>
          <w:lang w:val="en-IN" w:eastAsia="en-IN"/>
        </w:rPr>
        <w:tab/>
      </w:r>
      <w:r>
        <w:rPr>
          <w:noProof/>
        </w:rPr>
        <w:t>Eees_EASInformationProvisioning_Declare</w:t>
      </w:r>
      <w:r>
        <w:rPr>
          <w:noProof/>
        </w:rPr>
        <w:tab/>
      </w:r>
      <w:r>
        <w:rPr>
          <w:noProof/>
        </w:rPr>
        <w:fldChar w:fldCharType="begin"/>
      </w:r>
      <w:r>
        <w:rPr>
          <w:noProof/>
        </w:rPr>
        <w:instrText xml:space="preserve"> PAGEREF _Toc199335798 \h </w:instrText>
      </w:r>
      <w:r>
        <w:rPr>
          <w:noProof/>
        </w:rPr>
      </w:r>
      <w:r>
        <w:rPr>
          <w:noProof/>
        </w:rPr>
        <w:fldChar w:fldCharType="separate"/>
      </w:r>
      <w:r>
        <w:rPr>
          <w:noProof/>
        </w:rPr>
        <w:t>60</w:t>
      </w:r>
      <w:r>
        <w:rPr>
          <w:noProof/>
        </w:rPr>
        <w:fldChar w:fldCharType="end"/>
      </w:r>
    </w:p>
    <w:p w14:paraId="17D09779" w14:textId="47692C05" w:rsidR="008110D0" w:rsidRDefault="008110D0">
      <w:pPr>
        <w:pStyle w:val="TOC5"/>
        <w:rPr>
          <w:rFonts w:asciiTheme="minorHAnsi" w:eastAsiaTheme="minorEastAsia" w:hAnsiTheme="minorHAnsi" w:cstheme="minorBidi"/>
          <w:noProof/>
          <w:sz w:val="22"/>
          <w:szCs w:val="22"/>
          <w:lang w:val="en-IN" w:eastAsia="en-IN"/>
        </w:rPr>
      </w:pPr>
      <w:r>
        <w:rPr>
          <w:noProof/>
        </w:rPr>
        <w:t>5.16.2.2.1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_Toc199335799 \h </w:instrText>
      </w:r>
      <w:r>
        <w:rPr>
          <w:noProof/>
        </w:rPr>
      </w:r>
      <w:r>
        <w:rPr>
          <w:noProof/>
        </w:rPr>
        <w:fldChar w:fldCharType="separate"/>
      </w:r>
      <w:r>
        <w:rPr>
          <w:noProof/>
        </w:rPr>
        <w:t>60</w:t>
      </w:r>
      <w:r>
        <w:rPr>
          <w:noProof/>
        </w:rPr>
        <w:fldChar w:fldCharType="end"/>
      </w:r>
    </w:p>
    <w:p w14:paraId="384FCCE8" w14:textId="778AB092" w:rsidR="008110D0" w:rsidRDefault="008110D0">
      <w:pPr>
        <w:pStyle w:val="TOC5"/>
        <w:rPr>
          <w:rFonts w:asciiTheme="minorHAnsi" w:eastAsiaTheme="minorEastAsia" w:hAnsiTheme="minorHAnsi" w:cstheme="minorBidi"/>
          <w:noProof/>
          <w:sz w:val="22"/>
          <w:szCs w:val="22"/>
          <w:lang w:val="en-IN" w:eastAsia="en-IN"/>
        </w:rPr>
      </w:pPr>
      <w:r>
        <w:rPr>
          <w:noProof/>
        </w:rPr>
        <w:t>5.16.2.2.2</w:t>
      </w:r>
      <w:r>
        <w:rPr>
          <w:rFonts w:asciiTheme="minorHAnsi" w:eastAsiaTheme="minorEastAsia" w:hAnsiTheme="minorHAnsi" w:cstheme="minorBidi"/>
          <w:noProof/>
          <w:sz w:val="22"/>
          <w:szCs w:val="22"/>
          <w:lang w:val="en-IN" w:eastAsia="en-IN"/>
        </w:rPr>
        <w:tab/>
      </w:r>
      <w:r>
        <w:rPr>
          <w:noProof/>
        </w:rPr>
        <w:t>EAS Information Provisioning Information Declaration</w:t>
      </w:r>
      <w:r>
        <w:rPr>
          <w:noProof/>
        </w:rPr>
        <w:tab/>
      </w:r>
      <w:r>
        <w:rPr>
          <w:noProof/>
        </w:rPr>
        <w:fldChar w:fldCharType="begin"/>
      </w:r>
      <w:r>
        <w:rPr>
          <w:noProof/>
        </w:rPr>
        <w:instrText xml:space="preserve"> PAGEREF _Toc199335800 \h </w:instrText>
      </w:r>
      <w:r>
        <w:rPr>
          <w:noProof/>
        </w:rPr>
      </w:r>
      <w:r>
        <w:rPr>
          <w:noProof/>
        </w:rPr>
        <w:fldChar w:fldCharType="separate"/>
      </w:r>
      <w:r>
        <w:rPr>
          <w:noProof/>
        </w:rPr>
        <w:t>60</w:t>
      </w:r>
      <w:r>
        <w:rPr>
          <w:noProof/>
        </w:rPr>
        <w:fldChar w:fldCharType="end"/>
      </w:r>
    </w:p>
    <w:p w14:paraId="6874B2DA" w14:textId="30462D5B" w:rsidR="008110D0" w:rsidRDefault="008110D0">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_Toc199335801 \h </w:instrText>
      </w:r>
      <w:r>
        <w:rPr>
          <w:noProof/>
        </w:rPr>
      </w:r>
      <w:r>
        <w:rPr>
          <w:noProof/>
        </w:rPr>
        <w:fldChar w:fldCharType="separate"/>
      </w:r>
      <w:r>
        <w:rPr>
          <w:noProof/>
        </w:rPr>
        <w:t>61</w:t>
      </w:r>
      <w:r>
        <w:rPr>
          <w:noProof/>
        </w:rPr>
        <w:fldChar w:fldCharType="end"/>
      </w:r>
    </w:p>
    <w:p w14:paraId="5FFE357A" w14:textId="474C741A" w:rsidR="008110D0" w:rsidRDefault="008110D0">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_Toc199335802 \h </w:instrText>
      </w:r>
      <w:r>
        <w:rPr>
          <w:noProof/>
        </w:rPr>
      </w:r>
      <w:r>
        <w:rPr>
          <w:noProof/>
        </w:rPr>
        <w:fldChar w:fldCharType="separate"/>
      </w:r>
      <w:r>
        <w:rPr>
          <w:noProof/>
        </w:rPr>
        <w:t>61</w:t>
      </w:r>
      <w:r>
        <w:rPr>
          <w:noProof/>
        </w:rPr>
        <w:fldChar w:fldCharType="end"/>
      </w:r>
    </w:p>
    <w:p w14:paraId="365672D2" w14:textId="1D1FAF70" w:rsidR="008110D0" w:rsidRDefault="008110D0">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_Toc199335803 \h </w:instrText>
      </w:r>
      <w:r>
        <w:rPr>
          <w:noProof/>
        </w:rPr>
      </w:r>
      <w:r>
        <w:rPr>
          <w:noProof/>
        </w:rPr>
        <w:fldChar w:fldCharType="separate"/>
      </w:r>
      <w:r>
        <w:rPr>
          <w:noProof/>
        </w:rPr>
        <w:t>62</w:t>
      </w:r>
      <w:r>
        <w:rPr>
          <w:noProof/>
        </w:rPr>
        <w:fldChar w:fldCharType="end"/>
      </w:r>
    </w:p>
    <w:p w14:paraId="2D7FB28A" w14:textId="7EBAB7FA" w:rsidR="008110D0" w:rsidRDefault="008110D0">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_Toc199335804 \h </w:instrText>
      </w:r>
      <w:r>
        <w:rPr>
          <w:noProof/>
        </w:rPr>
      </w:r>
      <w:r>
        <w:rPr>
          <w:noProof/>
        </w:rPr>
        <w:fldChar w:fldCharType="separate"/>
      </w:r>
      <w:r>
        <w:rPr>
          <w:noProof/>
        </w:rPr>
        <w:t>62</w:t>
      </w:r>
      <w:r>
        <w:rPr>
          <w:noProof/>
        </w:rPr>
        <w:fldChar w:fldCharType="end"/>
      </w:r>
    </w:p>
    <w:p w14:paraId="16F12037" w14:textId="24FE622A" w:rsidR="008110D0" w:rsidRDefault="008110D0">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_Toc199335805 \h </w:instrText>
      </w:r>
      <w:r>
        <w:rPr>
          <w:noProof/>
        </w:rPr>
      </w:r>
      <w:r>
        <w:rPr>
          <w:noProof/>
        </w:rPr>
        <w:fldChar w:fldCharType="separate"/>
      </w:r>
      <w:r>
        <w:rPr>
          <w:noProof/>
        </w:rPr>
        <w:t>62</w:t>
      </w:r>
      <w:r>
        <w:rPr>
          <w:noProof/>
        </w:rPr>
        <w:fldChar w:fldCharType="end"/>
      </w:r>
    </w:p>
    <w:p w14:paraId="3B6DADC8" w14:textId="5BADD257" w:rsidR="008110D0" w:rsidRDefault="008110D0">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_Toc199335806 \h </w:instrText>
      </w:r>
      <w:r>
        <w:rPr>
          <w:noProof/>
        </w:rPr>
      </w:r>
      <w:r>
        <w:rPr>
          <w:noProof/>
        </w:rPr>
        <w:fldChar w:fldCharType="separate"/>
      </w:r>
      <w:r>
        <w:rPr>
          <w:noProof/>
        </w:rPr>
        <w:t>62</w:t>
      </w:r>
      <w:r>
        <w:rPr>
          <w:noProof/>
        </w:rPr>
        <w:fldChar w:fldCharType="end"/>
      </w:r>
    </w:p>
    <w:p w14:paraId="79B0964A" w14:textId="4FD5B592" w:rsidR="008110D0" w:rsidRDefault="008110D0">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_Toc199335807 \h </w:instrText>
      </w:r>
      <w:r>
        <w:rPr>
          <w:noProof/>
        </w:rPr>
      </w:r>
      <w:r>
        <w:rPr>
          <w:noProof/>
        </w:rPr>
        <w:fldChar w:fldCharType="separate"/>
      </w:r>
      <w:r>
        <w:rPr>
          <w:noProof/>
        </w:rPr>
        <w:t>62</w:t>
      </w:r>
      <w:r>
        <w:rPr>
          <w:noProof/>
        </w:rPr>
        <w:fldChar w:fldCharType="end"/>
      </w:r>
    </w:p>
    <w:p w14:paraId="06827D69" w14:textId="48D04158" w:rsidR="008110D0" w:rsidRDefault="008110D0">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_Toc199335808 \h </w:instrText>
      </w:r>
      <w:r>
        <w:rPr>
          <w:noProof/>
        </w:rPr>
      </w:r>
      <w:r>
        <w:rPr>
          <w:noProof/>
        </w:rPr>
        <w:fldChar w:fldCharType="separate"/>
      </w:r>
      <w:r>
        <w:rPr>
          <w:noProof/>
        </w:rPr>
        <w:t>62</w:t>
      </w:r>
      <w:r>
        <w:rPr>
          <w:noProof/>
        </w:rPr>
        <w:fldChar w:fldCharType="end"/>
      </w:r>
    </w:p>
    <w:p w14:paraId="5711E79B" w14:textId="1078A67D" w:rsidR="008110D0" w:rsidRDefault="008110D0">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_Toc199335809 \h </w:instrText>
      </w:r>
      <w:r>
        <w:rPr>
          <w:noProof/>
        </w:rPr>
      </w:r>
      <w:r>
        <w:rPr>
          <w:noProof/>
        </w:rPr>
        <w:fldChar w:fldCharType="separate"/>
      </w:r>
      <w:r>
        <w:rPr>
          <w:noProof/>
        </w:rPr>
        <w:t>62</w:t>
      </w:r>
      <w:r>
        <w:rPr>
          <w:noProof/>
        </w:rPr>
        <w:fldChar w:fldCharType="end"/>
      </w:r>
    </w:p>
    <w:p w14:paraId="64EF0391" w14:textId="25B5E30B" w:rsidR="008110D0" w:rsidRDefault="008110D0">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_Toc199335810 \h </w:instrText>
      </w:r>
      <w:r>
        <w:rPr>
          <w:noProof/>
        </w:rPr>
      </w:r>
      <w:r>
        <w:rPr>
          <w:noProof/>
        </w:rPr>
        <w:fldChar w:fldCharType="separate"/>
      </w:r>
      <w:r>
        <w:rPr>
          <w:noProof/>
        </w:rPr>
        <w:t>63</w:t>
      </w:r>
      <w:r>
        <w:rPr>
          <w:noProof/>
        </w:rPr>
        <w:fldChar w:fldCharType="end"/>
      </w:r>
    </w:p>
    <w:p w14:paraId="4068BED9" w14:textId="2D2F89DB" w:rsidR="008110D0" w:rsidRDefault="008110D0">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_Toc199335811 \h </w:instrText>
      </w:r>
      <w:r>
        <w:rPr>
          <w:noProof/>
        </w:rPr>
      </w:r>
      <w:r>
        <w:rPr>
          <w:noProof/>
        </w:rPr>
        <w:fldChar w:fldCharType="separate"/>
      </w:r>
      <w:r>
        <w:rPr>
          <w:noProof/>
        </w:rPr>
        <w:t>63</w:t>
      </w:r>
      <w:r>
        <w:rPr>
          <w:noProof/>
        </w:rPr>
        <w:fldChar w:fldCharType="end"/>
      </w:r>
    </w:p>
    <w:p w14:paraId="0D6E5743" w14:textId="184C4ABF" w:rsidR="008110D0" w:rsidRDefault="008110D0">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_Toc199335812 \h </w:instrText>
      </w:r>
      <w:r>
        <w:rPr>
          <w:noProof/>
        </w:rPr>
      </w:r>
      <w:r>
        <w:rPr>
          <w:noProof/>
        </w:rPr>
        <w:fldChar w:fldCharType="separate"/>
      </w:r>
      <w:r>
        <w:rPr>
          <w:noProof/>
        </w:rPr>
        <w:t>63</w:t>
      </w:r>
      <w:r>
        <w:rPr>
          <w:noProof/>
        </w:rPr>
        <w:fldChar w:fldCharType="end"/>
      </w:r>
    </w:p>
    <w:p w14:paraId="5D16634E" w14:textId="485C2958" w:rsidR="008110D0" w:rsidRDefault="008110D0">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_Toc199335813 \h </w:instrText>
      </w:r>
      <w:r>
        <w:rPr>
          <w:noProof/>
        </w:rPr>
      </w:r>
      <w:r>
        <w:rPr>
          <w:noProof/>
        </w:rPr>
        <w:fldChar w:fldCharType="separate"/>
      </w:r>
      <w:r>
        <w:rPr>
          <w:noProof/>
        </w:rPr>
        <w:t>63</w:t>
      </w:r>
      <w:r>
        <w:rPr>
          <w:noProof/>
        </w:rPr>
        <w:fldChar w:fldCharType="end"/>
      </w:r>
    </w:p>
    <w:p w14:paraId="3EEC897E" w14:textId="0344250C" w:rsidR="008110D0" w:rsidRDefault="008110D0">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_Toc199335814 \h </w:instrText>
      </w:r>
      <w:r>
        <w:rPr>
          <w:noProof/>
        </w:rPr>
      </w:r>
      <w:r>
        <w:rPr>
          <w:noProof/>
        </w:rPr>
        <w:fldChar w:fldCharType="separate"/>
      </w:r>
      <w:r>
        <w:rPr>
          <w:noProof/>
        </w:rPr>
        <w:t>63</w:t>
      </w:r>
      <w:r>
        <w:rPr>
          <w:noProof/>
        </w:rPr>
        <w:fldChar w:fldCharType="end"/>
      </w:r>
    </w:p>
    <w:p w14:paraId="13637EAB" w14:textId="683FF40F" w:rsidR="008110D0" w:rsidRDefault="008110D0">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_Toc199335815 \h </w:instrText>
      </w:r>
      <w:r>
        <w:rPr>
          <w:noProof/>
        </w:rPr>
      </w:r>
      <w:r>
        <w:rPr>
          <w:noProof/>
        </w:rPr>
        <w:fldChar w:fldCharType="separate"/>
      </w:r>
      <w:r>
        <w:rPr>
          <w:noProof/>
        </w:rPr>
        <w:t>64</w:t>
      </w:r>
      <w:r>
        <w:rPr>
          <w:noProof/>
        </w:rPr>
        <w:fldChar w:fldCharType="end"/>
      </w:r>
    </w:p>
    <w:p w14:paraId="6AFF1C11" w14:textId="1A4CC6F4" w:rsidR="008110D0" w:rsidRDefault="008110D0">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_Toc199335816 \h </w:instrText>
      </w:r>
      <w:r>
        <w:rPr>
          <w:noProof/>
        </w:rPr>
      </w:r>
      <w:r>
        <w:rPr>
          <w:noProof/>
        </w:rPr>
        <w:fldChar w:fldCharType="separate"/>
      </w:r>
      <w:r>
        <w:rPr>
          <w:noProof/>
        </w:rPr>
        <w:t>64</w:t>
      </w:r>
      <w:r>
        <w:rPr>
          <w:noProof/>
        </w:rPr>
        <w:fldChar w:fldCharType="end"/>
      </w:r>
    </w:p>
    <w:p w14:paraId="57E4AFFC" w14:textId="1935043C" w:rsidR="008110D0" w:rsidRDefault="008110D0">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_Toc199335817 \h </w:instrText>
      </w:r>
      <w:r>
        <w:rPr>
          <w:noProof/>
        </w:rPr>
      </w:r>
      <w:r>
        <w:rPr>
          <w:noProof/>
        </w:rPr>
        <w:fldChar w:fldCharType="separate"/>
      </w:r>
      <w:r>
        <w:rPr>
          <w:noProof/>
        </w:rPr>
        <w:t>64</w:t>
      </w:r>
      <w:r>
        <w:rPr>
          <w:noProof/>
        </w:rPr>
        <w:fldChar w:fldCharType="end"/>
      </w:r>
    </w:p>
    <w:p w14:paraId="7B404177" w14:textId="5BD870C9" w:rsidR="008110D0" w:rsidRDefault="008110D0">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_Toc199335818 \h </w:instrText>
      </w:r>
      <w:r>
        <w:rPr>
          <w:noProof/>
        </w:rPr>
      </w:r>
      <w:r>
        <w:rPr>
          <w:noProof/>
        </w:rPr>
        <w:fldChar w:fldCharType="separate"/>
      </w:r>
      <w:r>
        <w:rPr>
          <w:noProof/>
        </w:rPr>
        <w:t>64</w:t>
      </w:r>
      <w:r>
        <w:rPr>
          <w:noProof/>
        </w:rPr>
        <w:fldChar w:fldCharType="end"/>
      </w:r>
    </w:p>
    <w:p w14:paraId="6B1C7A26" w14:textId="2AA4D241" w:rsidR="008110D0" w:rsidRDefault="008110D0">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_Toc199335819 \h </w:instrText>
      </w:r>
      <w:r>
        <w:rPr>
          <w:noProof/>
        </w:rPr>
      </w:r>
      <w:r>
        <w:rPr>
          <w:noProof/>
        </w:rPr>
        <w:fldChar w:fldCharType="separate"/>
      </w:r>
      <w:r>
        <w:rPr>
          <w:noProof/>
        </w:rPr>
        <w:t>64</w:t>
      </w:r>
      <w:r>
        <w:rPr>
          <w:noProof/>
        </w:rPr>
        <w:fldChar w:fldCharType="end"/>
      </w:r>
    </w:p>
    <w:p w14:paraId="3E86F0D3" w14:textId="7323A717" w:rsidR="008110D0" w:rsidRDefault="008110D0">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_Toc199335820 \h </w:instrText>
      </w:r>
      <w:r>
        <w:rPr>
          <w:noProof/>
        </w:rPr>
      </w:r>
      <w:r>
        <w:rPr>
          <w:noProof/>
        </w:rPr>
        <w:fldChar w:fldCharType="separate"/>
      </w:r>
      <w:r>
        <w:rPr>
          <w:noProof/>
        </w:rPr>
        <w:t>64</w:t>
      </w:r>
      <w:r>
        <w:rPr>
          <w:noProof/>
        </w:rPr>
        <w:fldChar w:fldCharType="end"/>
      </w:r>
    </w:p>
    <w:p w14:paraId="59D1B394" w14:textId="4383529E" w:rsidR="008110D0" w:rsidRDefault="008110D0">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_Toc199335821 \h </w:instrText>
      </w:r>
      <w:r>
        <w:rPr>
          <w:noProof/>
        </w:rPr>
      </w:r>
      <w:r>
        <w:rPr>
          <w:noProof/>
        </w:rPr>
        <w:fldChar w:fldCharType="separate"/>
      </w:r>
      <w:r>
        <w:rPr>
          <w:noProof/>
        </w:rPr>
        <w:t>64</w:t>
      </w:r>
      <w:r>
        <w:rPr>
          <w:noProof/>
        </w:rPr>
        <w:fldChar w:fldCharType="end"/>
      </w:r>
    </w:p>
    <w:p w14:paraId="5CE3284E" w14:textId="53A74E6E" w:rsidR="008110D0" w:rsidRDefault="008110D0">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_Toc199335822 \h </w:instrText>
      </w:r>
      <w:r>
        <w:rPr>
          <w:noProof/>
        </w:rPr>
      </w:r>
      <w:r>
        <w:rPr>
          <w:noProof/>
        </w:rPr>
        <w:fldChar w:fldCharType="separate"/>
      </w:r>
      <w:r>
        <w:rPr>
          <w:noProof/>
        </w:rPr>
        <w:t>64</w:t>
      </w:r>
      <w:r>
        <w:rPr>
          <w:noProof/>
        </w:rPr>
        <w:fldChar w:fldCharType="end"/>
      </w:r>
    </w:p>
    <w:p w14:paraId="118E15A0" w14:textId="38B39313" w:rsidR="008110D0" w:rsidRDefault="008110D0">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_Toc199335823 \h </w:instrText>
      </w:r>
      <w:r>
        <w:rPr>
          <w:noProof/>
        </w:rPr>
      </w:r>
      <w:r>
        <w:rPr>
          <w:noProof/>
        </w:rPr>
        <w:fldChar w:fldCharType="separate"/>
      </w:r>
      <w:r>
        <w:rPr>
          <w:noProof/>
        </w:rPr>
        <w:t>65</w:t>
      </w:r>
      <w:r>
        <w:rPr>
          <w:noProof/>
        </w:rPr>
        <w:fldChar w:fldCharType="end"/>
      </w:r>
    </w:p>
    <w:p w14:paraId="12E05413" w14:textId="62A24A2F" w:rsidR="008110D0" w:rsidRDefault="008110D0">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_Toc199335824 \h </w:instrText>
      </w:r>
      <w:r>
        <w:rPr>
          <w:noProof/>
        </w:rPr>
      </w:r>
      <w:r>
        <w:rPr>
          <w:noProof/>
        </w:rPr>
        <w:fldChar w:fldCharType="separate"/>
      </w:r>
      <w:r>
        <w:rPr>
          <w:noProof/>
        </w:rPr>
        <w:t>65</w:t>
      </w:r>
      <w:r>
        <w:rPr>
          <w:noProof/>
        </w:rPr>
        <w:fldChar w:fldCharType="end"/>
      </w:r>
    </w:p>
    <w:p w14:paraId="4306122D" w14:textId="7398DD2D" w:rsidR="008110D0" w:rsidRDefault="008110D0">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_Toc199335825 \h </w:instrText>
      </w:r>
      <w:r>
        <w:rPr>
          <w:noProof/>
        </w:rPr>
      </w:r>
      <w:r>
        <w:rPr>
          <w:noProof/>
        </w:rPr>
        <w:fldChar w:fldCharType="separate"/>
      </w:r>
      <w:r>
        <w:rPr>
          <w:noProof/>
        </w:rPr>
        <w:t>65</w:t>
      </w:r>
      <w:r>
        <w:rPr>
          <w:noProof/>
        </w:rPr>
        <w:fldChar w:fldCharType="end"/>
      </w:r>
    </w:p>
    <w:p w14:paraId="5AF427CE" w14:textId="291C394B" w:rsidR="008110D0" w:rsidRDefault="008110D0">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_Toc199335826 \h </w:instrText>
      </w:r>
      <w:r>
        <w:rPr>
          <w:noProof/>
        </w:rPr>
      </w:r>
      <w:r>
        <w:rPr>
          <w:noProof/>
        </w:rPr>
        <w:fldChar w:fldCharType="separate"/>
      </w:r>
      <w:r>
        <w:rPr>
          <w:noProof/>
        </w:rPr>
        <w:t>65</w:t>
      </w:r>
      <w:r>
        <w:rPr>
          <w:noProof/>
        </w:rPr>
        <w:fldChar w:fldCharType="end"/>
      </w:r>
    </w:p>
    <w:p w14:paraId="63A7F368" w14:textId="2093D055" w:rsidR="008110D0" w:rsidRDefault="008110D0">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_Toc199335827 \h </w:instrText>
      </w:r>
      <w:r>
        <w:rPr>
          <w:noProof/>
        </w:rPr>
      </w:r>
      <w:r>
        <w:rPr>
          <w:noProof/>
        </w:rPr>
        <w:fldChar w:fldCharType="separate"/>
      </w:r>
      <w:r>
        <w:rPr>
          <w:noProof/>
        </w:rPr>
        <w:t>66</w:t>
      </w:r>
      <w:r>
        <w:rPr>
          <w:noProof/>
        </w:rPr>
        <w:fldChar w:fldCharType="end"/>
      </w:r>
    </w:p>
    <w:p w14:paraId="3D31DA5D" w14:textId="1E845F39" w:rsidR="008110D0" w:rsidRDefault="008110D0">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_Toc199335828 \h </w:instrText>
      </w:r>
      <w:r>
        <w:rPr>
          <w:noProof/>
        </w:rPr>
      </w:r>
      <w:r>
        <w:rPr>
          <w:noProof/>
        </w:rPr>
        <w:fldChar w:fldCharType="separate"/>
      </w:r>
      <w:r>
        <w:rPr>
          <w:noProof/>
        </w:rPr>
        <w:t>66</w:t>
      </w:r>
      <w:r>
        <w:rPr>
          <w:noProof/>
        </w:rPr>
        <w:fldChar w:fldCharType="end"/>
      </w:r>
    </w:p>
    <w:p w14:paraId="3C92E5BF" w14:textId="6E3CD42E" w:rsidR="008110D0" w:rsidRDefault="008110D0">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_Toc199335829 \h </w:instrText>
      </w:r>
      <w:r>
        <w:rPr>
          <w:noProof/>
        </w:rPr>
      </w:r>
      <w:r>
        <w:rPr>
          <w:noProof/>
        </w:rPr>
        <w:fldChar w:fldCharType="separate"/>
      </w:r>
      <w:r>
        <w:rPr>
          <w:noProof/>
        </w:rPr>
        <w:t>66</w:t>
      </w:r>
      <w:r>
        <w:rPr>
          <w:noProof/>
        </w:rPr>
        <w:fldChar w:fldCharType="end"/>
      </w:r>
    </w:p>
    <w:p w14:paraId="6A84A08F" w14:textId="66FC5150" w:rsidR="008110D0" w:rsidRDefault="008110D0">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_Toc199335830 \h </w:instrText>
      </w:r>
      <w:r>
        <w:rPr>
          <w:noProof/>
        </w:rPr>
      </w:r>
      <w:r>
        <w:rPr>
          <w:noProof/>
        </w:rPr>
        <w:fldChar w:fldCharType="separate"/>
      </w:r>
      <w:r>
        <w:rPr>
          <w:noProof/>
        </w:rPr>
        <w:t>66</w:t>
      </w:r>
      <w:r>
        <w:rPr>
          <w:noProof/>
        </w:rPr>
        <w:fldChar w:fldCharType="end"/>
      </w:r>
    </w:p>
    <w:p w14:paraId="7D10756C" w14:textId="7B85DA2A" w:rsidR="008110D0" w:rsidRDefault="008110D0">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_Toc199335831 \h </w:instrText>
      </w:r>
      <w:r>
        <w:rPr>
          <w:noProof/>
        </w:rPr>
      </w:r>
      <w:r>
        <w:rPr>
          <w:noProof/>
        </w:rPr>
        <w:fldChar w:fldCharType="separate"/>
      </w:r>
      <w:r>
        <w:rPr>
          <w:noProof/>
        </w:rPr>
        <w:t>66</w:t>
      </w:r>
      <w:r>
        <w:rPr>
          <w:noProof/>
        </w:rPr>
        <w:fldChar w:fldCharType="end"/>
      </w:r>
    </w:p>
    <w:p w14:paraId="7B75AA84" w14:textId="159BE8C1" w:rsidR="008110D0" w:rsidRDefault="008110D0">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_Toc199335832 \h </w:instrText>
      </w:r>
      <w:r>
        <w:rPr>
          <w:noProof/>
        </w:rPr>
      </w:r>
      <w:r>
        <w:rPr>
          <w:noProof/>
        </w:rPr>
        <w:fldChar w:fldCharType="separate"/>
      </w:r>
      <w:r>
        <w:rPr>
          <w:noProof/>
        </w:rPr>
        <w:t>66</w:t>
      </w:r>
      <w:r>
        <w:rPr>
          <w:noProof/>
        </w:rPr>
        <w:fldChar w:fldCharType="end"/>
      </w:r>
    </w:p>
    <w:p w14:paraId="6C1B7493" w14:textId="150C2ED9" w:rsidR="008110D0" w:rsidRDefault="008110D0">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_Toc199335833 \h </w:instrText>
      </w:r>
      <w:r>
        <w:rPr>
          <w:noProof/>
        </w:rPr>
      </w:r>
      <w:r>
        <w:rPr>
          <w:noProof/>
        </w:rPr>
        <w:fldChar w:fldCharType="separate"/>
      </w:r>
      <w:r>
        <w:rPr>
          <w:noProof/>
        </w:rPr>
        <w:t>67</w:t>
      </w:r>
      <w:r>
        <w:rPr>
          <w:noProof/>
        </w:rPr>
        <w:fldChar w:fldCharType="end"/>
      </w:r>
    </w:p>
    <w:p w14:paraId="74541785" w14:textId="485BADE4" w:rsidR="008110D0" w:rsidRDefault="008110D0">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_Toc199335834 \h </w:instrText>
      </w:r>
      <w:r>
        <w:rPr>
          <w:noProof/>
        </w:rPr>
      </w:r>
      <w:r>
        <w:rPr>
          <w:noProof/>
        </w:rPr>
        <w:fldChar w:fldCharType="separate"/>
      </w:r>
      <w:r>
        <w:rPr>
          <w:noProof/>
        </w:rPr>
        <w:t>67</w:t>
      </w:r>
      <w:r>
        <w:rPr>
          <w:noProof/>
        </w:rPr>
        <w:fldChar w:fldCharType="end"/>
      </w:r>
    </w:p>
    <w:p w14:paraId="59174DB7" w14:textId="2AEF6C06" w:rsidR="008110D0" w:rsidRDefault="008110D0">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_Toc199335835 \h </w:instrText>
      </w:r>
      <w:r>
        <w:rPr>
          <w:noProof/>
        </w:rPr>
      </w:r>
      <w:r>
        <w:rPr>
          <w:noProof/>
        </w:rPr>
        <w:fldChar w:fldCharType="separate"/>
      </w:r>
      <w:r>
        <w:rPr>
          <w:noProof/>
        </w:rPr>
        <w:t>67</w:t>
      </w:r>
      <w:r>
        <w:rPr>
          <w:noProof/>
        </w:rPr>
        <w:fldChar w:fldCharType="end"/>
      </w:r>
    </w:p>
    <w:p w14:paraId="6E0D3DD2" w14:textId="5F268AD4" w:rsidR="008110D0" w:rsidRDefault="008110D0">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_Toc199335836 \h </w:instrText>
      </w:r>
      <w:r>
        <w:rPr>
          <w:noProof/>
        </w:rPr>
      </w:r>
      <w:r>
        <w:rPr>
          <w:noProof/>
        </w:rPr>
        <w:fldChar w:fldCharType="separate"/>
      </w:r>
      <w:r>
        <w:rPr>
          <w:noProof/>
        </w:rPr>
        <w:t>67</w:t>
      </w:r>
      <w:r>
        <w:rPr>
          <w:noProof/>
        </w:rPr>
        <w:fldChar w:fldCharType="end"/>
      </w:r>
    </w:p>
    <w:p w14:paraId="0D09810D" w14:textId="564D6B52" w:rsidR="008110D0" w:rsidRDefault="008110D0">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_Toc199335837 \h </w:instrText>
      </w:r>
      <w:r>
        <w:rPr>
          <w:noProof/>
        </w:rPr>
      </w:r>
      <w:r>
        <w:rPr>
          <w:noProof/>
        </w:rPr>
        <w:fldChar w:fldCharType="separate"/>
      </w:r>
      <w:r>
        <w:rPr>
          <w:noProof/>
        </w:rPr>
        <w:t>67</w:t>
      </w:r>
      <w:r>
        <w:rPr>
          <w:noProof/>
        </w:rPr>
        <w:fldChar w:fldCharType="end"/>
      </w:r>
    </w:p>
    <w:p w14:paraId="40A88898" w14:textId="1E48F6D2" w:rsidR="008110D0" w:rsidRDefault="008110D0">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_Toc199335838 \h </w:instrText>
      </w:r>
      <w:r>
        <w:rPr>
          <w:noProof/>
        </w:rPr>
      </w:r>
      <w:r>
        <w:rPr>
          <w:noProof/>
        </w:rPr>
        <w:fldChar w:fldCharType="separate"/>
      </w:r>
      <w:r>
        <w:rPr>
          <w:noProof/>
        </w:rPr>
        <w:t>68</w:t>
      </w:r>
      <w:r>
        <w:rPr>
          <w:noProof/>
        </w:rPr>
        <w:fldChar w:fldCharType="end"/>
      </w:r>
    </w:p>
    <w:p w14:paraId="1C8D03E4" w14:textId="15FDD6DF" w:rsidR="008110D0" w:rsidRDefault="008110D0">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_Toc199335839 \h </w:instrText>
      </w:r>
      <w:r>
        <w:rPr>
          <w:noProof/>
        </w:rPr>
      </w:r>
      <w:r>
        <w:rPr>
          <w:noProof/>
        </w:rPr>
        <w:fldChar w:fldCharType="separate"/>
      </w:r>
      <w:r>
        <w:rPr>
          <w:noProof/>
        </w:rPr>
        <w:t>68</w:t>
      </w:r>
      <w:r>
        <w:rPr>
          <w:noProof/>
        </w:rPr>
        <w:fldChar w:fldCharType="end"/>
      </w:r>
    </w:p>
    <w:p w14:paraId="68DAFF0B" w14:textId="0EC8BD52" w:rsidR="008110D0" w:rsidRDefault="008110D0">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_Toc199335840 \h </w:instrText>
      </w:r>
      <w:r>
        <w:rPr>
          <w:noProof/>
        </w:rPr>
      </w:r>
      <w:r>
        <w:rPr>
          <w:noProof/>
        </w:rPr>
        <w:fldChar w:fldCharType="separate"/>
      </w:r>
      <w:r>
        <w:rPr>
          <w:noProof/>
        </w:rPr>
        <w:t>68</w:t>
      </w:r>
      <w:r>
        <w:rPr>
          <w:noProof/>
        </w:rPr>
        <w:fldChar w:fldCharType="end"/>
      </w:r>
    </w:p>
    <w:p w14:paraId="34773232" w14:textId="163F1DB5" w:rsidR="008110D0" w:rsidRDefault="008110D0">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_Toc199335841 \h </w:instrText>
      </w:r>
      <w:r>
        <w:rPr>
          <w:noProof/>
        </w:rPr>
      </w:r>
      <w:r>
        <w:rPr>
          <w:noProof/>
        </w:rPr>
        <w:fldChar w:fldCharType="separate"/>
      </w:r>
      <w:r>
        <w:rPr>
          <w:noProof/>
        </w:rPr>
        <w:t>68</w:t>
      </w:r>
      <w:r>
        <w:rPr>
          <w:noProof/>
        </w:rPr>
        <w:fldChar w:fldCharType="end"/>
      </w:r>
    </w:p>
    <w:p w14:paraId="5BCD82E7" w14:textId="581CEA3C" w:rsidR="008110D0" w:rsidRDefault="008110D0">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1815B3">
        <w:rPr>
          <w:noProof/>
          <w:lang w:val="en-US"/>
        </w:rPr>
        <w:t>Request</w:t>
      </w:r>
      <w:r>
        <w:rPr>
          <w:noProof/>
        </w:rPr>
        <w:tab/>
      </w:r>
      <w:r>
        <w:rPr>
          <w:noProof/>
        </w:rPr>
        <w:fldChar w:fldCharType="begin"/>
      </w:r>
      <w:r>
        <w:rPr>
          <w:noProof/>
        </w:rPr>
        <w:instrText xml:space="preserve"> PAGEREF _Toc199335842 \h </w:instrText>
      </w:r>
      <w:r>
        <w:rPr>
          <w:noProof/>
        </w:rPr>
      </w:r>
      <w:r>
        <w:rPr>
          <w:noProof/>
        </w:rPr>
        <w:fldChar w:fldCharType="separate"/>
      </w:r>
      <w:r>
        <w:rPr>
          <w:noProof/>
        </w:rPr>
        <w:t>69</w:t>
      </w:r>
      <w:r>
        <w:rPr>
          <w:noProof/>
        </w:rPr>
        <w:fldChar w:fldCharType="end"/>
      </w:r>
    </w:p>
    <w:p w14:paraId="7623B07B" w14:textId="1C7FD3F8" w:rsidR="008110D0" w:rsidRDefault="008110D0">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_Toc199335843 \h </w:instrText>
      </w:r>
      <w:r>
        <w:rPr>
          <w:noProof/>
        </w:rPr>
      </w:r>
      <w:r>
        <w:rPr>
          <w:noProof/>
        </w:rPr>
        <w:fldChar w:fldCharType="separate"/>
      </w:r>
      <w:r>
        <w:rPr>
          <w:noProof/>
        </w:rPr>
        <w:t>69</w:t>
      </w:r>
      <w:r>
        <w:rPr>
          <w:noProof/>
        </w:rPr>
        <w:fldChar w:fldCharType="end"/>
      </w:r>
    </w:p>
    <w:p w14:paraId="52365359" w14:textId="6AD79C29" w:rsidR="008110D0" w:rsidRDefault="008110D0">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1815B3">
        <w:rPr>
          <w:noProof/>
          <w:lang w:val="en-US"/>
        </w:rPr>
        <w:t>ervice Provisioning Information</w:t>
      </w:r>
      <w:r w:rsidRPr="001815B3">
        <w:rPr>
          <w:rFonts w:cs="Courier New"/>
          <w:noProof/>
        </w:rPr>
        <w:t xml:space="preserve"> Retrieval Request</w:t>
      </w:r>
      <w:r>
        <w:rPr>
          <w:noProof/>
        </w:rPr>
        <w:tab/>
      </w:r>
      <w:r>
        <w:rPr>
          <w:noProof/>
        </w:rPr>
        <w:fldChar w:fldCharType="begin"/>
      </w:r>
      <w:r>
        <w:rPr>
          <w:noProof/>
        </w:rPr>
        <w:instrText xml:space="preserve"> PAGEREF _Toc199335844 \h </w:instrText>
      </w:r>
      <w:r>
        <w:rPr>
          <w:noProof/>
        </w:rPr>
      </w:r>
      <w:r>
        <w:rPr>
          <w:noProof/>
        </w:rPr>
        <w:fldChar w:fldCharType="separate"/>
      </w:r>
      <w:r>
        <w:rPr>
          <w:noProof/>
        </w:rPr>
        <w:t>69</w:t>
      </w:r>
      <w:r>
        <w:rPr>
          <w:noProof/>
        </w:rPr>
        <w:fldChar w:fldCharType="end"/>
      </w:r>
    </w:p>
    <w:p w14:paraId="09285022" w14:textId="5DED196B" w:rsidR="008110D0" w:rsidRDefault="008110D0">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_Toc199335845 \h </w:instrText>
      </w:r>
      <w:r>
        <w:rPr>
          <w:noProof/>
        </w:rPr>
      </w:r>
      <w:r>
        <w:rPr>
          <w:noProof/>
        </w:rPr>
        <w:fldChar w:fldCharType="separate"/>
      </w:r>
      <w:r>
        <w:rPr>
          <w:noProof/>
        </w:rPr>
        <w:t>69</w:t>
      </w:r>
      <w:r>
        <w:rPr>
          <w:noProof/>
        </w:rPr>
        <w:fldChar w:fldCharType="end"/>
      </w:r>
    </w:p>
    <w:p w14:paraId="6A96D0D0" w14:textId="32957339" w:rsidR="008110D0" w:rsidRDefault="008110D0">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_Toc199335846 \h </w:instrText>
      </w:r>
      <w:r>
        <w:rPr>
          <w:noProof/>
        </w:rPr>
      </w:r>
      <w:r>
        <w:rPr>
          <w:noProof/>
        </w:rPr>
        <w:fldChar w:fldCharType="separate"/>
      </w:r>
      <w:r>
        <w:rPr>
          <w:noProof/>
        </w:rPr>
        <w:t>69</w:t>
      </w:r>
      <w:r>
        <w:rPr>
          <w:noProof/>
        </w:rPr>
        <w:fldChar w:fldCharType="end"/>
      </w:r>
    </w:p>
    <w:p w14:paraId="36D598B3" w14:textId="2371885F" w:rsidR="008110D0" w:rsidRDefault="008110D0">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_Toc199335847 \h </w:instrText>
      </w:r>
      <w:r>
        <w:rPr>
          <w:noProof/>
        </w:rPr>
      </w:r>
      <w:r>
        <w:rPr>
          <w:noProof/>
        </w:rPr>
        <w:fldChar w:fldCharType="separate"/>
      </w:r>
      <w:r>
        <w:rPr>
          <w:noProof/>
        </w:rPr>
        <w:t>69</w:t>
      </w:r>
      <w:r>
        <w:rPr>
          <w:noProof/>
        </w:rPr>
        <w:fldChar w:fldCharType="end"/>
      </w:r>
    </w:p>
    <w:p w14:paraId="3B4FDC66" w14:textId="7CCDDB27" w:rsidR="008110D0" w:rsidRDefault="008110D0">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_Toc199335848 \h </w:instrText>
      </w:r>
      <w:r>
        <w:rPr>
          <w:noProof/>
        </w:rPr>
      </w:r>
      <w:r>
        <w:rPr>
          <w:noProof/>
        </w:rPr>
        <w:fldChar w:fldCharType="separate"/>
      </w:r>
      <w:r>
        <w:rPr>
          <w:noProof/>
        </w:rPr>
        <w:t>69</w:t>
      </w:r>
      <w:r>
        <w:rPr>
          <w:noProof/>
        </w:rPr>
        <w:fldChar w:fldCharType="end"/>
      </w:r>
    </w:p>
    <w:p w14:paraId="01C718F0" w14:textId="2B539289" w:rsidR="008110D0" w:rsidRDefault="008110D0">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_Toc199335849 \h </w:instrText>
      </w:r>
      <w:r>
        <w:rPr>
          <w:noProof/>
        </w:rPr>
      </w:r>
      <w:r>
        <w:rPr>
          <w:noProof/>
        </w:rPr>
        <w:fldChar w:fldCharType="separate"/>
      </w:r>
      <w:r>
        <w:rPr>
          <w:noProof/>
        </w:rPr>
        <w:t>69</w:t>
      </w:r>
      <w:r>
        <w:rPr>
          <w:noProof/>
        </w:rPr>
        <w:fldChar w:fldCharType="end"/>
      </w:r>
    </w:p>
    <w:p w14:paraId="4E146788" w14:textId="1A45CF33" w:rsidR="008110D0" w:rsidRDefault="008110D0">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_Toc199335850 \h </w:instrText>
      </w:r>
      <w:r>
        <w:rPr>
          <w:noProof/>
        </w:rPr>
      </w:r>
      <w:r>
        <w:rPr>
          <w:noProof/>
        </w:rPr>
        <w:fldChar w:fldCharType="separate"/>
      </w:r>
      <w:r>
        <w:rPr>
          <w:noProof/>
        </w:rPr>
        <w:t>70</w:t>
      </w:r>
      <w:r>
        <w:rPr>
          <w:noProof/>
        </w:rPr>
        <w:fldChar w:fldCharType="end"/>
      </w:r>
    </w:p>
    <w:p w14:paraId="7FD4BD06" w14:textId="10B75AFD" w:rsidR="008110D0" w:rsidRDefault="008110D0">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_Toc199335851 \h </w:instrText>
      </w:r>
      <w:r>
        <w:rPr>
          <w:noProof/>
        </w:rPr>
      </w:r>
      <w:r>
        <w:rPr>
          <w:noProof/>
        </w:rPr>
        <w:fldChar w:fldCharType="separate"/>
      </w:r>
      <w:r>
        <w:rPr>
          <w:noProof/>
        </w:rPr>
        <w:t>70</w:t>
      </w:r>
      <w:r>
        <w:rPr>
          <w:noProof/>
        </w:rPr>
        <w:fldChar w:fldCharType="end"/>
      </w:r>
    </w:p>
    <w:p w14:paraId="1F648040" w14:textId="056A228A" w:rsidR="008110D0" w:rsidRDefault="008110D0">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_Toc199335852 \h </w:instrText>
      </w:r>
      <w:r>
        <w:rPr>
          <w:noProof/>
        </w:rPr>
      </w:r>
      <w:r>
        <w:rPr>
          <w:noProof/>
        </w:rPr>
        <w:fldChar w:fldCharType="separate"/>
      </w:r>
      <w:r>
        <w:rPr>
          <w:noProof/>
        </w:rPr>
        <w:t>70</w:t>
      </w:r>
      <w:r>
        <w:rPr>
          <w:noProof/>
        </w:rPr>
        <w:fldChar w:fldCharType="end"/>
      </w:r>
    </w:p>
    <w:p w14:paraId="6D98CE78" w14:textId="4E9B4B00" w:rsidR="008110D0" w:rsidRDefault="008110D0">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1815B3">
        <w:rPr>
          <w:noProof/>
          <w:lang w:val="en-US"/>
        </w:rPr>
        <w:t>Deletion</w:t>
      </w:r>
      <w:r>
        <w:rPr>
          <w:noProof/>
        </w:rPr>
        <w:tab/>
      </w:r>
      <w:r>
        <w:rPr>
          <w:noProof/>
        </w:rPr>
        <w:fldChar w:fldCharType="begin"/>
      </w:r>
      <w:r>
        <w:rPr>
          <w:noProof/>
        </w:rPr>
        <w:instrText xml:space="preserve"> PAGEREF _Toc199335853 \h </w:instrText>
      </w:r>
      <w:r>
        <w:rPr>
          <w:noProof/>
        </w:rPr>
      </w:r>
      <w:r>
        <w:rPr>
          <w:noProof/>
        </w:rPr>
        <w:fldChar w:fldCharType="separate"/>
      </w:r>
      <w:r>
        <w:rPr>
          <w:noProof/>
        </w:rPr>
        <w:t>70</w:t>
      </w:r>
      <w:r>
        <w:rPr>
          <w:noProof/>
        </w:rPr>
        <w:fldChar w:fldCharType="end"/>
      </w:r>
    </w:p>
    <w:p w14:paraId="1A35CCC7" w14:textId="3B8A02D8" w:rsidR="008110D0" w:rsidRDefault="008110D0">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_Toc199335854 \h </w:instrText>
      </w:r>
      <w:r>
        <w:rPr>
          <w:noProof/>
        </w:rPr>
      </w:r>
      <w:r>
        <w:rPr>
          <w:noProof/>
        </w:rPr>
        <w:fldChar w:fldCharType="separate"/>
      </w:r>
      <w:r>
        <w:rPr>
          <w:noProof/>
        </w:rPr>
        <w:t>70</w:t>
      </w:r>
      <w:r>
        <w:rPr>
          <w:noProof/>
        </w:rPr>
        <w:fldChar w:fldCharType="end"/>
      </w:r>
    </w:p>
    <w:p w14:paraId="1CFDB973" w14:textId="446B5DA1" w:rsidR="008110D0" w:rsidRDefault="008110D0">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_Toc199335855 \h </w:instrText>
      </w:r>
      <w:r>
        <w:rPr>
          <w:noProof/>
        </w:rPr>
      </w:r>
      <w:r>
        <w:rPr>
          <w:noProof/>
        </w:rPr>
        <w:fldChar w:fldCharType="separate"/>
      </w:r>
      <w:r>
        <w:rPr>
          <w:noProof/>
        </w:rPr>
        <w:t>70</w:t>
      </w:r>
      <w:r>
        <w:rPr>
          <w:noProof/>
        </w:rPr>
        <w:fldChar w:fldCharType="end"/>
      </w:r>
    </w:p>
    <w:p w14:paraId="4CC02B5F" w14:textId="2DB09572" w:rsidR="008110D0" w:rsidRDefault="008110D0">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1815B3">
        <w:rPr>
          <w:noProof/>
          <w:lang w:val="en-US"/>
        </w:rPr>
        <w:t>Notification</w:t>
      </w:r>
      <w:r>
        <w:rPr>
          <w:noProof/>
        </w:rPr>
        <w:tab/>
      </w:r>
      <w:r>
        <w:rPr>
          <w:noProof/>
        </w:rPr>
        <w:fldChar w:fldCharType="begin"/>
      </w:r>
      <w:r>
        <w:rPr>
          <w:noProof/>
        </w:rPr>
        <w:instrText xml:space="preserve"> PAGEREF _Toc199335856 \h </w:instrText>
      </w:r>
      <w:r>
        <w:rPr>
          <w:noProof/>
        </w:rPr>
      </w:r>
      <w:r>
        <w:rPr>
          <w:noProof/>
        </w:rPr>
        <w:fldChar w:fldCharType="separate"/>
      </w:r>
      <w:r>
        <w:rPr>
          <w:noProof/>
        </w:rPr>
        <w:t>71</w:t>
      </w:r>
      <w:r>
        <w:rPr>
          <w:noProof/>
        </w:rPr>
        <w:fldChar w:fldCharType="end"/>
      </w:r>
    </w:p>
    <w:p w14:paraId="034CB701" w14:textId="444905FB" w:rsidR="008110D0" w:rsidRDefault="008110D0">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_Toc199335857 \h </w:instrText>
      </w:r>
      <w:r>
        <w:rPr>
          <w:noProof/>
        </w:rPr>
      </w:r>
      <w:r>
        <w:rPr>
          <w:noProof/>
        </w:rPr>
        <w:fldChar w:fldCharType="separate"/>
      </w:r>
      <w:r>
        <w:rPr>
          <w:noProof/>
        </w:rPr>
        <w:t>71</w:t>
      </w:r>
      <w:r>
        <w:rPr>
          <w:noProof/>
        </w:rPr>
        <w:fldChar w:fldCharType="end"/>
      </w:r>
    </w:p>
    <w:p w14:paraId="31154C86" w14:textId="3EF997EC" w:rsidR="008110D0" w:rsidRDefault="008110D0">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_Toc199335858 \h </w:instrText>
      </w:r>
      <w:r>
        <w:rPr>
          <w:noProof/>
        </w:rPr>
      </w:r>
      <w:r>
        <w:rPr>
          <w:noProof/>
        </w:rPr>
        <w:fldChar w:fldCharType="separate"/>
      </w:r>
      <w:r>
        <w:rPr>
          <w:noProof/>
        </w:rPr>
        <w:t>71</w:t>
      </w:r>
      <w:r>
        <w:rPr>
          <w:noProof/>
        </w:rPr>
        <w:fldChar w:fldCharType="end"/>
      </w:r>
    </w:p>
    <w:p w14:paraId="19257C23" w14:textId="04756DF7" w:rsidR="008110D0" w:rsidRDefault="008110D0">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_Toc199335859 \h </w:instrText>
      </w:r>
      <w:r>
        <w:rPr>
          <w:noProof/>
        </w:rPr>
      </w:r>
      <w:r>
        <w:rPr>
          <w:noProof/>
        </w:rPr>
        <w:fldChar w:fldCharType="separate"/>
      </w:r>
      <w:r>
        <w:rPr>
          <w:noProof/>
        </w:rPr>
        <w:t>71</w:t>
      </w:r>
      <w:r>
        <w:rPr>
          <w:noProof/>
        </w:rPr>
        <w:fldChar w:fldCharType="end"/>
      </w:r>
    </w:p>
    <w:p w14:paraId="4E1811D2" w14:textId="31DD4620" w:rsidR="008110D0" w:rsidRDefault="008110D0">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_Toc199335860 \h </w:instrText>
      </w:r>
      <w:r>
        <w:rPr>
          <w:noProof/>
        </w:rPr>
      </w:r>
      <w:r>
        <w:rPr>
          <w:noProof/>
        </w:rPr>
        <w:fldChar w:fldCharType="separate"/>
      </w:r>
      <w:r>
        <w:rPr>
          <w:noProof/>
        </w:rPr>
        <w:t>71</w:t>
      </w:r>
      <w:r>
        <w:rPr>
          <w:noProof/>
        </w:rPr>
        <w:fldChar w:fldCharType="end"/>
      </w:r>
    </w:p>
    <w:p w14:paraId="0C708D98" w14:textId="4F5BA389" w:rsidR="008110D0" w:rsidRDefault="008110D0">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_Toc199335861 \h </w:instrText>
      </w:r>
      <w:r>
        <w:rPr>
          <w:noProof/>
        </w:rPr>
      </w:r>
      <w:r>
        <w:rPr>
          <w:noProof/>
        </w:rPr>
        <w:fldChar w:fldCharType="separate"/>
      </w:r>
      <w:r>
        <w:rPr>
          <w:noProof/>
        </w:rPr>
        <w:t>71</w:t>
      </w:r>
      <w:r>
        <w:rPr>
          <w:noProof/>
        </w:rPr>
        <w:fldChar w:fldCharType="end"/>
      </w:r>
    </w:p>
    <w:p w14:paraId="54F4ADB3" w14:textId="5D3DBE7E" w:rsidR="008110D0" w:rsidRDefault="008110D0">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_Toc199335862 \h </w:instrText>
      </w:r>
      <w:r>
        <w:rPr>
          <w:noProof/>
        </w:rPr>
      </w:r>
      <w:r>
        <w:rPr>
          <w:noProof/>
        </w:rPr>
        <w:fldChar w:fldCharType="separate"/>
      </w:r>
      <w:r>
        <w:rPr>
          <w:noProof/>
        </w:rPr>
        <w:t>71</w:t>
      </w:r>
      <w:r>
        <w:rPr>
          <w:noProof/>
        </w:rPr>
        <w:fldChar w:fldCharType="end"/>
      </w:r>
    </w:p>
    <w:p w14:paraId="49B88FAF" w14:textId="018998F2" w:rsidR="008110D0" w:rsidRDefault="008110D0">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_Toc199335863 \h </w:instrText>
      </w:r>
      <w:r>
        <w:rPr>
          <w:noProof/>
        </w:rPr>
      </w:r>
      <w:r>
        <w:rPr>
          <w:noProof/>
        </w:rPr>
        <w:fldChar w:fldCharType="separate"/>
      </w:r>
      <w:r>
        <w:rPr>
          <w:noProof/>
        </w:rPr>
        <w:t>71</w:t>
      </w:r>
      <w:r>
        <w:rPr>
          <w:noProof/>
        </w:rPr>
        <w:fldChar w:fldCharType="end"/>
      </w:r>
    </w:p>
    <w:p w14:paraId="486CF661" w14:textId="7B151C1D" w:rsidR="008110D0" w:rsidRDefault="008110D0">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_Toc199335864 \h </w:instrText>
      </w:r>
      <w:r>
        <w:rPr>
          <w:noProof/>
        </w:rPr>
      </w:r>
      <w:r>
        <w:rPr>
          <w:noProof/>
        </w:rPr>
        <w:fldChar w:fldCharType="separate"/>
      </w:r>
      <w:r>
        <w:rPr>
          <w:noProof/>
        </w:rPr>
        <w:t>72</w:t>
      </w:r>
      <w:r>
        <w:rPr>
          <w:noProof/>
        </w:rPr>
        <w:fldChar w:fldCharType="end"/>
      </w:r>
    </w:p>
    <w:p w14:paraId="1734BDDC" w14:textId="12C816E9" w:rsidR="008110D0" w:rsidRDefault="008110D0">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_Toc199335865 \h </w:instrText>
      </w:r>
      <w:r>
        <w:rPr>
          <w:noProof/>
        </w:rPr>
      </w:r>
      <w:r>
        <w:rPr>
          <w:noProof/>
        </w:rPr>
        <w:fldChar w:fldCharType="separate"/>
      </w:r>
      <w:r>
        <w:rPr>
          <w:noProof/>
        </w:rPr>
        <w:t>72</w:t>
      </w:r>
      <w:r>
        <w:rPr>
          <w:noProof/>
        </w:rPr>
        <w:fldChar w:fldCharType="end"/>
      </w:r>
    </w:p>
    <w:p w14:paraId="5D64537F" w14:textId="50B56273" w:rsidR="008110D0" w:rsidRDefault="008110D0">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_Toc199335866 \h </w:instrText>
      </w:r>
      <w:r>
        <w:rPr>
          <w:noProof/>
        </w:rPr>
      </w:r>
      <w:r>
        <w:rPr>
          <w:noProof/>
        </w:rPr>
        <w:fldChar w:fldCharType="separate"/>
      </w:r>
      <w:r>
        <w:rPr>
          <w:noProof/>
        </w:rPr>
        <w:t>72</w:t>
      </w:r>
      <w:r>
        <w:rPr>
          <w:noProof/>
        </w:rPr>
        <w:fldChar w:fldCharType="end"/>
      </w:r>
    </w:p>
    <w:p w14:paraId="6CE42047" w14:textId="4268D010" w:rsidR="008110D0" w:rsidRDefault="008110D0">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_Toc199335867 \h </w:instrText>
      </w:r>
      <w:r>
        <w:rPr>
          <w:noProof/>
        </w:rPr>
      </w:r>
      <w:r>
        <w:rPr>
          <w:noProof/>
        </w:rPr>
        <w:fldChar w:fldCharType="separate"/>
      </w:r>
      <w:r>
        <w:rPr>
          <w:noProof/>
        </w:rPr>
        <w:t>72</w:t>
      </w:r>
      <w:r>
        <w:rPr>
          <w:noProof/>
        </w:rPr>
        <w:fldChar w:fldCharType="end"/>
      </w:r>
    </w:p>
    <w:p w14:paraId="06B72847" w14:textId="1AB4D792" w:rsidR="008110D0" w:rsidRDefault="008110D0">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_Toc199335868 \h </w:instrText>
      </w:r>
      <w:r>
        <w:rPr>
          <w:noProof/>
        </w:rPr>
      </w:r>
      <w:r>
        <w:rPr>
          <w:noProof/>
        </w:rPr>
        <w:fldChar w:fldCharType="separate"/>
      </w:r>
      <w:r>
        <w:rPr>
          <w:noProof/>
        </w:rPr>
        <w:t>72</w:t>
      </w:r>
      <w:r>
        <w:rPr>
          <w:noProof/>
        </w:rPr>
        <w:fldChar w:fldCharType="end"/>
      </w:r>
    </w:p>
    <w:p w14:paraId="3B90CF3C" w14:textId="5D760E5B" w:rsidR="008110D0" w:rsidRDefault="008110D0">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_Toc199335869 \h </w:instrText>
      </w:r>
      <w:r>
        <w:rPr>
          <w:noProof/>
        </w:rPr>
      </w:r>
      <w:r>
        <w:rPr>
          <w:noProof/>
        </w:rPr>
        <w:fldChar w:fldCharType="separate"/>
      </w:r>
      <w:r>
        <w:rPr>
          <w:noProof/>
        </w:rPr>
        <w:t>72</w:t>
      </w:r>
      <w:r>
        <w:rPr>
          <w:noProof/>
        </w:rPr>
        <w:fldChar w:fldCharType="end"/>
      </w:r>
    </w:p>
    <w:p w14:paraId="3D6B076A" w14:textId="28650088" w:rsidR="008110D0" w:rsidRDefault="008110D0">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_Toc199335870 \h </w:instrText>
      </w:r>
      <w:r>
        <w:rPr>
          <w:noProof/>
        </w:rPr>
      </w:r>
      <w:r>
        <w:rPr>
          <w:noProof/>
        </w:rPr>
        <w:fldChar w:fldCharType="separate"/>
      </w:r>
      <w:r>
        <w:rPr>
          <w:noProof/>
        </w:rPr>
        <w:t>72</w:t>
      </w:r>
      <w:r>
        <w:rPr>
          <w:noProof/>
        </w:rPr>
        <w:fldChar w:fldCharType="end"/>
      </w:r>
    </w:p>
    <w:p w14:paraId="4E084672" w14:textId="7FE97299" w:rsidR="008110D0" w:rsidRDefault="008110D0">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_Toc199335871 \h </w:instrText>
      </w:r>
      <w:r>
        <w:rPr>
          <w:noProof/>
        </w:rPr>
      </w:r>
      <w:r>
        <w:rPr>
          <w:noProof/>
        </w:rPr>
        <w:fldChar w:fldCharType="separate"/>
      </w:r>
      <w:r>
        <w:rPr>
          <w:noProof/>
        </w:rPr>
        <w:t>73</w:t>
      </w:r>
      <w:r>
        <w:rPr>
          <w:noProof/>
        </w:rPr>
        <w:fldChar w:fldCharType="end"/>
      </w:r>
    </w:p>
    <w:p w14:paraId="2E83748F" w14:textId="20BFC0DA" w:rsidR="008110D0" w:rsidRDefault="008110D0">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_Toc199335872 \h </w:instrText>
      </w:r>
      <w:r>
        <w:rPr>
          <w:noProof/>
        </w:rPr>
      </w:r>
      <w:r>
        <w:rPr>
          <w:noProof/>
        </w:rPr>
        <w:fldChar w:fldCharType="separate"/>
      </w:r>
      <w:r>
        <w:rPr>
          <w:noProof/>
        </w:rPr>
        <w:t>73</w:t>
      </w:r>
      <w:r>
        <w:rPr>
          <w:noProof/>
        </w:rPr>
        <w:fldChar w:fldCharType="end"/>
      </w:r>
    </w:p>
    <w:p w14:paraId="041B5012" w14:textId="43A00473" w:rsidR="008110D0" w:rsidRDefault="008110D0">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_Toc199335873 \h </w:instrText>
      </w:r>
      <w:r>
        <w:rPr>
          <w:noProof/>
        </w:rPr>
      </w:r>
      <w:r>
        <w:rPr>
          <w:noProof/>
        </w:rPr>
        <w:fldChar w:fldCharType="separate"/>
      </w:r>
      <w:r>
        <w:rPr>
          <w:noProof/>
        </w:rPr>
        <w:t>73</w:t>
      </w:r>
      <w:r>
        <w:rPr>
          <w:noProof/>
        </w:rPr>
        <w:fldChar w:fldCharType="end"/>
      </w:r>
    </w:p>
    <w:p w14:paraId="26DB65E8" w14:textId="05444A7D" w:rsidR="008110D0" w:rsidRDefault="008110D0">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_Toc199335874 \h </w:instrText>
      </w:r>
      <w:r>
        <w:rPr>
          <w:noProof/>
        </w:rPr>
      </w:r>
      <w:r>
        <w:rPr>
          <w:noProof/>
        </w:rPr>
        <w:fldChar w:fldCharType="separate"/>
      </w:r>
      <w:r>
        <w:rPr>
          <w:noProof/>
        </w:rPr>
        <w:t>73</w:t>
      </w:r>
      <w:r>
        <w:rPr>
          <w:noProof/>
        </w:rPr>
        <w:fldChar w:fldCharType="end"/>
      </w:r>
    </w:p>
    <w:p w14:paraId="49E144EE" w14:textId="7C45FD50" w:rsidR="008110D0" w:rsidRDefault="008110D0">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_Toc199335875 \h </w:instrText>
      </w:r>
      <w:r>
        <w:rPr>
          <w:noProof/>
        </w:rPr>
      </w:r>
      <w:r>
        <w:rPr>
          <w:noProof/>
        </w:rPr>
        <w:fldChar w:fldCharType="separate"/>
      </w:r>
      <w:r>
        <w:rPr>
          <w:noProof/>
        </w:rPr>
        <w:t>73</w:t>
      </w:r>
      <w:r>
        <w:rPr>
          <w:noProof/>
        </w:rPr>
        <w:fldChar w:fldCharType="end"/>
      </w:r>
    </w:p>
    <w:p w14:paraId="621E3B85" w14:textId="4BDA731B" w:rsidR="008110D0" w:rsidRDefault="008110D0">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_Toc199335876 \h </w:instrText>
      </w:r>
      <w:r>
        <w:rPr>
          <w:noProof/>
        </w:rPr>
      </w:r>
      <w:r>
        <w:rPr>
          <w:noProof/>
        </w:rPr>
        <w:fldChar w:fldCharType="separate"/>
      </w:r>
      <w:r>
        <w:rPr>
          <w:noProof/>
        </w:rPr>
        <w:t>73</w:t>
      </w:r>
      <w:r>
        <w:rPr>
          <w:noProof/>
        </w:rPr>
        <w:fldChar w:fldCharType="end"/>
      </w:r>
    </w:p>
    <w:p w14:paraId="3CDE4E16" w14:textId="301AEF06" w:rsidR="008110D0" w:rsidRDefault="008110D0">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_Toc199335877 \h </w:instrText>
      </w:r>
      <w:r>
        <w:rPr>
          <w:noProof/>
        </w:rPr>
      </w:r>
      <w:r>
        <w:rPr>
          <w:noProof/>
        </w:rPr>
        <w:fldChar w:fldCharType="separate"/>
      </w:r>
      <w:r>
        <w:rPr>
          <w:noProof/>
        </w:rPr>
        <w:t>74</w:t>
      </w:r>
      <w:r>
        <w:rPr>
          <w:noProof/>
        </w:rPr>
        <w:fldChar w:fldCharType="end"/>
      </w:r>
    </w:p>
    <w:p w14:paraId="376663A1" w14:textId="5E3CECD0" w:rsidR="008110D0" w:rsidRDefault="008110D0">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_Toc199335878 \h </w:instrText>
      </w:r>
      <w:r>
        <w:rPr>
          <w:noProof/>
        </w:rPr>
      </w:r>
      <w:r>
        <w:rPr>
          <w:noProof/>
        </w:rPr>
        <w:fldChar w:fldCharType="separate"/>
      </w:r>
      <w:r>
        <w:rPr>
          <w:noProof/>
        </w:rPr>
        <w:t>74</w:t>
      </w:r>
      <w:r>
        <w:rPr>
          <w:noProof/>
        </w:rPr>
        <w:fldChar w:fldCharType="end"/>
      </w:r>
    </w:p>
    <w:p w14:paraId="6E08F5D2" w14:textId="58E6308F" w:rsidR="008110D0" w:rsidRDefault="008110D0">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1815B3">
        <w:rPr>
          <w:noProof/>
          <w:lang w:val="en-US"/>
        </w:rPr>
        <w:t>Deletion</w:t>
      </w:r>
      <w:r>
        <w:rPr>
          <w:noProof/>
        </w:rPr>
        <w:tab/>
      </w:r>
      <w:r>
        <w:rPr>
          <w:noProof/>
        </w:rPr>
        <w:fldChar w:fldCharType="begin"/>
      </w:r>
      <w:r>
        <w:rPr>
          <w:noProof/>
        </w:rPr>
        <w:instrText xml:space="preserve"> PAGEREF _Toc199335879 \h </w:instrText>
      </w:r>
      <w:r>
        <w:rPr>
          <w:noProof/>
        </w:rPr>
      </w:r>
      <w:r>
        <w:rPr>
          <w:noProof/>
        </w:rPr>
        <w:fldChar w:fldCharType="separate"/>
      </w:r>
      <w:r>
        <w:rPr>
          <w:noProof/>
        </w:rPr>
        <w:t>74</w:t>
      </w:r>
      <w:r>
        <w:rPr>
          <w:noProof/>
        </w:rPr>
        <w:fldChar w:fldCharType="end"/>
      </w:r>
    </w:p>
    <w:p w14:paraId="68CB6D6D" w14:textId="3D579980" w:rsidR="008110D0" w:rsidRDefault="008110D0">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_Toc199335880 \h </w:instrText>
      </w:r>
      <w:r>
        <w:rPr>
          <w:noProof/>
        </w:rPr>
      </w:r>
      <w:r>
        <w:rPr>
          <w:noProof/>
        </w:rPr>
        <w:fldChar w:fldCharType="separate"/>
      </w:r>
      <w:r>
        <w:rPr>
          <w:noProof/>
        </w:rPr>
        <w:t>74</w:t>
      </w:r>
      <w:r>
        <w:rPr>
          <w:noProof/>
        </w:rPr>
        <w:fldChar w:fldCharType="end"/>
      </w:r>
    </w:p>
    <w:p w14:paraId="5F31DD6A" w14:textId="5572B538" w:rsidR="008110D0" w:rsidRDefault="008110D0">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_Toc199335881 \h </w:instrText>
      </w:r>
      <w:r>
        <w:rPr>
          <w:noProof/>
        </w:rPr>
      </w:r>
      <w:r>
        <w:rPr>
          <w:noProof/>
        </w:rPr>
        <w:fldChar w:fldCharType="separate"/>
      </w:r>
      <w:r>
        <w:rPr>
          <w:noProof/>
        </w:rPr>
        <w:t>74</w:t>
      </w:r>
      <w:r>
        <w:rPr>
          <w:noProof/>
        </w:rPr>
        <w:fldChar w:fldCharType="end"/>
      </w:r>
    </w:p>
    <w:p w14:paraId="17081E27" w14:textId="3375AAE4" w:rsidR="008110D0" w:rsidRDefault="008110D0">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1815B3">
        <w:rPr>
          <w:noProof/>
          <w:lang w:val="en-US"/>
        </w:rPr>
        <w:t>Notification</w:t>
      </w:r>
      <w:r>
        <w:rPr>
          <w:noProof/>
        </w:rPr>
        <w:tab/>
      </w:r>
      <w:r>
        <w:rPr>
          <w:noProof/>
        </w:rPr>
        <w:fldChar w:fldCharType="begin"/>
      </w:r>
      <w:r>
        <w:rPr>
          <w:noProof/>
        </w:rPr>
        <w:instrText xml:space="preserve"> PAGEREF _Toc199335882 \h </w:instrText>
      </w:r>
      <w:r>
        <w:rPr>
          <w:noProof/>
        </w:rPr>
      </w:r>
      <w:r>
        <w:rPr>
          <w:noProof/>
        </w:rPr>
        <w:fldChar w:fldCharType="separate"/>
      </w:r>
      <w:r>
        <w:rPr>
          <w:noProof/>
        </w:rPr>
        <w:t>75</w:t>
      </w:r>
      <w:r>
        <w:rPr>
          <w:noProof/>
        </w:rPr>
        <w:fldChar w:fldCharType="end"/>
      </w:r>
    </w:p>
    <w:p w14:paraId="2D796E33" w14:textId="22112EA0" w:rsidR="008110D0" w:rsidRDefault="008110D0">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_Toc199335883 \h </w:instrText>
      </w:r>
      <w:r>
        <w:rPr>
          <w:noProof/>
        </w:rPr>
      </w:r>
      <w:r>
        <w:rPr>
          <w:noProof/>
        </w:rPr>
        <w:fldChar w:fldCharType="separate"/>
      </w:r>
      <w:r>
        <w:rPr>
          <w:noProof/>
        </w:rPr>
        <w:t>75</w:t>
      </w:r>
      <w:r>
        <w:rPr>
          <w:noProof/>
        </w:rPr>
        <w:fldChar w:fldCharType="end"/>
      </w:r>
    </w:p>
    <w:p w14:paraId="26855E90" w14:textId="0C8C7640" w:rsidR="008110D0" w:rsidRDefault="008110D0">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_Toc199335884 \h </w:instrText>
      </w:r>
      <w:r>
        <w:rPr>
          <w:noProof/>
        </w:rPr>
      </w:r>
      <w:r>
        <w:rPr>
          <w:noProof/>
        </w:rPr>
        <w:fldChar w:fldCharType="separate"/>
      </w:r>
      <w:r>
        <w:rPr>
          <w:noProof/>
        </w:rPr>
        <w:t>75</w:t>
      </w:r>
      <w:r>
        <w:rPr>
          <w:noProof/>
        </w:rPr>
        <w:fldChar w:fldCharType="end"/>
      </w:r>
    </w:p>
    <w:p w14:paraId="65899174" w14:textId="52A80521" w:rsidR="008110D0" w:rsidRDefault="008110D0">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_Toc199335885 \h </w:instrText>
      </w:r>
      <w:r>
        <w:rPr>
          <w:noProof/>
        </w:rPr>
      </w:r>
      <w:r>
        <w:rPr>
          <w:noProof/>
        </w:rPr>
        <w:fldChar w:fldCharType="separate"/>
      </w:r>
      <w:r>
        <w:rPr>
          <w:noProof/>
        </w:rPr>
        <w:t>75</w:t>
      </w:r>
      <w:r>
        <w:rPr>
          <w:noProof/>
        </w:rPr>
        <w:fldChar w:fldCharType="end"/>
      </w:r>
    </w:p>
    <w:p w14:paraId="699DF27E" w14:textId="6B16BB62" w:rsidR="008110D0" w:rsidRDefault="008110D0">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_Toc199335886 \h </w:instrText>
      </w:r>
      <w:r>
        <w:rPr>
          <w:noProof/>
        </w:rPr>
      </w:r>
      <w:r>
        <w:rPr>
          <w:noProof/>
        </w:rPr>
        <w:fldChar w:fldCharType="separate"/>
      </w:r>
      <w:r>
        <w:rPr>
          <w:noProof/>
        </w:rPr>
        <w:t>75</w:t>
      </w:r>
      <w:r>
        <w:rPr>
          <w:noProof/>
        </w:rPr>
        <w:fldChar w:fldCharType="end"/>
      </w:r>
    </w:p>
    <w:p w14:paraId="6B6CC66E" w14:textId="2EB565AD" w:rsidR="008110D0" w:rsidRDefault="008110D0">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_Toc199335887 \h </w:instrText>
      </w:r>
      <w:r>
        <w:rPr>
          <w:noProof/>
        </w:rPr>
      </w:r>
      <w:r>
        <w:rPr>
          <w:noProof/>
        </w:rPr>
        <w:fldChar w:fldCharType="separate"/>
      </w:r>
      <w:r>
        <w:rPr>
          <w:noProof/>
        </w:rPr>
        <w:t>76</w:t>
      </w:r>
      <w:r>
        <w:rPr>
          <w:noProof/>
        </w:rPr>
        <w:fldChar w:fldCharType="end"/>
      </w:r>
    </w:p>
    <w:p w14:paraId="47055110" w14:textId="00066CC1" w:rsidR="008110D0" w:rsidRDefault="008110D0">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_Toc199335888 \h </w:instrText>
      </w:r>
      <w:r>
        <w:rPr>
          <w:noProof/>
        </w:rPr>
      </w:r>
      <w:r>
        <w:rPr>
          <w:noProof/>
        </w:rPr>
        <w:fldChar w:fldCharType="separate"/>
      </w:r>
      <w:r>
        <w:rPr>
          <w:noProof/>
        </w:rPr>
        <w:t>76</w:t>
      </w:r>
      <w:r>
        <w:rPr>
          <w:noProof/>
        </w:rPr>
        <w:fldChar w:fldCharType="end"/>
      </w:r>
    </w:p>
    <w:p w14:paraId="3203AA41" w14:textId="6B6C7B93" w:rsidR="008110D0" w:rsidRDefault="008110D0">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_Toc199335889 \h </w:instrText>
      </w:r>
      <w:r>
        <w:rPr>
          <w:noProof/>
        </w:rPr>
      </w:r>
      <w:r>
        <w:rPr>
          <w:noProof/>
        </w:rPr>
        <w:fldChar w:fldCharType="separate"/>
      </w:r>
      <w:r>
        <w:rPr>
          <w:noProof/>
        </w:rPr>
        <w:t>76</w:t>
      </w:r>
      <w:r>
        <w:rPr>
          <w:noProof/>
        </w:rPr>
        <w:fldChar w:fldCharType="end"/>
      </w:r>
    </w:p>
    <w:p w14:paraId="51A7587A" w14:textId="1EA6A8E7" w:rsidR="008110D0" w:rsidRDefault="008110D0">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_Toc199335890 \h </w:instrText>
      </w:r>
      <w:r>
        <w:rPr>
          <w:noProof/>
        </w:rPr>
      </w:r>
      <w:r>
        <w:rPr>
          <w:noProof/>
        </w:rPr>
        <w:fldChar w:fldCharType="separate"/>
      </w:r>
      <w:r>
        <w:rPr>
          <w:noProof/>
        </w:rPr>
        <w:t>76</w:t>
      </w:r>
      <w:r>
        <w:rPr>
          <w:noProof/>
        </w:rPr>
        <w:fldChar w:fldCharType="end"/>
      </w:r>
    </w:p>
    <w:p w14:paraId="1BFA2A7F" w14:textId="41A6B4A6" w:rsidR="008110D0" w:rsidRDefault="008110D0">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_Toc199335891 \h </w:instrText>
      </w:r>
      <w:r>
        <w:rPr>
          <w:noProof/>
        </w:rPr>
      </w:r>
      <w:r>
        <w:rPr>
          <w:noProof/>
        </w:rPr>
        <w:fldChar w:fldCharType="separate"/>
      </w:r>
      <w:r>
        <w:rPr>
          <w:noProof/>
        </w:rPr>
        <w:t>76</w:t>
      </w:r>
      <w:r>
        <w:rPr>
          <w:noProof/>
        </w:rPr>
        <w:fldChar w:fldCharType="end"/>
      </w:r>
    </w:p>
    <w:p w14:paraId="673D0C5F" w14:textId="7E446CFC" w:rsidR="008110D0" w:rsidRDefault="008110D0">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_Toc199335892 \h </w:instrText>
      </w:r>
      <w:r>
        <w:rPr>
          <w:noProof/>
        </w:rPr>
      </w:r>
      <w:r>
        <w:rPr>
          <w:noProof/>
        </w:rPr>
        <w:fldChar w:fldCharType="separate"/>
      </w:r>
      <w:r>
        <w:rPr>
          <w:noProof/>
        </w:rPr>
        <w:t>76</w:t>
      </w:r>
      <w:r>
        <w:rPr>
          <w:noProof/>
        </w:rPr>
        <w:fldChar w:fldCharType="end"/>
      </w:r>
    </w:p>
    <w:p w14:paraId="2C10883B" w14:textId="1A54BBA8" w:rsidR="008110D0" w:rsidRDefault="008110D0">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_Toc199335893 \h </w:instrText>
      </w:r>
      <w:r>
        <w:rPr>
          <w:noProof/>
        </w:rPr>
      </w:r>
      <w:r>
        <w:rPr>
          <w:noProof/>
        </w:rPr>
        <w:fldChar w:fldCharType="separate"/>
      </w:r>
      <w:r>
        <w:rPr>
          <w:noProof/>
        </w:rPr>
        <w:t>76</w:t>
      </w:r>
      <w:r>
        <w:rPr>
          <w:noProof/>
        </w:rPr>
        <w:fldChar w:fldCharType="end"/>
      </w:r>
    </w:p>
    <w:p w14:paraId="1147129B" w14:textId="090E5CB2" w:rsidR="008110D0" w:rsidRDefault="008110D0">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_Toc199335894 \h </w:instrText>
      </w:r>
      <w:r>
        <w:rPr>
          <w:noProof/>
        </w:rPr>
      </w:r>
      <w:r>
        <w:rPr>
          <w:noProof/>
        </w:rPr>
        <w:fldChar w:fldCharType="separate"/>
      </w:r>
      <w:r>
        <w:rPr>
          <w:noProof/>
        </w:rPr>
        <w:t>77</w:t>
      </w:r>
      <w:r>
        <w:rPr>
          <w:noProof/>
        </w:rPr>
        <w:fldChar w:fldCharType="end"/>
      </w:r>
    </w:p>
    <w:p w14:paraId="6EA18F9C" w14:textId="5BE99FD7"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7.1</w:t>
      </w:r>
      <w:r>
        <w:rPr>
          <w:rFonts w:asciiTheme="minorHAnsi" w:eastAsiaTheme="minorEastAsia" w:hAnsiTheme="minorHAnsi" w:cstheme="minorBidi"/>
          <w:noProof/>
          <w:sz w:val="22"/>
          <w:szCs w:val="22"/>
          <w:lang w:val="en-IN" w:eastAsia="en-IN"/>
        </w:rPr>
        <w:tab/>
      </w:r>
      <w:r w:rsidRPr="001815B3">
        <w:rPr>
          <w:noProof/>
          <w:lang w:val="en-US"/>
        </w:rPr>
        <w:t>General</w:t>
      </w:r>
      <w:r>
        <w:rPr>
          <w:noProof/>
        </w:rPr>
        <w:tab/>
      </w:r>
      <w:r>
        <w:rPr>
          <w:noProof/>
        </w:rPr>
        <w:fldChar w:fldCharType="begin"/>
      </w:r>
      <w:r>
        <w:rPr>
          <w:noProof/>
        </w:rPr>
        <w:instrText xml:space="preserve"> PAGEREF _Toc199335895 \h </w:instrText>
      </w:r>
      <w:r>
        <w:rPr>
          <w:noProof/>
        </w:rPr>
      </w:r>
      <w:r>
        <w:rPr>
          <w:noProof/>
        </w:rPr>
        <w:fldChar w:fldCharType="separate"/>
      </w:r>
      <w:r>
        <w:rPr>
          <w:noProof/>
        </w:rPr>
        <w:t>77</w:t>
      </w:r>
      <w:r>
        <w:rPr>
          <w:noProof/>
        </w:rPr>
        <w:fldChar w:fldCharType="end"/>
      </w:r>
    </w:p>
    <w:p w14:paraId="470F4291" w14:textId="17DC255C"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7.2</w:t>
      </w:r>
      <w:r>
        <w:rPr>
          <w:rFonts w:asciiTheme="minorHAnsi" w:eastAsiaTheme="minorEastAsia" w:hAnsiTheme="minorHAnsi" w:cstheme="minorBidi"/>
          <w:noProof/>
          <w:sz w:val="22"/>
          <w:szCs w:val="22"/>
          <w:lang w:val="en-IN" w:eastAsia="en-IN"/>
        </w:rPr>
        <w:tab/>
      </w:r>
      <w:r w:rsidRPr="001815B3">
        <w:rPr>
          <w:noProof/>
          <w:lang w:val="en-US"/>
        </w:rPr>
        <w:t>Data Types</w:t>
      </w:r>
      <w:r>
        <w:rPr>
          <w:noProof/>
        </w:rPr>
        <w:tab/>
      </w:r>
      <w:r>
        <w:rPr>
          <w:noProof/>
        </w:rPr>
        <w:fldChar w:fldCharType="begin"/>
      </w:r>
      <w:r>
        <w:rPr>
          <w:noProof/>
        </w:rPr>
        <w:instrText xml:space="preserve"> PAGEREF _Toc199335896 \h </w:instrText>
      </w:r>
      <w:r>
        <w:rPr>
          <w:noProof/>
        </w:rPr>
      </w:r>
      <w:r>
        <w:rPr>
          <w:noProof/>
        </w:rPr>
        <w:fldChar w:fldCharType="separate"/>
      </w:r>
      <w:r>
        <w:rPr>
          <w:noProof/>
        </w:rPr>
        <w:t>77</w:t>
      </w:r>
      <w:r>
        <w:rPr>
          <w:noProof/>
        </w:rPr>
        <w:fldChar w:fldCharType="end"/>
      </w:r>
    </w:p>
    <w:p w14:paraId="2F7987EC" w14:textId="40BF57CD"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7.2.1</w:t>
      </w:r>
      <w:r>
        <w:rPr>
          <w:rFonts w:asciiTheme="minorHAnsi" w:eastAsiaTheme="minorEastAsia" w:hAnsiTheme="minorHAnsi" w:cstheme="minorBidi"/>
          <w:noProof/>
          <w:sz w:val="22"/>
          <w:szCs w:val="22"/>
          <w:lang w:val="en-IN" w:eastAsia="en-IN"/>
        </w:rPr>
        <w:tab/>
      </w:r>
      <w:r w:rsidRPr="001815B3">
        <w:rPr>
          <w:noProof/>
          <w:lang w:val="en-US"/>
        </w:rPr>
        <w:t>General</w:t>
      </w:r>
      <w:r>
        <w:rPr>
          <w:noProof/>
        </w:rPr>
        <w:tab/>
      </w:r>
      <w:r>
        <w:rPr>
          <w:noProof/>
        </w:rPr>
        <w:fldChar w:fldCharType="begin"/>
      </w:r>
      <w:r>
        <w:rPr>
          <w:noProof/>
        </w:rPr>
        <w:instrText xml:space="preserve"> PAGEREF _Toc199335897 \h </w:instrText>
      </w:r>
      <w:r>
        <w:rPr>
          <w:noProof/>
        </w:rPr>
      </w:r>
      <w:r>
        <w:rPr>
          <w:noProof/>
        </w:rPr>
        <w:fldChar w:fldCharType="separate"/>
      </w:r>
      <w:r>
        <w:rPr>
          <w:noProof/>
        </w:rPr>
        <w:t>77</w:t>
      </w:r>
      <w:r>
        <w:rPr>
          <w:noProof/>
        </w:rPr>
        <w:fldChar w:fldCharType="end"/>
      </w:r>
    </w:p>
    <w:p w14:paraId="64603B01" w14:textId="16AA3B3A"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7.2.2</w:t>
      </w:r>
      <w:r>
        <w:rPr>
          <w:rFonts w:asciiTheme="minorHAnsi" w:eastAsiaTheme="minorEastAsia" w:hAnsiTheme="minorHAnsi" w:cstheme="minorBidi"/>
          <w:noProof/>
          <w:sz w:val="22"/>
          <w:szCs w:val="22"/>
          <w:lang w:val="en-IN" w:eastAsia="en-IN"/>
        </w:rPr>
        <w:tab/>
      </w:r>
      <w:r w:rsidRPr="001815B3">
        <w:rPr>
          <w:noProof/>
          <w:lang w:val="en-US"/>
        </w:rPr>
        <w:t>Referenced structured data types</w:t>
      </w:r>
      <w:r>
        <w:rPr>
          <w:noProof/>
        </w:rPr>
        <w:tab/>
      </w:r>
      <w:r>
        <w:rPr>
          <w:noProof/>
        </w:rPr>
        <w:fldChar w:fldCharType="begin"/>
      </w:r>
      <w:r>
        <w:rPr>
          <w:noProof/>
        </w:rPr>
        <w:instrText xml:space="preserve"> PAGEREF _Toc199335898 \h </w:instrText>
      </w:r>
      <w:r>
        <w:rPr>
          <w:noProof/>
        </w:rPr>
      </w:r>
      <w:r>
        <w:rPr>
          <w:noProof/>
        </w:rPr>
        <w:fldChar w:fldCharType="separate"/>
      </w:r>
      <w:r>
        <w:rPr>
          <w:noProof/>
        </w:rPr>
        <w:t>78</w:t>
      </w:r>
      <w:r>
        <w:rPr>
          <w:noProof/>
        </w:rPr>
        <w:fldChar w:fldCharType="end"/>
      </w:r>
    </w:p>
    <w:p w14:paraId="5AC48023" w14:textId="72A2717C"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7.2.3</w:t>
      </w:r>
      <w:r>
        <w:rPr>
          <w:rFonts w:asciiTheme="minorHAnsi" w:eastAsiaTheme="minorEastAsia" w:hAnsiTheme="minorHAnsi" w:cstheme="minorBidi"/>
          <w:noProof/>
          <w:sz w:val="22"/>
          <w:szCs w:val="22"/>
          <w:lang w:val="en-IN" w:eastAsia="en-IN"/>
        </w:rPr>
        <w:tab/>
      </w:r>
      <w:r w:rsidRPr="001815B3">
        <w:rPr>
          <w:noProof/>
          <w:lang w:val="en-US"/>
        </w:rPr>
        <w:t>Referenced simple data types and enumerations</w:t>
      </w:r>
      <w:r>
        <w:rPr>
          <w:noProof/>
        </w:rPr>
        <w:tab/>
      </w:r>
      <w:r>
        <w:rPr>
          <w:noProof/>
        </w:rPr>
        <w:fldChar w:fldCharType="begin"/>
      </w:r>
      <w:r>
        <w:rPr>
          <w:noProof/>
        </w:rPr>
        <w:instrText xml:space="preserve"> PAGEREF _Toc199335899 \h </w:instrText>
      </w:r>
      <w:r>
        <w:rPr>
          <w:noProof/>
        </w:rPr>
      </w:r>
      <w:r>
        <w:rPr>
          <w:noProof/>
        </w:rPr>
        <w:fldChar w:fldCharType="separate"/>
      </w:r>
      <w:r>
        <w:rPr>
          <w:noProof/>
        </w:rPr>
        <w:t>78</w:t>
      </w:r>
      <w:r>
        <w:rPr>
          <w:noProof/>
        </w:rPr>
        <w:fldChar w:fldCharType="end"/>
      </w:r>
    </w:p>
    <w:p w14:paraId="3F749256" w14:textId="35147A81"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7.3</w:t>
      </w:r>
      <w:r>
        <w:rPr>
          <w:rFonts w:asciiTheme="minorHAnsi" w:eastAsiaTheme="minorEastAsia" w:hAnsiTheme="minorHAnsi" w:cstheme="minorBidi"/>
          <w:noProof/>
          <w:sz w:val="22"/>
          <w:szCs w:val="22"/>
          <w:lang w:val="en-IN" w:eastAsia="en-IN"/>
        </w:rPr>
        <w:tab/>
      </w:r>
      <w:r w:rsidRPr="001815B3">
        <w:rPr>
          <w:noProof/>
          <w:lang w:val="en-US"/>
        </w:rPr>
        <w:t>Usage of HTTP</w:t>
      </w:r>
      <w:r>
        <w:rPr>
          <w:noProof/>
        </w:rPr>
        <w:tab/>
      </w:r>
      <w:r>
        <w:rPr>
          <w:noProof/>
        </w:rPr>
        <w:fldChar w:fldCharType="begin"/>
      </w:r>
      <w:r>
        <w:rPr>
          <w:noProof/>
        </w:rPr>
        <w:instrText xml:space="preserve"> PAGEREF _Toc199335900 \h </w:instrText>
      </w:r>
      <w:r>
        <w:rPr>
          <w:noProof/>
        </w:rPr>
      </w:r>
      <w:r>
        <w:rPr>
          <w:noProof/>
        </w:rPr>
        <w:fldChar w:fldCharType="separate"/>
      </w:r>
      <w:r>
        <w:rPr>
          <w:noProof/>
        </w:rPr>
        <w:t>78</w:t>
      </w:r>
      <w:r>
        <w:rPr>
          <w:noProof/>
        </w:rPr>
        <w:fldChar w:fldCharType="end"/>
      </w:r>
    </w:p>
    <w:p w14:paraId="761EBBFD" w14:textId="14BC281C"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7.4</w:t>
      </w:r>
      <w:r>
        <w:rPr>
          <w:rFonts w:asciiTheme="minorHAnsi" w:eastAsiaTheme="minorEastAsia" w:hAnsiTheme="minorHAnsi" w:cstheme="minorBidi"/>
          <w:noProof/>
          <w:sz w:val="22"/>
          <w:szCs w:val="22"/>
          <w:lang w:val="en-IN" w:eastAsia="en-IN"/>
        </w:rPr>
        <w:tab/>
      </w:r>
      <w:r w:rsidRPr="001815B3">
        <w:rPr>
          <w:noProof/>
          <w:lang w:val="en-US"/>
        </w:rPr>
        <w:t>Content type</w:t>
      </w:r>
      <w:r>
        <w:rPr>
          <w:noProof/>
        </w:rPr>
        <w:tab/>
      </w:r>
      <w:r>
        <w:rPr>
          <w:noProof/>
        </w:rPr>
        <w:fldChar w:fldCharType="begin"/>
      </w:r>
      <w:r>
        <w:rPr>
          <w:noProof/>
        </w:rPr>
        <w:instrText xml:space="preserve"> PAGEREF _Toc199335901 \h </w:instrText>
      </w:r>
      <w:r>
        <w:rPr>
          <w:noProof/>
        </w:rPr>
      </w:r>
      <w:r>
        <w:rPr>
          <w:noProof/>
        </w:rPr>
        <w:fldChar w:fldCharType="separate"/>
      </w:r>
      <w:r>
        <w:rPr>
          <w:noProof/>
        </w:rPr>
        <w:t>78</w:t>
      </w:r>
      <w:r>
        <w:rPr>
          <w:noProof/>
        </w:rPr>
        <w:fldChar w:fldCharType="end"/>
      </w:r>
    </w:p>
    <w:p w14:paraId="141ED572" w14:textId="7D592EB2"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7.5</w:t>
      </w:r>
      <w:r>
        <w:rPr>
          <w:rFonts w:asciiTheme="minorHAnsi" w:eastAsiaTheme="minorEastAsia" w:hAnsiTheme="minorHAnsi" w:cstheme="minorBidi"/>
          <w:noProof/>
          <w:sz w:val="22"/>
          <w:szCs w:val="22"/>
          <w:lang w:val="en-IN" w:eastAsia="en-IN"/>
        </w:rPr>
        <w:tab/>
      </w:r>
      <w:r w:rsidRPr="001815B3">
        <w:rPr>
          <w:noProof/>
          <w:lang w:val="en-US"/>
        </w:rPr>
        <w:t>URI structure</w:t>
      </w:r>
      <w:r>
        <w:rPr>
          <w:noProof/>
        </w:rPr>
        <w:tab/>
      </w:r>
      <w:r>
        <w:rPr>
          <w:noProof/>
        </w:rPr>
        <w:fldChar w:fldCharType="begin"/>
      </w:r>
      <w:r>
        <w:rPr>
          <w:noProof/>
        </w:rPr>
        <w:instrText xml:space="preserve"> PAGEREF _Toc199335902 \h </w:instrText>
      </w:r>
      <w:r>
        <w:rPr>
          <w:noProof/>
        </w:rPr>
      </w:r>
      <w:r>
        <w:rPr>
          <w:noProof/>
        </w:rPr>
        <w:fldChar w:fldCharType="separate"/>
      </w:r>
      <w:r>
        <w:rPr>
          <w:noProof/>
        </w:rPr>
        <w:t>78</w:t>
      </w:r>
      <w:r>
        <w:rPr>
          <w:noProof/>
        </w:rPr>
        <w:fldChar w:fldCharType="end"/>
      </w:r>
    </w:p>
    <w:p w14:paraId="7DEF25B1" w14:textId="5B1DFC6A" w:rsidR="008110D0" w:rsidRDefault="008110D0">
      <w:pPr>
        <w:pStyle w:val="TOC3"/>
        <w:rPr>
          <w:rFonts w:asciiTheme="minorHAnsi" w:eastAsiaTheme="minorEastAsia" w:hAnsiTheme="minorHAnsi" w:cstheme="minorBidi"/>
          <w:noProof/>
          <w:sz w:val="22"/>
          <w:szCs w:val="22"/>
          <w:lang w:val="en-IN" w:eastAsia="en-IN"/>
        </w:rPr>
      </w:pPr>
      <w:r w:rsidRPr="001815B3">
        <w:rPr>
          <w:noProof/>
          <w:lang w:val="en-US"/>
        </w:rPr>
        <w:t>7.5.1</w:t>
      </w:r>
      <w:r>
        <w:rPr>
          <w:rFonts w:asciiTheme="minorHAnsi" w:eastAsiaTheme="minorEastAsia" w:hAnsiTheme="minorHAnsi" w:cstheme="minorBidi"/>
          <w:noProof/>
          <w:sz w:val="22"/>
          <w:szCs w:val="22"/>
          <w:lang w:val="en-IN" w:eastAsia="en-IN"/>
        </w:rPr>
        <w:tab/>
      </w:r>
      <w:r w:rsidRPr="001815B3">
        <w:rPr>
          <w:noProof/>
          <w:lang w:val="en-US"/>
        </w:rPr>
        <w:t>Resource URI structure</w:t>
      </w:r>
      <w:r>
        <w:rPr>
          <w:noProof/>
        </w:rPr>
        <w:tab/>
      </w:r>
      <w:r>
        <w:rPr>
          <w:noProof/>
        </w:rPr>
        <w:fldChar w:fldCharType="begin"/>
      </w:r>
      <w:r>
        <w:rPr>
          <w:noProof/>
        </w:rPr>
        <w:instrText xml:space="preserve"> PAGEREF _Toc199335903 \h </w:instrText>
      </w:r>
      <w:r>
        <w:rPr>
          <w:noProof/>
        </w:rPr>
      </w:r>
      <w:r>
        <w:rPr>
          <w:noProof/>
        </w:rPr>
        <w:fldChar w:fldCharType="separate"/>
      </w:r>
      <w:r>
        <w:rPr>
          <w:noProof/>
        </w:rPr>
        <w:t>78</w:t>
      </w:r>
      <w:r>
        <w:rPr>
          <w:noProof/>
        </w:rPr>
        <w:fldChar w:fldCharType="end"/>
      </w:r>
    </w:p>
    <w:p w14:paraId="5A85E8BE" w14:textId="60848D62" w:rsidR="008110D0" w:rsidRDefault="008110D0">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_Toc199335904 \h </w:instrText>
      </w:r>
      <w:r>
        <w:rPr>
          <w:noProof/>
        </w:rPr>
      </w:r>
      <w:r>
        <w:rPr>
          <w:noProof/>
        </w:rPr>
        <w:fldChar w:fldCharType="separate"/>
      </w:r>
      <w:r>
        <w:rPr>
          <w:noProof/>
        </w:rPr>
        <w:t>79</w:t>
      </w:r>
      <w:r>
        <w:rPr>
          <w:noProof/>
        </w:rPr>
        <w:fldChar w:fldCharType="end"/>
      </w:r>
    </w:p>
    <w:p w14:paraId="5E3E9B29" w14:textId="4ED59D92"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7.6</w:t>
      </w:r>
      <w:r>
        <w:rPr>
          <w:rFonts w:asciiTheme="minorHAnsi" w:eastAsiaTheme="minorEastAsia" w:hAnsiTheme="minorHAnsi" w:cstheme="minorBidi"/>
          <w:noProof/>
          <w:sz w:val="22"/>
          <w:szCs w:val="22"/>
          <w:lang w:val="en-IN" w:eastAsia="en-IN"/>
        </w:rPr>
        <w:tab/>
      </w:r>
      <w:r w:rsidRPr="001815B3">
        <w:rPr>
          <w:noProof/>
          <w:lang w:val="en-US"/>
        </w:rPr>
        <w:t>Notifications</w:t>
      </w:r>
      <w:r>
        <w:rPr>
          <w:noProof/>
        </w:rPr>
        <w:tab/>
      </w:r>
      <w:r>
        <w:rPr>
          <w:noProof/>
        </w:rPr>
        <w:fldChar w:fldCharType="begin"/>
      </w:r>
      <w:r>
        <w:rPr>
          <w:noProof/>
        </w:rPr>
        <w:instrText xml:space="preserve"> PAGEREF _Toc199335905 \h </w:instrText>
      </w:r>
      <w:r>
        <w:rPr>
          <w:noProof/>
        </w:rPr>
      </w:r>
      <w:r>
        <w:rPr>
          <w:noProof/>
        </w:rPr>
        <w:fldChar w:fldCharType="separate"/>
      </w:r>
      <w:r>
        <w:rPr>
          <w:noProof/>
        </w:rPr>
        <w:t>79</w:t>
      </w:r>
      <w:r>
        <w:rPr>
          <w:noProof/>
        </w:rPr>
        <w:fldChar w:fldCharType="end"/>
      </w:r>
    </w:p>
    <w:p w14:paraId="22D36171" w14:textId="609A6D69"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7.7</w:t>
      </w:r>
      <w:r>
        <w:rPr>
          <w:rFonts w:asciiTheme="minorHAnsi" w:eastAsiaTheme="minorEastAsia" w:hAnsiTheme="minorHAnsi" w:cstheme="minorBidi"/>
          <w:noProof/>
          <w:sz w:val="22"/>
          <w:szCs w:val="22"/>
          <w:lang w:val="en-IN" w:eastAsia="en-IN"/>
        </w:rPr>
        <w:tab/>
      </w:r>
      <w:r w:rsidRPr="001815B3">
        <w:rPr>
          <w:noProof/>
          <w:lang w:val="en-US"/>
        </w:rPr>
        <w:t>Error handling</w:t>
      </w:r>
      <w:r>
        <w:rPr>
          <w:noProof/>
        </w:rPr>
        <w:tab/>
      </w:r>
      <w:r>
        <w:rPr>
          <w:noProof/>
        </w:rPr>
        <w:fldChar w:fldCharType="begin"/>
      </w:r>
      <w:r>
        <w:rPr>
          <w:noProof/>
        </w:rPr>
        <w:instrText xml:space="preserve"> PAGEREF _Toc199335906 \h </w:instrText>
      </w:r>
      <w:r>
        <w:rPr>
          <w:noProof/>
        </w:rPr>
      </w:r>
      <w:r>
        <w:rPr>
          <w:noProof/>
        </w:rPr>
        <w:fldChar w:fldCharType="separate"/>
      </w:r>
      <w:r>
        <w:rPr>
          <w:noProof/>
        </w:rPr>
        <w:t>79</w:t>
      </w:r>
      <w:r>
        <w:rPr>
          <w:noProof/>
        </w:rPr>
        <w:fldChar w:fldCharType="end"/>
      </w:r>
    </w:p>
    <w:p w14:paraId="224DF4F5" w14:textId="637DE684"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7.8</w:t>
      </w:r>
      <w:r>
        <w:rPr>
          <w:rFonts w:asciiTheme="minorHAnsi" w:eastAsiaTheme="minorEastAsia" w:hAnsiTheme="minorHAnsi" w:cstheme="minorBidi"/>
          <w:noProof/>
          <w:sz w:val="22"/>
          <w:szCs w:val="22"/>
          <w:lang w:val="en-IN" w:eastAsia="en-IN"/>
        </w:rPr>
        <w:tab/>
      </w:r>
      <w:r w:rsidRPr="001815B3">
        <w:rPr>
          <w:noProof/>
          <w:lang w:val="en-US"/>
        </w:rPr>
        <w:t>Feature negotiation</w:t>
      </w:r>
      <w:r>
        <w:rPr>
          <w:noProof/>
        </w:rPr>
        <w:tab/>
      </w:r>
      <w:r>
        <w:rPr>
          <w:noProof/>
        </w:rPr>
        <w:fldChar w:fldCharType="begin"/>
      </w:r>
      <w:r>
        <w:rPr>
          <w:noProof/>
        </w:rPr>
        <w:instrText xml:space="preserve"> PAGEREF _Toc199335907 \h </w:instrText>
      </w:r>
      <w:r>
        <w:rPr>
          <w:noProof/>
        </w:rPr>
      </w:r>
      <w:r>
        <w:rPr>
          <w:noProof/>
        </w:rPr>
        <w:fldChar w:fldCharType="separate"/>
      </w:r>
      <w:r>
        <w:rPr>
          <w:noProof/>
        </w:rPr>
        <w:t>79</w:t>
      </w:r>
      <w:r>
        <w:rPr>
          <w:noProof/>
        </w:rPr>
        <w:fldChar w:fldCharType="end"/>
      </w:r>
    </w:p>
    <w:p w14:paraId="23BB2ABB" w14:textId="230DC60B"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7.9</w:t>
      </w:r>
      <w:r>
        <w:rPr>
          <w:rFonts w:asciiTheme="minorHAnsi" w:eastAsiaTheme="minorEastAsia" w:hAnsiTheme="minorHAnsi" w:cstheme="minorBidi"/>
          <w:noProof/>
          <w:sz w:val="22"/>
          <w:szCs w:val="22"/>
          <w:lang w:val="en-IN" w:eastAsia="en-IN"/>
        </w:rPr>
        <w:tab/>
      </w:r>
      <w:r w:rsidRPr="001815B3">
        <w:rPr>
          <w:noProof/>
          <w:lang w:val="en-US"/>
        </w:rPr>
        <w:t>HTTP headers</w:t>
      </w:r>
      <w:r>
        <w:rPr>
          <w:noProof/>
        </w:rPr>
        <w:tab/>
      </w:r>
      <w:r>
        <w:rPr>
          <w:noProof/>
        </w:rPr>
        <w:fldChar w:fldCharType="begin"/>
      </w:r>
      <w:r>
        <w:rPr>
          <w:noProof/>
        </w:rPr>
        <w:instrText xml:space="preserve"> PAGEREF _Toc199335908 \h </w:instrText>
      </w:r>
      <w:r>
        <w:rPr>
          <w:noProof/>
        </w:rPr>
      </w:r>
      <w:r>
        <w:rPr>
          <w:noProof/>
        </w:rPr>
        <w:fldChar w:fldCharType="separate"/>
      </w:r>
      <w:r>
        <w:rPr>
          <w:noProof/>
        </w:rPr>
        <w:t>79</w:t>
      </w:r>
      <w:r>
        <w:rPr>
          <w:noProof/>
        </w:rPr>
        <w:fldChar w:fldCharType="end"/>
      </w:r>
    </w:p>
    <w:p w14:paraId="5E630599" w14:textId="739B37A4" w:rsidR="008110D0" w:rsidRDefault="008110D0">
      <w:pPr>
        <w:pStyle w:val="TOC2"/>
        <w:rPr>
          <w:rFonts w:asciiTheme="minorHAnsi" w:eastAsiaTheme="minorEastAsia" w:hAnsiTheme="minorHAnsi" w:cstheme="minorBidi"/>
          <w:noProof/>
          <w:sz w:val="22"/>
          <w:szCs w:val="22"/>
          <w:lang w:val="en-IN" w:eastAsia="en-IN"/>
        </w:rPr>
      </w:pPr>
      <w:r w:rsidRPr="001815B3">
        <w:rPr>
          <w:noProof/>
          <w:lang w:val="en-US"/>
        </w:rPr>
        <w:t>7.10</w:t>
      </w:r>
      <w:r>
        <w:rPr>
          <w:rFonts w:asciiTheme="minorHAnsi" w:eastAsiaTheme="minorEastAsia" w:hAnsiTheme="minorHAnsi" w:cstheme="minorBidi"/>
          <w:noProof/>
          <w:sz w:val="22"/>
          <w:szCs w:val="22"/>
          <w:lang w:val="en-IN" w:eastAsia="en-IN"/>
        </w:rPr>
        <w:tab/>
      </w:r>
      <w:r w:rsidRPr="001815B3">
        <w:rPr>
          <w:noProof/>
          <w:lang w:val="en-US"/>
        </w:rPr>
        <w:t>Conventions for Open API specification files</w:t>
      </w:r>
      <w:r>
        <w:rPr>
          <w:noProof/>
        </w:rPr>
        <w:tab/>
      </w:r>
      <w:r>
        <w:rPr>
          <w:noProof/>
        </w:rPr>
        <w:fldChar w:fldCharType="begin"/>
      </w:r>
      <w:r>
        <w:rPr>
          <w:noProof/>
        </w:rPr>
        <w:instrText xml:space="preserve"> PAGEREF _Toc199335909 \h </w:instrText>
      </w:r>
      <w:r>
        <w:rPr>
          <w:noProof/>
        </w:rPr>
      </w:r>
      <w:r>
        <w:rPr>
          <w:noProof/>
        </w:rPr>
        <w:fldChar w:fldCharType="separate"/>
      </w:r>
      <w:r>
        <w:rPr>
          <w:noProof/>
        </w:rPr>
        <w:t>80</w:t>
      </w:r>
      <w:r>
        <w:rPr>
          <w:noProof/>
        </w:rPr>
        <w:fldChar w:fldCharType="end"/>
      </w:r>
    </w:p>
    <w:p w14:paraId="17DAAB3B" w14:textId="7919735A" w:rsidR="008110D0" w:rsidRDefault="008110D0">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_Toc199335910 \h </w:instrText>
      </w:r>
      <w:r>
        <w:rPr>
          <w:noProof/>
        </w:rPr>
      </w:r>
      <w:r>
        <w:rPr>
          <w:noProof/>
        </w:rPr>
        <w:fldChar w:fldCharType="separate"/>
      </w:r>
      <w:r>
        <w:rPr>
          <w:noProof/>
        </w:rPr>
        <w:t>80</w:t>
      </w:r>
      <w:r>
        <w:rPr>
          <w:noProof/>
        </w:rPr>
        <w:fldChar w:fldCharType="end"/>
      </w:r>
    </w:p>
    <w:p w14:paraId="3AE7B872" w14:textId="717E1F44" w:rsidR="008110D0" w:rsidRDefault="008110D0">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_Toc199335911 \h </w:instrText>
      </w:r>
      <w:r>
        <w:rPr>
          <w:noProof/>
        </w:rPr>
      </w:r>
      <w:r>
        <w:rPr>
          <w:noProof/>
        </w:rPr>
        <w:fldChar w:fldCharType="separate"/>
      </w:r>
      <w:r>
        <w:rPr>
          <w:noProof/>
        </w:rPr>
        <w:t>80</w:t>
      </w:r>
      <w:r>
        <w:rPr>
          <w:noProof/>
        </w:rPr>
        <w:fldChar w:fldCharType="end"/>
      </w:r>
    </w:p>
    <w:p w14:paraId="669BC83A" w14:textId="64ADC18D" w:rsidR="008110D0" w:rsidRDefault="008110D0">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_Toc199335912 \h </w:instrText>
      </w:r>
      <w:r>
        <w:rPr>
          <w:noProof/>
        </w:rPr>
      </w:r>
      <w:r>
        <w:rPr>
          <w:noProof/>
        </w:rPr>
        <w:fldChar w:fldCharType="separate"/>
      </w:r>
      <w:r>
        <w:rPr>
          <w:noProof/>
        </w:rPr>
        <w:t>80</w:t>
      </w:r>
      <w:r>
        <w:rPr>
          <w:noProof/>
        </w:rPr>
        <w:fldChar w:fldCharType="end"/>
      </w:r>
    </w:p>
    <w:p w14:paraId="015D389C" w14:textId="039A2EDC" w:rsidR="008110D0" w:rsidRDefault="008110D0">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_Toc199335913 \h </w:instrText>
      </w:r>
      <w:r>
        <w:rPr>
          <w:noProof/>
        </w:rPr>
      </w:r>
      <w:r>
        <w:rPr>
          <w:noProof/>
        </w:rPr>
        <w:fldChar w:fldCharType="separate"/>
      </w:r>
      <w:r>
        <w:rPr>
          <w:noProof/>
        </w:rPr>
        <w:t>80</w:t>
      </w:r>
      <w:r>
        <w:rPr>
          <w:noProof/>
        </w:rPr>
        <w:fldChar w:fldCharType="end"/>
      </w:r>
    </w:p>
    <w:p w14:paraId="70515C7C" w14:textId="2BCAE0D0" w:rsidR="008110D0" w:rsidRDefault="008110D0">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_Toc199335914 \h </w:instrText>
      </w:r>
      <w:r>
        <w:rPr>
          <w:noProof/>
        </w:rPr>
      </w:r>
      <w:r>
        <w:rPr>
          <w:noProof/>
        </w:rPr>
        <w:fldChar w:fldCharType="separate"/>
      </w:r>
      <w:r>
        <w:rPr>
          <w:noProof/>
        </w:rPr>
        <w:t>80</w:t>
      </w:r>
      <w:r>
        <w:rPr>
          <w:noProof/>
        </w:rPr>
        <w:fldChar w:fldCharType="end"/>
      </w:r>
    </w:p>
    <w:p w14:paraId="7C55FA81" w14:textId="5FC868FD" w:rsidR="008110D0" w:rsidRDefault="008110D0">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_Toc199335915 \h </w:instrText>
      </w:r>
      <w:r>
        <w:rPr>
          <w:noProof/>
        </w:rPr>
      </w:r>
      <w:r>
        <w:rPr>
          <w:noProof/>
        </w:rPr>
        <w:fldChar w:fldCharType="separate"/>
      </w:r>
      <w:r>
        <w:rPr>
          <w:noProof/>
        </w:rPr>
        <w:t>81</w:t>
      </w:r>
      <w:r>
        <w:rPr>
          <w:noProof/>
        </w:rPr>
        <w:fldChar w:fldCharType="end"/>
      </w:r>
    </w:p>
    <w:p w14:paraId="09781D2E" w14:textId="629879D3" w:rsidR="008110D0" w:rsidRDefault="008110D0">
      <w:pPr>
        <w:pStyle w:val="TOC5"/>
        <w:rPr>
          <w:rFonts w:asciiTheme="minorHAnsi" w:eastAsiaTheme="minorEastAsia" w:hAnsiTheme="minorHAnsi" w:cstheme="minorBidi"/>
          <w:noProof/>
          <w:sz w:val="22"/>
          <w:szCs w:val="22"/>
          <w:lang w:val="en-IN" w:eastAsia="en-IN"/>
        </w:rPr>
      </w:pPr>
      <w:r w:rsidRPr="001815B3">
        <w:rPr>
          <w:noProof/>
          <w:lang w:val="en-US" w:eastAsia="zh-CN"/>
        </w:rPr>
        <w:t>8.1.2.2.1</w:t>
      </w:r>
      <w:r>
        <w:rPr>
          <w:rFonts w:asciiTheme="minorHAnsi" w:eastAsiaTheme="minorEastAsia" w:hAnsiTheme="minorHAnsi" w:cstheme="minorBidi"/>
          <w:noProof/>
          <w:sz w:val="22"/>
          <w:szCs w:val="22"/>
          <w:lang w:val="en-IN" w:eastAsia="en-IN"/>
        </w:rPr>
        <w:tab/>
      </w:r>
      <w:r w:rsidRPr="001815B3">
        <w:rPr>
          <w:noProof/>
          <w:lang w:val="en-US" w:eastAsia="zh-CN"/>
        </w:rPr>
        <w:t>Description</w:t>
      </w:r>
      <w:r>
        <w:rPr>
          <w:noProof/>
        </w:rPr>
        <w:tab/>
      </w:r>
      <w:r>
        <w:rPr>
          <w:noProof/>
        </w:rPr>
        <w:fldChar w:fldCharType="begin"/>
      </w:r>
      <w:r>
        <w:rPr>
          <w:noProof/>
        </w:rPr>
        <w:instrText xml:space="preserve"> PAGEREF _Toc199335916 \h </w:instrText>
      </w:r>
      <w:r>
        <w:rPr>
          <w:noProof/>
        </w:rPr>
      </w:r>
      <w:r>
        <w:rPr>
          <w:noProof/>
        </w:rPr>
        <w:fldChar w:fldCharType="separate"/>
      </w:r>
      <w:r>
        <w:rPr>
          <w:noProof/>
        </w:rPr>
        <w:t>81</w:t>
      </w:r>
      <w:r>
        <w:rPr>
          <w:noProof/>
        </w:rPr>
        <w:fldChar w:fldCharType="end"/>
      </w:r>
    </w:p>
    <w:p w14:paraId="600419FE" w14:textId="3A4975C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_Toc199335917 \h </w:instrText>
      </w:r>
      <w:r>
        <w:rPr>
          <w:noProof/>
        </w:rPr>
      </w:r>
      <w:r>
        <w:rPr>
          <w:noProof/>
        </w:rPr>
        <w:fldChar w:fldCharType="separate"/>
      </w:r>
      <w:r>
        <w:rPr>
          <w:noProof/>
        </w:rPr>
        <w:t>81</w:t>
      </w:r>
      <w:r>
        <w:rPr>
          <w:noProof/>
        </w:rPr>
        <w:fldChar w:fldCharType="end"/>
      </w:r>
    </w:p>
    <w:p w14:paraId="18660C87" w14:textId="5A7EC86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_Toc199335918 \h </w:instrText>
      </w:r>
      <w:r>
        <w:rPr>
          <w:noProof/>
        </w:rPr>
      </w:r>
      <w:r>
        <w:rPr>
          <w:noProof/>
        </w:rPr>
        <w:fldChar w:fldCharType="separate"/>
      </w:r>
      <w:r>
        <w:rPr>
          <w:noProof/>
        </w:rPr>
        <w:t>81</w:t>
      </w:r>
      <w:r>
        <w:rPr>
          <w:noProof/>
        </w:rPr>
        <w:fldChar w:fldCharType="end"/>
      </w:r>
    </w:p>
    <w:p w14:paraId="1DFB560F" w14:textId="0D5D079D"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_Toc199335919 \h </w:instrText>
      </w:r>
      <w:r>
        <w:rPr>
          <w:noProof/>
        </w:rPr>
      </w:r>
      <w:r>
        <w:rPr>
          <w:noProof/>
        </w:rPr>
        <w:fldChar w:fldCharType="separate"/>
      </w:r>
      <w:r>
        <w:rPr>
          <w:noProof/>
        </w:rPr>
        <w:t>81</w:t>
      </w:r>
      <w:r>
        <w:rPr>
          <w:noProof/>
        </w:rPr>
        <w:fldChar w:fldCharType="end"/>
      </w:r>
    </w:p>
    <w:p w14:paraId="4E214E12" w14:textId="1155BD9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_Toc199335920 \h </w:instrText>
      </w:r>
      <w:r>
        <w:rPr>
          <w:noProof/>
        </w:rPr>
      </w:r>
      <w:r>
        <w:rPr>
          <w:noProof/>
        </w:rPr>
        <w:fldChar w:fldCharType="separate"/>
      </w:r>
      <w:r>
        <w:rPr>
          <w:noProof/>
        </w:rPr>
        <w:t>82</w:t>
      </w:r>
      <w:r>
        <w:rPr>
          <w:noProof/>
        </w:rPr>
        <w:fldChar w:fldCharType="end"/>
      </w:r>
    </w:p>
    <w:p w14:paraId="6EBCF376" w14:textId="0E2EAAC8" w:rsidR="008110D0" w:rsidRDefault="008110D0">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_Toc199335921 \h </w:instrText>
      </w:r>
      <w:r>
        <w:rPr>
          <w:noProof/>
        </w:rPr>
      </w:r>
      <w:r>
        <w:rPr>
          <w:noProof/>
        </w:rPr>
        <w:fldChar w:fldCharType="separate"/>
      </w:r>
      <w:r>
        <w:rPr>
          <w:noProof/>
        </w:rPr>
        <w:t>82</w:t>
      </w:r>
      <w:r>
        <w:rPr>
          <w:noProof/>
        </w:rPr>
        <w:fldChar w:fldCharType="end"/>
      </w:r>
    </w:p>
    <w:p w14:paraId="61D4D76C" w14:textId="654F5C1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_Toc199335922 \h </w:instrText>
      </w:r>
      <w:r>
        <w:rPr>
          <w:noProof/>
        </w:rPr>
      </w:r>
      <w:r>
        <w:rPr>
          <w:noProof/>
        </w:rPr>
        <w:fldChar w:fldCharType="separate"/>
      </w:r>
      <w:r>
        <w:rPr>
          <w:noProof/>
        </w:rPr>
        <w:t>82</w:t>
      </w:r>
      <w:r>
        <w:rPr>
          <w:noProof/>
        </w:rPr>
        <w:fldChar w:fldCharType="end"/>
      </w:r>
    </w:p>
    <w:p w14:paraId="3D593741" w14:textId="26D93F7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_Toc199335923 \h </w:instrText>
      </w:r>
      <w:r>
        <w:rPr>
          <w:noProof/>
        </w:rPr>
      </w:r>
      <w:r>
        <w:rPr>
          <w:noProof/>
        </w:rPr>
        <w:fldChar w:fldCharType="separate"/>
      </w:r>
      <w:r>
        <w:rPr>
          <w:noProof/>
        </w:rPr>
        <w:t>82</w:t>
      </w:r>
      <w:r>
        <w:rPr>
          <w:noProof/>
        </w:rPr>
        <w:fldChar w:fldCharType="end"/>
      </w:r>
    </w:p>
    <w:p w14:paraId="22A99D78" w14:textId="7645715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_Toc199335924 \h </w:instrText>
      </w:r>
      <w:r>
        <w:rPr>
          <w:noProof/>
        </w:rPr>
      </w:r>
      <w:r>
        <w:rPr>
          <w:noProof/>
        </w:rPr>
        <w:fldChar w:fldCharType="separate"/>
      </w:r>
      <w:r>
        <w:rPr>
          <w:noProof/>
        </w:rPr>
        <w:t>82</w:t>
      </w:r>
      <w:r>
        <w:rPr>
          <w:noProof/>
        </w:rPr>
        <w:fldChar w:fldCharType="end"/>
      </w:r>
    </w:p>
    <w:p w14:paraId="600ACACD" w14:textId="22330E2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_Toc199335925 \h </w:instrText>
      </w:r>
      <w:r>
        <w:rPr>
          <w:noProof/>
        </w:rPr>
      </w:r>
      <w:r>
        <w:rPr>
          <w:noProof/>
        </w:rPr>
        <w:fldChar w:fldCharType="separate"/>
      </w:r>
      <w:r>
        <w:rPr>
          <w:noProof/>
        </w:rPr>
        <w:t>82</w:t>
      </w:r>
      <w:r>
        <w:rPr>
          <w:noProof/>
        </w:rPr>
        <w:fldChar w:fldCharType="end"/>
      </w:r>
    </w:p>
    <w:p w14:paraId="1912FBE2" w14:textId="5EA661B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_Toc199335926 \h </w:instrText>
      </w:r>
      <w:r>
        <w:rPr>
          <w:noProof/>
        </w:rPr>
      </w:r>
      <w:r>
        <w:rPr>
          <w:noProof/>
        </w:rPr>
        <w:fldChar w:fldCharType="separate"/>
      </w:r>
      <w:r>
        <w:rPr>
          <w:noProof/>
        </w:rPr>
        <w:t>83</w:t>
      </w:r>
      <w:r>
        <w:rPr>
          <w:noProof/>
        </w:rPr>
        <w:fldChar w:fldCharType="end"/>
      </w:r>
    </w:p>
    <w:p w14:paraId="0855C5AD" w14:textId="7BA9833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_Toc199335927 \h </w:instrText>
      </w:r>
      <w:r>
        <w:rPr>
          <w:noProof/>
        </w:rPr>
      </w:r>
      <w:r>
        <w:rPr>
          <w:noProof/>
        </w:rPr>
        <w:fldChar w:fldCharType="separate"/>
      </w:r>
      <w:r>
        <w:rPr>
          <w:noProof/>
        </w:rPr>
        <w:t>84</w:t>
      </w:r>
      <w:r>
        <w:rPr>
          <w:noProof/>
        </w:rPr>
        <w:fldChar w:fldCharType="end"/>
      </w:r>
    </w:p>
    <w:p w14:paraId="5D8D36A4" w14:textId="762229B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_Toc199335928 \h </w:instrText>
      </w:r>
      <w:r>
        <w:rPr>
          <w:noProof/>
        </w:rPr>
      </w:r>
      <w:r>
        <w:rPr>
          <w:noProof/>
        </w:rPr>
        <w:fldChar w:fldCharType="separate"/>
      </w:r>
      <w:r>
        <w:rPr>
          <w:noProof/>
        </w:rPr>
        <w:t>85</w:t>
      </w:r>
      <w:r>
        <w:rPr>
          <w:noProof/>
        </w:rPr>
        <w:fldChar w:fldCharType="end"/>
      </w:r>
    </w:p>
    <w:p w14:paraId="0D7625A5" w14:textId="6F9B71F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_Toc199335929 \h </w:instrText>
      </w:r>
      <w:r>
        <w:rPr>
          <w:noProof/>
        </w:rPr>
      </w:r>
      <w:r>
        <w:rPr>
          <w:noProof/>
        </w:rPr>
        <w:fldChar w:fldCharType="separate"/>
      </w:r>
      <w:r>
        <w:rPr>
          <w:noProof/>
        </w:rPr>
        <w:t>86</w:t>
      </w:r>
      <w:r>
        <w:rPr>
          <w:noProof/>
        </w:rPr>
        <w:fldChar w:fldCharType="end"/>
      </w:r>
    </w:p>
    <w:p w14:paraId="088EEC48" w14:textId="005F2CEE" w:rsidR="008110D0" w:rsidRDefault="008110D0">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_Toc199335930 \h </w:instrText>
      </w:r>
      <w:r>
        <w:rPr>
          <w:noProof/>
        </w:rPr>
      </w:r>
      <w:r>
        <w:rPr>
          <w:noProof/>
        </w:rPr>
        <w:fldChar w:fldCharType="separate"/>
      </w:r>
      <w:r>
        <w:rPr>
          <w:noProof/>
        </w:rPr>
        <w:t>86</w:t>
      </w:r>
      <w:r>
        <w:rPr>
          <w:noProof/>
        </w:rPr>
        <w:fldChar w:fldCharType="end"/>
      </w:r>
    </w:p>
    <w:p w14:paraId="6E0B489D" w14:textId="6DA95AB3" w:rsidR="008110D0" w:rsidRDefault="008110D0">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_Toc199335931 \h </w:instrText>
      </w:r>
      <w:r>
        <w:rPr>
          <w:noProof/>
        </w:rPr>
      </w:r>
      <w:r>
        <w:rPr>
          <w:noProof/>
        </w:rPr>
        <w:fldChar w:fldCharType="separate"/>
      </w:r>
      <w:r>
        <w:rPr>
          <w:noProof/>
        </w:rPr>
        <w:t>87</w:t>
      </w:r>
      <w:r>
        <w:rPr>
          <w:noProof/>
        </w:rPr>
        <w:fldChar w:fldCharType="end"/>
      </w:r>
    </w:p>
    <w:p w14:paraId="41EDB3A9" w14:textId="3CA81326" w:rsidR="008110D0" w:rsidRDefault="008110D0">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_Toc199335932 \h </w:instrText>
      </w:r>
      <w:r>
        <w:rPr>
          <w:noProof/>
        </w:rPr>
      </w:r>
      <w:r>
        <w:rPr>
          <w:noProof/>
        </w:rPr>
        <w:fldChar w:fldCharType="separate"/>
      </w:r>
      <w:r>
        <w:rPr>
          <w:noProof/>
        </w:rPr>
        <w:t>87</w:t>
      </w:r>
      <w:r>
        <w:rPr>
          <w:noProof/>
        </w:rPr>
        <w:fldChar w:fldCharType="end"/>
      </w:r>
    </w:p>
    <w:p w14:paraId="5712215A" w14:textId="21C3D82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_Toc199335933 \h </w:instrText>
      </w:r>
      <w:r>
        <w:rPr>
          <w:noProof/>
        </w:rPr>
      </w:r>
      <w:r>
        <w:rPr>
          <w:noProof/>
        </w:rPr>
        <w:fldChar w:fldCharType="separate"/>
      </w:r>
      <w:r>
        <w:rPr>
          <w:noProof/>
        </w:rPr>
        <w:t>87</w:t>
      </w:r>
      <w:r>
        <w:rPr>
          <w:noProof/>
        </w:rPr>
        <w:fldChar w:fldCharType="end"/>
      </w:r>
    </w:p>
    <w:p w14:paraId="6D96540E" w14:textId="7EEEA70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_Toc199335934 \h </w:instrText>
      </w:r>
      <w:r>
        <w:rPr>
          <w:noProof/>
        </w:rPr>
      </w:r>
      <w:r>
        <w:rPr>
          <w:noProof/>
        </w:rPr>
        <w:fldChar w:fldCharType="separate"/>
      </w:r>
      <w:r>
        <w:rPr>
          <w:noProof/>
        </w:rPr>
        <w:t>88</w:t>
      </w:r>
      <w:r>
        <w:rPr>
          <w:noProof/>
        </w:rPr>
        <w:fldChar w:fldCharType="end"/>
      </w:r>
    </w:p>
    <w:p w14:paraId="3B239F89" w14:textId="4BFA6E3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_Toc199335935 \h </w:instrText>
      </w:r>
      <w:r>
        <w:rPr>
          <w:noProof/>
        </w:rPr>
      </w:r>
      <w:r>
        <w:rPr>
          <w:noProof/>
        </w:rPr>
        <w:fldChar w:fldCharType="separate"/>
      </w:r>
      <w:r>
        <w:rPr>
          <w:noProof/>
        </w:rPr>
        <w:t>88</w:t>
      </w:r>
      <w:r>
        <w:rPr>
          <w:noProof/>
        </w:rPr>
        <w:fldChar w:fldCharType="end"/>
      </w:r>
    </w:p>
    <w:p w14:paraId="60AC2DC0" w14:textId="0DFF734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_Toc199335936 \h </w:instrText>
      </w:r>
      <w:r>
        <w:rPr>
          <w:noProof/>
        </w:rPr>
      </w:r>
      <w:r>
        <w:rPr>
          <w:noProof/>
        </w:rPr>
        <w:fldChar w:fldCharType="separate"/>
      </w:r>
      <w:r>
        <w:rPr>
          <w:noProof/>
        </w:rPr>
        <w:t>88</w:t>
      </w:r>
      <w:r>
        <w:rPr>
          <w:noProof/>
        </w:rPr>
        <w:fldChar w:fldCharType="end"/>
      </w:r>
    </w:p>
    <w:p w14:paraId="4863F691" w14:textId="6C22519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_Toc199335937 \h </w:instrText>
      </w:r>
      <w:r>
        <w:rPr>
          <w:noProof/>
        </w:rPr>
      </w:r>
      <w:r>
        <w:rPr>
          <w:noProof/>
        </w:rPr>
        <w:fldChar w:fldCharType="separate"/>
      </w:r>
      <w:r>
        <w:rPr>
          <w:noProof/>
        </w:rPr>
        <w:t>89</w:t>
      </w:r>
      <w:r>
        <w:rPr>
          <w:noProof/>
        </w:rPr>
        <w:fldChar w:fldCharType="end"/>
      </w:r>
    </w:p>
    <w:p w14:paraId="3DF6EE05" w14:textId="2878029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_Toc199335938 \h </w:instrText>
      </w:r>
      <w:r>
        <w:rPr>
          <w:noProof/>
        </w:rPr>
      </w:r>
      <w:r>
        <w:rPr>
          <w:noProof/>
        </w:rPr>
        <w:fldChar w:fldCharType="separate"/>
      </w:r>
      <w:r>
        <w:rPr>
          <w:noProof/>
        </w:rPr>
        <w:t>92</w:t>
      </w:r>
      <w:r>
        <w:rPr>
          <w:noProof/>
        </w:rPr>
        <w:fldChar w:fldCharType="end"/>
      </w:r>
    </w:p>
    <w:p w14:paraId="45160B62" w14:textId="06BF485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_Toc199335939 \h </w:instrText>
      </w:r>
      <w:r>
        <w:rPr>
          <w:noProof/>
        </w:rPr>
      </w:r>
      <w:r>
        <w:rPr>
          <w:noProof/>
        </w:rPr>
        <w:fldChar w:fldCharType="separate"/>
      </w:r>
      <w:r>
        <w:rPr>
          <w:noProof/>
        </w:rPr>
        <w:t>92</w:t>
      </w:r>
      <w:r>
        <w:rPr>
          <w:noProof/>
        </w:rPr>
        <w:fldChar w:fldCharType="end"/>
      </w:r>
    </w:p>
    <w:p w14:paraId="79BF9912" w14:textId="6C2C66F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_Toc199335940 \h </w:instrText>
      </w:r>
      <w:r>
        <w:rPr>
          <w:noProof/>
        </w:rPr>
      </w:r>
      <w:r>
        <w:rPr>
          <w:noProof/>
        </w:rPr>
        <w:fldChar w:fldCharType="separate"/>
      </w:r>
      <w:r>
        <w:rPr>
          <w:noProof/>
        </w:rPr>
        <w:t>93</w:t>
      </w:r>
      <w:r>
        <w:rPr>
          <w:noProof/>
        </w:rPr>
        <w:fldChar w:fldCharType="end"/>
      </w:r>
    </w:p>
    <w:p w14:paraId="46604C03" w14:textId="1F7C782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_Toc199335941 \h </w:instrText>
      </w:r>
      <w:r>
        <w:rPr>
          <w:noProof/>
        </w:rPr>
      </w:r>
      <w:r>
        <w:rPr>
          <w:noProof/>
        </w:rPr>
        <w:fldChar w:fldCharType="separate"/>
      </w:r>
      <w:r>
        <w:rPr>
          <w:noProof/>
        </w:rPr>
        <w:t>93</w:t>
      </w:r>
      <w:r>
        <w:rPr>
          <w:noProof/>
        </w:rPr>
        <w:fldChar w:fldCharType="end"/>
      </w:r>
    </w:p>
    <w:p w14:paraId="7750EE52" w14:textId="268457C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_Toc199335942 \h </w:instrText>
      </w:r>
      <w:r>
        <w:rPr>
          <w:noProof/>
        </w:rPr>
      </w:r>
      <w:r>
        <w:rPr>
          <w:noProof/>
        </w:rPr>
        <w:fldChar w:fldCharType="separate"/>
      </w:r>
      <w:r>
        <w:rPr>
          <w:noProof/>
        </w:rPr>
        <w:t>93</w:t>
      </w:r>
      <w:r>
        <w:rPr>
          <w:noProof/>
        </w:rPr>
        <w:fldChar w:fldCharType="end"/>
      </w:r>
    </w:p>
    <w:p w14:paraId="76D3BAD1" w14:textId="048AE6F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_Toc199335943 \h </w:instrText>
      </w:r>
      <w:r>
        <w:rPr>
          <w:noProof/>
        </w:rPr>
      </w:r>
      <w:r>
        <w:rPr>
          <w:noProof/>
        </w:rPr>
        <w:fldChar w:fldCharType="separate"/>
      </w:r>
      <w:r>
        <w:rPr>
          <w:noProof/>
        </w:rPr>
        <w:t>94</w:t>
      </w:r>
      <w:r>
        <w:rPr>
          <w:noProof/>
        </w:rPr>
        <w:fldChar w:fldCharType="end"/>
      </w:r>
    </w:p>
    <w:p w14:paraId="33B2EE05" w14:textId="5B25C73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_Toc199335944 \h </w:instrText>
      </w:r>
      <w:r>
        <w:rPr>
          <w:noProof/>
        </w:rPr>
      </w:r>
      <w:r>
        <w:rPr>
          <w:noProof/>
        </w:rPr>
        <w:fldChar w:fldCharType="separate"/>
      </w:r>
      <w:r>
        <w:rPr>
          <w:noProof/>
        </w:rPr>
        <w:t>94</w:t>
      </w:r>
      <w:r>
        <w:rPr>
          <w:noProof/>
        </w:rPr>
        <w:fldChar w:fldCharType="end"/>
      </w:r>
    </w:p>
    <w:p w14:paraId="726206A9" w14:textId="3C4D163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8.1.5.2.11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AssociatedDevice</w:t>
      </w:r>
      <w:r>
        <w:rPr>
          <w:noProof/>
        </w:rPr>
        <w:tab/>
      </w:r>
      <w:r>
        <w:rPr>
          <w:noProof/>
        </w:rPr>
        <w:fldChar w:fldCharType="begin"/>
      </w:r>
      <w:r>
        <w:rPr>
          <w:noProof/>
        </w:rPr>
        <w:instrText xml:space="preserve"> PAGEREF _Toc199335945 \h </w:instrText>
      </w:r>
      <w:r>
        <w:rPr>
          <w:noProof/>
        </w:rPr>
      </w:r>
      <w:r>
        <w:rPr>
          <w:noProof/>
        </w:rPr>
        <w:fldChar w:fldCharType="separate"/>
      </w:r>
      <w:r>
        <w:rPr>
          <w:noProof/>
        </w:rPr>
        <w:t>95</w:t>
      </w:r>
      <w:r>
        <w:rPr>
          <w:noProof/>
        </w:rPr>
        <w:fldChar w:fldCharType="end"/>
      </w:r>
    </w:p>
    <w:p w14:paraId="35A68139" w14:textId="5A91FC1B"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_Toc199335946 \h </w:instrText>
      </w:r>
      <w:r>
        <w:rPr>
          <w:noProof/>
        </w:rPr>
      </w:r>
      <w:r>
        <w:rPr>
          <w:noProof/>
        </w:rPr>
        <w:fldChar w:fldCharType="separate"/>
      </w:r>
      <w:r>
        <w:rPr>
          <w:noProof/>
        </w:rPr>
        <w:t>95</w:t>
      </w:r>
      <w:r>
        <w:rPr>
          <w:noProof/>
        </w:rPr>
        <w:fldChar w:fldCharType="end"/>
      </w:r>
    </w:p>
    <w:p w14:paraId="4FB83D0D" w14:textId="3BB3B21B" w:rsidR="008110D0" w:rsidRDefault="008110D0">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_Toc199335947 \h </w:instrText>
      </w:r>
      <w:r>
        <w:rPr>
          <w:noProof/>
        </w:rPr>
      </w:r>
      <w:r>
        <w:rPr>
          <w:noProof/>
        </w:rPr>
        <w:fldChar w:fldCharType="separate"/>
      </w:r>
      <w:r>
        <w:rPr>
          <w:noProof/>
        </w:rPr>
        <w:t>95</w:t>
      </w:r>
      <w:r>
        <w:rPr>
          <w:noProof/>
        </w:rPr>
        <w:fldChar w:fldCharType="end"/>
      </w:r>
    </w:p>
    <w:p w14:paraId="6A0AF14A" w14:textId="6E03CA9D" w:rsidR="008110D0" w:rsidRDefault="008110D0">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_Toc199335948 \h </w:instrText>
      </w:r>
      <w:r>
        <w:rPr>
          <w:noProof/>
        </w:rPr>
      </w:r>
      <w:r>
        <w:rPr>
          <w:noProof/>
        </w:rPr>
        <w:fldChar w:fldCharType="separate"/>
      </w:r>
      <w:r>
        <w:rPr>
          <w:noProof/>
        </w:rPr>
        <w:t>95</w:t>
      </w:r>
      <w:r>
        <w:rPr>
          <w:noProof/>
        </w:rPr>
        <w:fldChar w:fldCharType="end"/>
      </w:r>
    </w:p>
    <w:p w14:paraId="40D78E5B" w14:textId="27E2D97C" w:rsidR="008110D0" w:rsidRDefault="008110D0">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_Toc199335949 \h </w:instrText>
      </w:r>
      <w:r>
        <w:rPr>
          <w:noProof/>
        </w:rPr>
      </w:r>
      <w:r>
        <w:rPr>
          <w:noProof/>
        </w:rPr>
        <w:fldChar w:fldCharType="separate"/>
      </w:r>
      <w:r>
        <w:rPr>
          <w:noProof/>
        </w:rPr>
        <w:t>95</w:t>
      </w:r>
      <w:r>
        <w:rPr>
          <w:noProof/>
        </w:rPr>
        <w:fldChar w:fldCharType="end"/>
      </w:r>
    </w:p>
    <w:p w14:paraId="287D172C" w14:textId="19D91B03" w:rsidR="008110D0" w:rsidRDefault="008110D0">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_Toc199335950 \h </w:instrText>
      </w:r>
      <w:r>
        <w:rPr>
          <w:noProof/>
        </w:rPr>
      </w:r>
      <w:r>
        <w:rPr>
          <w:noProof/>
        </w:rPr>
        <w:fldChar w:fldCharType="separate"/>
      </w:r>
      <w:r>
        <w:rPr>
          <w:noProof/>
        </w:rPr>
        <w:t>95</w:t>
      </w:r>
      <w:r>
        <w:rPr>
          <w:noProof/>
        </w:rPr>
        <w:fldChar w:fldCharType="end"/>
      </w:r>
    </w:p>
    <w:p w14:paraId="61EEABDA" w14:textId="3D136536" w:rsidR="008110D0" w:rsidRDefault="008110D0">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_Toc199335951 \h </w:instrText>
      </w:r>
      <w:r>
        <w:rPr>
          <w:noProof/>
        </w:rPr>
      </w:r>
      <w:r>
        <w:rPr>
          <w:noProof/>
        </w:rPr>
        <w:fldChar w:fldCharType="separate"/>
      </w:r>
      <w:r>
        <w:rPr>
          <w:noProof/>
        </w:rPr>
        <w:t>96</w:t>
      </w:r>
      <w:r>
        <w:rPr>
          <w:noProof/>
        </w:rPr>
        <w:fldChar w:fldCharType="end"/>
      </w:r>
    </w:p>
    <w:p w14:paraId="1C43C53B" w14:textId="264D851B" w:rsidR="008110D0" w:rsidRDefault="008110D0">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_Toc199335952 \h </w:instrText>
      </w:r>
      <w:r>
        <w:rPr>
          <w:noProof/>
        </w:rPr>
      </w:r>
      <w:r>
        <w:rPr>
          <w:noProof/>
        </w:rPr>
        <w:fldChar w:fldCharType="separate"/>
      </w:r>
      <w:r>
        <w:rPr>
          <w:noProof/>
        </w:rPr>
        <w:t>96</w:t>
      </w:r>
      <w:r>
        <w:rPr>
          <w:noProof/>
        </w:rPr>
        <w:fldChar w:fldCharType="end"/>
      </w:r>
    </w:p>
    <w:p w14:paraId="6EF225A6" w14:textId="38DFA507" w:rsidR="008110D0" w:rsidRDefault="008110D0">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_Toc199335953 \h </w:instrText>
      </w:r>
      <w:r>
        <w:rPr>
          <w:noProof/>
        </w:rPr>
      </w:r>
      <w:r>
        <w:rPr>
          <w:noProof/>
        </w:rPr>
        <w:fldChar w:fldCharType="separate"/>
      </w:r>
      <w:r>
        <w:rPr>
          <w:noProof/>
        </w:rPr>
        <w:t>96</w:t>
      </w:r>
      <w:r>
        <w:rPr>
          <w:noProof/>
        </w:rPr>
        <w:fldChar w:fldCharType="end"/>
      </w:r>
    </w:p>
    <w:p w14:paraId="5A9B3A81" w14:textId="746B3AD7" w:rsidR="008110D0" w:rsidRDefault="008110D0">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_Toc199335954 \h </w:instrText>
      </w:r>
      <w:r>
        <w:rPr>
          <w:noProof/>
        </w:rPr>
      </w:r>
      <w:r>
        <w:rPr>
          <w:noProof/>
        </w:rPr>
        <w:fldChar w:fldCharType="separate"/>
      </w:r>
      <w:r>
        <w:rPr>
          <w:noProof/>
        </w:rPr>
        <w:t>96</w:t>
      </w:r>
      <w:r>
        <w:rPr>
          <w:noProof/>
        </w:rPr>
        <w:fldChar w:fldCharType="end"/>
      </w:r>
    </w:p>
    <w:p w14:paraId="1020419B" w14:textId="3DC8E19D" w:rsidR="008110D0" w:rsidRDefault="008110D0">
      <w:pPr>
        <w:pStyle w:val="TOC5"/>
        <w:rPr>
          <w:rFonts w:asciiTheme="minorHAnsi" w:eastAsiaTheme="minorEastAsia" w:hAnsiTheme="minorHAnsi" w:cstheme="minorBidi"/>
          <w:noProof/>
          <w:sz w:val="22"/>
          <w:szCs w:val="22"/>
          <w:lang w:val="en-IN" w:eastAsia="en-IN"/>
        </w:rPr>
      </w:pPr>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_Toc199335955 \h </w:instrText>
      </w:r>
      <w:r>
        <w:rPr>
          <w:noProof/>
        </w:rPr>
      </w:r>
      <w:r>
        <w:rPr>
          <w:noProof/>
        </w:rPr>
        <w:fldChar w:fldCharType="separate"/>
      </w:r>
      <w:r>
        <w:rPr>
          <w:noProof/>
        </w:rPr>
        <w:t>96</w:t>
      </w:r>
      <w:r>
        <w:rPr>
          <w:noProof/>
        </w:rPr>
        <w:fldChar w:fldCharType="end"/>
      </w:r>
    </w:p>
    <w:p w14:paraId="40818983" w14:textId="31B376A9" w:rsidR="008110D0" w:rsidRDefault="008110D0">
      <w:pPr>
        <w:pStyle w:val="TOC5"/>
        <w:rPr>
          <w:rFonts w:asciiTheme="minorHAnsi" w:eastAsiaTheme="minorEastAsia" w:hAnsiTheme="minorHAnsi" w:cstheme="minorBidi"/>
          <w:noProof/>
          <w:sz w:val="22"/>
          <w:szCs w:val="22"/>
          <w:lang w:val="en-IN" w:eastAsia="en-IN"/>
        </w:rPr>
      </w:pPr>
      <w:r>
        <w:rPr>
          <w:noProof/>
        </w:rPr>
        <w:t>8.1.5.3.10</w:t>
      </w:r>
      <w:r>
        <w:rPr>
          <w:rFonts w:asciiTheme="minorHAnsi" w:eastAsiaTheme="minorEastAsia" w:hAnsiTheme="minorHAnsi" w:cstheme="minorBidi"/>
          <w:noProof/>
          <w:sz w:val="22"/>
          <w:szCs w:val="22"/>
          <w:lang w:val="en-IN" w:eastAsia="en-IN"/>
        </w:rPr>
        <w:tab/>
      </w:r>
      <w:r>
        <w:rPr>
          <w:noProof/>
        </w:rPr>
        <w:t>Enumeration: DeviceType</w:t>
      </w:r>
      <w:r>
        <w:rPr>
          <w:noProof/>
        </w:rPr>
        <w:tab/>
      </w:r>
      <w:r>
        <w:rPr>
          <w:noProof/>
        </w:rPr>
        <w:fldChar w:fldCharType="begin"/>
      </w:r>
      <w:r>
        <w:rPr>
          <w:noProof/>
        </w:rPr>
        <w:instrText xml:space="preserve"> PAGEREF _Toc199335956 \h </w:instrText>
      </w:r>
      <w:r>
        <w:rPr>
          <w:noProof/>
        </w:rPr>
      </w:r>
      <w:r>
        <w:rPr>
          <w:noProof/>
        </w:rPr>
        <w:fldChar w:fldCharType="separate"/>
      </w:r>
      <w:r>
        <w:rPr>
          <w:noProof/>
        </w:rPr>
        <w:t>97</w:t>
      </w:r>
      <w:r>
        <w:rPr>
          <w:noProof/>
        </w:rPr>
        <w:fldChar w:fldCharType="end"/>
      </w:r>
    </w:p>
    <w:p w14:paraId="448534E4" w14:textId="18FC2E79" w:rsidR="008110D0" w:rsidRDefault="008110D0">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_Toc199335957 \h </w:instrText>
      </w:r>
      <w:r>
        <w:rPr>
          <w:noProof/>
        </w:rPr>
      </w:r>
      <w:r>
        <w:rPr>
          <w:noProof/>
        </w:rPr>
        <w:fldChar w:fldCharType="separate"/>
      </w:r>
      <w:r>
        <w:rPr>
          <w:noProof/>
        </w:rPr>
        <w:t>97</w:t>
      </w:r>
      <w:r>
        <w:rPr>
          <w:noProof/>
        </w:rPr>
        <w:fldChar w:fldCharType="end"/>
      </w:r>
    </w:p>
    <w:p w14:paraId="454AE18D" w14:textId="7D4A6E65" w:rsidR="008110D0" w:rsidRDefault="008110D0">
      <w:pPr>
        <w:pStyle w:val="TOC4"/>
        <w:rPr>
          <w:rFonts w:asciiTheme="minorHAnsi" w:eastAsiaTheme="minorEastAsia" w:hAnsiTheme="minorHAnsi" w:cstheme="minorBidi"/>
          <w:noProof/>
          <w:sz w:val="22"/>
          <w:szCs w:val="22"/>
          <w:lang w:val="en-IN" w:eastAsia="en-IN"/>
        </w:rPr>
      </w:pPr>
      <w:r>
        <w:rPr>
          <w:noProof/>
        </w:rPr>
        <w:t>8.1.6.1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_Toc199335958 \h </w:instrText>
      </w:r>
      <w:r>
        <w:rPr>
          <w:noProof/>
        </w:rPr>
      </w:r>
      <w:r>
        <w:rPr>
          <w:noProof/>
        </w:rPr>
        <w:fldChar w:fldCharType="separate"/>
      </w:r>
      <w:r>
        <w:rPr>
          <w:noProof/>
        </w:rPr>
        <w:t>97</w:t>
      </w:r>
      <w:r>
        <w:rPr>
          <w:noProof/>
        </w:rPr>
        <w:fldChar w:fldCharType="end"/>
      </w:r>
    </w:p>
    <w:p w14:paraId="64BBA614" w14:textId="4A1D1A82" w:rsidR="008110D0" w:rsidRDefault="008110D0">
      <w:pPr>
        <w:pStyle w:val="TOC4"/>
        <w:rPr>
          <w:rFonts w:asciiTheme="minorHAnsi" w:eastAsiaTheme="minorEastAsia" w:hAnsiTheme="minorHAnsi" w:cstheme="minorBidi"/>
          <w:noProof/>
          <w:sz w:val="22"/>
          <w:szCs w:val="22"/>
          <w:lang w:val="en-IN" w:eastAsia="en-IN"/>
        </w:rPr>
      </w:pPr>
      <w:r>
        <w:rPr>
          <w:noProof/>
        </w:rPr>
        <w:t>8.1.6.2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_Toc199335959 \h </w:instrText>
      </w:r>
      <w:r>
        <w:rPr>
          <w:noProof/>
        </w:rPr>
      </w:r>
      <w:r>
        <w:rPr>
          <w:noProof/>
        </w:rPr>
        <w:fldChar w:fldCharType="separate"/>
      </w:r>
      <w:r>
        <w:rPr>
          <w:noProof/>
        </w:rPr>
        <w:t>97</w:t>
      </w:r>
      <w:r>
        <w:rPr>
          <w:noProof/>
        </w:rPr>
        <w:fldChar w:fldCharType="end"/>
      </w:r>
    </w:p>
    <w:p w14:paraId="0DDF2E87" w14:textId="3F0A3552" w:rsidR="008110D0" w:rsidRDefault="008110D0">
      <w:pPr>
        <w:pStyle w:val="TOC4"/>
        <w:rPr>
          <w:rFonts w:asciiTheme="minorHAnsi" w:eastAsiaTheme="minorEastAsia" w:hAnsiTheme="minorHAnsi" w:cstheme="minorBidi"/>
          <w:noProof/>
          <w:sz w:val="22"/>
          <w:szCs w:val="22"/>
          <w:lang w:val="en-IN" w:eastAsia="en-IN"/>
        </w:rPr>
      </w:pPr>
      <w:r>
        <w:rPr>
          <w:noProof/>
        </w:rPr>
        <w:t>8.1.6.3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_Toc199335960 \h </w:instrText>
      </w:r>
      <w:r>
        <w:rPr>
          <w:noProof/>
        </w:rPr>
      </w:r>
      <w:r>
        <w:rPr>
          <w:noProof/>
        </w:rPr>
        <w:fldChar w:fldCharType="separate"/>
      </w:r>
      <w:r>
        <w:rPr>
          <w:noProof/>
        </w:rPr>
        <w:t>97</w:t>
      </w:r>
      <w:r>
        <w:rPr>
          <w:noProof/>
        </w:rPr>
        <w:fldChar w:fldCharType="end"/>
      </w:r>
    </w:p>
    <w:p w14:paraId="46089BAD" w14:textId="1E6B92B5" w:rsidR="008110D0" w:rsidRDefault="008110D0">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_Toc199335961 \h </w:instrText>
      </w:r>
      <w:r>
        <w:rPr>
          <w:noProof/>
        </w:rPr>
      </w:r>
      <w:r>
        <w:rPr>
          <w:noProof/>
        </w:rPr>
        <w:fldChar w:fldCharType="separate"/>
      </w:r>
      <w:r>
        <w:rPr>
          <w:noProof/>
        </w:rPr>
        <w:t>97</w:t>
      </w:r>
      <w:r>
        <w:rPr>
          <w:noProof/>
        </w:rPr>
        <w:fldChar w:fldCharType="end"/>
      </w:r>
    </w:p>
    <w:p w14:paraId="5349233F" w14:textId="37873A43" w:rsidR="008110D0" w:rsidRDefault="008110D0">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_Toc199335962 \h </w:instrText>
      </w:r>
      <w:r>
        <w:rPr>
          <w:noProof/>
        </w:rPr>
      </w:r>
      <w:r>
        <w:rPr>
          <w:noProof/>
        </w:rPr>
        <w:fldChar w:fldCharType="separate"/>
      </w:r>
      <w:r>
        <w:rPr>
          <w:noProof/>
        </w:rPr>
        <w:t>98</w:t>
      </w:r>
      <w:r>
        <w:rPr>
          <w:noProof/>
        </w:rPr>
        <w:fldChar w:fldCharType="end"/>
      </w:r>
    </w:p>
    <w:p w14:paraId="37DA1B34" w14:textId="1B65C73F" w:rsidR="008110D0" w:rsidRDefault="008110D0">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_Toc199335963 \h </w:instrText>
      </w:r>
      <w:r>
        <w:rPr>
          <w:noProof/>
        </w:rPr>
      </w:r>
      <w:r>
        <w:rPr>
          <w:noProof/>
        </w:rPr>
        <w:fldChar w:fldCharType="separate"/>
      </w:r>
      <w:r>
        <w:rPr>
          <w:noProof/>
        </w:rPr>
        <w:t>98</w:t>
      </w:r>
      <w:r>
        <w:rPr>
          <w:noProof/>
        </w:rPr>
        <w:fldChar w:fldCharType="end"/>
      </w:r>
    </w:p>
    <w:p w14:paraId="45526245" w14:textId="05E08C32" w:rsidR="008110D0" w:rsidRDefault="008110D0">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_Toc199335964 \h </w:instrText>
      </w:r>
      <w:r>
        <w:rPr>
          <w:noProof/>
        </w:rPr>
      </w:r>
      <w:r>
        <w:rPr>
          <w:noProof/>
        </w:rPr>
        <w:fldChar w:fldCharType="separate"/>
      </w:r>
      <w:r>
        <w:rPr>
          <w:noProof/>
        </w:rPr>
        <w:t>98</w:t>
      </w:r>
      <w:r>
        <w:rPr>
          <w:noProof/>
        </w:rPr>
        <w:fldChar w:fldCharType="end"/>
      </w:r>
    </w:p>
    <w:p w14:paraId="0490DCBE" w14:textId="005F9900" w:rsidR="008110D0" w:rsidRDefault="008110D0">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_Toc199335965 \h </w:instrText>
      </w:r>
      <w:r>
        <w:rPr>
          <w:noProof/>
        </w:rPr>
      </w:r>
      <w:r>
        <w:rPr>
          <w:noProof/>
        </w:rPr>
        <w:fldChar w:fldCharType="separate"/>
      </w:r>
      <w:r>
        <w:rPr>
          <w:noProof/>
        </w:rPr>
        <w:t>98</w:t>
      </w:r>
      <w:r>
        <w:rPr>
          <w:noProof/>
        </w:rPr>
        <w:fldChar w:fldCharType="end"/>
      </w:r>
    </w:p>
    <w:p w14:paraId="4471192C" w14:textId="70848BCA" w:rsidR="008110D0" w:rsidRDefault="008110D0">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_Toc199335966 \h </w:instrText>
      </w:r>
      <w:r>
        <w:rPr>
          <w:noProof/>
        </w:rPr>
      </w:r>
      <w:r>
        <w:rPr>
          <w:noProof/>
        </w:rPr>
        <w:fldChar w:fldCharType="separate"/>
      </w:r>
      <w:r>
        <w:rPr>
          <w:noProof/>
        </w:rPr>
        <w:t>99</w:t>
      </w:r>
      <w:r>
        <w:rPr>
          <w:noProof/>
        </w:rPr>
        <w:fldChar w:fldCharType="end"/>
      </w:r>
    </w:p>
    <w:p w14:paraId="41DF9702" w14:textId="0BA3705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_Toc199335967 \h </w:instrText>
      </w:r>
      <w:r>
        <w:rPr>
          <w:noProof/>
        </w:rPr>
      </w:r>
      <w:r>
        <w:rPr>
          <w:noProof/>
        </w:rPr>
        <w:fldChar w:fldCharType="separate"/>
      </w:r>
      <w:r>
        <w:rPr>
          <w:noProof/>
        </w:rPr>
        <w:t>99</w:t>
      </w:r>
      <w:r>
        <w:rPr>
          <w:noProof/>
        </w:rPr>
        <w:fldChar w:fldCharType="end"/>
      </w:r>
    </w:p>
    <w:p w14:paraId="39B10264" w14:textId="1C7BB0D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_Toc199335968 \h </w:instrText>
      </w:r>
      <w:r>
        <w:rPr>
          <w:noProof/>
        </w:rPr>
      </w:r>
      <w:r>
        <w:rPr>
          <w:noProof/>
        </w:rPr>
        <w:fldChar w:fldCharType="separate"/>
      </w:r>
      <w:r>
        <w:rPr>
          <w:noProof/>
        </w:rPr>
        <w:t>99</w:t>
      </w:r>
      <w:r>
        <w:rPr>
          <w:noProof/>
        </w:rPr>
        <w:fldChar w:fldCharType="end"/>
      </w:r>
    </w:p>
    <w:p w14:paraId="56B587ED" w14:textId="6117044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_Toc199335969 \h </w:instrText>
      </w:r>
      <w:r>
        <w:rPr>
          <w:noProof/>
        </w:rPr>
      </w:r>
      <w:r>
        <w:rPr>
          <w:noProof/>
        </w:rPr>
        <w:fldChar w:fldCharType="separate"/>
      </w:r>
      <w:r>
        <w:rPr>
          <w:noProof/>
        </w:rPr>
        <w:t>100</w:t>
      </w:r>
      <w:r>
        <w:rPr>
          <w:noProof/>
        </w:rPr>
        <w:fldChar w:fldCharType="end"/>
      </w:r>
    </w:p>
    <w:p w14:paraId="0D2C6186" w14:textId="55EB997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_Toc199335970 \h </w:instrText>
      </w:r>
      <w:r>
        <w:rPr>
          <w:noProof/>
        </w:rPr>
      </w:r>
      <w:r>
        <w:rPr>
          <w:noProof/>
        </w:rPr>
        <w:fldChar w:fldCharType="separate"/>
      </w:r>
      <w:r>
        <w:rPr>
          <w:noProof/>
        </w:rPr>
        <w:t>100</w:t>
      </w:r>
      <w:r>
        <w:rPr>
          <w:noProof/>
        </w:rPr>
        <w:fldChar w:fldCharType="end"/>
      </w:r>
    </w:p>
    <w:p w14:paraId="7AA5FDA9" w14:textId="7376682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_Toc199335971 \h </w:instrText>
      </w:r>
      <w:r>
        <w:rPr>
          <w:noProof/>
        </w:rPr>
      </w:r>
      <w:r>
        <w:rPr>
          <w:noProof/>
        </w:rPr>
        <w:fldChar w:fldCharType="separate"/>
      </w:r>
      <w:r>
        <w:rPr>
          <w:noProof/>
        </w:rPr>
        <w:t>100</w:t>
      </w:r>
      <w:r>
        <w:rPr>
          <w:noProof/>
        </w:rPr>
        <w:fldChar w:fldCharType="end"/>
      </w:r>
    </w:p>
    <w:p w14:paraId="4D012E23" w14:textId="2D2B6922" w:rsidR="008110D0" w:rsidRDefault="008110D0">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_Toc199335972 \h </w:instrText>
      </w:r>
      <w:r>
        <w:rPr>
          <w:noProof/>
        </w:rPr>
      </w:r>
      <w:r>
        <w:rPr>
          <w:noProof/>
        </w:rPr>
        <w:fldChar w:fldCharType="separate"/>
      </w:r>
      <w:r>
        <w:rPr>
          <w:noProof/>
        </w:rPr>
        <w:t>101</w:t>
      </w:r>
      <w:r>
        <w:rPr>
          <w:noProof/>
        </w:rPr>
        <w:fldChar w:fldCharType="end"/>
      </w:r>
    </w:p>
    <w:p w14:paraId="4153C45D" w14:textId="165B9BB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_Toc199335973 \h </w:instrText>
      </w:r>
      <w:r>
        <w:rPr>
          <w:noProof/>
        </w:rPr>
      </w:r>
      <w:r>
        <w:rPr>
          <w:noProof/>
        </w:rPr>
        <w:fldChar w:fldCharType="separate"/>
      </w:r>
      <w:r>
        <w:rPr>
          <w:noProof/>
        </w:rPr>
        <w:t>101</w:t>
      </w:r>
      <w:r>
        <w:rPr>
          <w:noProof/>
        </w:rPr>
        <w:fldChar w:fldCharType="end"/>
      </w:r>
    </w:p>
    <w:p w14:paraId="45A100D9" w14:textId="2CD22E2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_Toc199335974 \h </w:instrText>
      </w:r>
      <w:r>
        <w:rPr>
          <w:noProof/>
        </w:rPr>
      </w:r>
      <w:r>
        <w:rPr>
          <w:noProof/>
        </w:rPr>
        <w:fldChar w:fldCharType="separate"/>
      </w:r>
      <w:r>
        <w:rPr>
          <w:noProof/>
        </w:rPr>
        <w:t>101</w:t>
      </w:r>
      <w:r>
        <w:rPr>
          <w:noProof/>
        </w:rPr>
        <w:fldChar w:fldCharType="end"/>
      </w:r>
    </w:p>
    <w:p w14:paraId="4CAA4F3C" w14:textId="567255F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_Toc199335975 \h </w:instrText>
      </w:r>
      <w:r>
        <w:rPr>
          <w:noProof/>
        </w:rPr>
      </w:r>
      <w:r>
        <w:rPr>
          <w:noProof/>
        </w:rPr>
        <w:fldChar w:fldCharType="separate"/>
      </w:r>
      <w:r>
        <w:rPr>
          <w:noProof/>
        </w:rPr>
        <w:t>101</w:t>
      </w:r>
      <w:r>
        <w:rPr>
          <w:noProof/>
        </w:rPr>
        <w:fldChar w:fldCharType="end"/>
      </w:r>
    </w:p>
    <w:p w14:paraId="3CAE98CC" w14:textId="6D21EEA0"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_Toc199335976 \h </w:instrText>
      </w:r>
      <w:r>
        <w:rPr>
          <w:noProof/>
        </w:rPr>
      </w:r>
      <w:r>
        <w:rPr>
          <w:noProof/>
        </w:rPr>
        <w:fldChar w:fldCharType="separate"/>
      </w:r>
      <w:r>
        <w:rPr>
          <w:noProof/>
        </w:rPr>
        <w:t>101</w:t>
      </w:r>
      <w:r>
        <w:rPr>
          <w:noProof/>
        </w:rPr>
        <w:fldChar w:fldCharType="end"/>
      </w:r>
    </w:p>
    <w:p w14:paraId="1128A873" w14:textId="4E6BF037"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_Toc199335977 \h </w:instrText>
      </w:r>
      <w:r>
        <w:rPr>
          <w:noProof/>
        </w:rPr>
      </w:r>
      <w:r>
        <w:rPr>
          <w:noProof/>
        </w:rPr>
        <w:fldChar w:fldCharType="separate"/>
      </w:r>
      <w:r>
        <w:rPr>
          <w:noProof/>
        </w:rPr>
        <w:t>102</w:t>
      </w:r>
      <w:r>
        <w:rPr>
          <w:noProof/>
        </w:rPr>
        <w:fldChar w:fldCharType="end"/>
      </w:r>
    </w:p>
    <w:p w14:paraId="5FD2EB30" w14:textId="3AD388A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_Toc199335978 \h </w:instrText>
      </w:r>
      <w:r>
        <w:rPr>
          <w:noProof/>
        </w:rPr>
      </w:r>
      <w:r>
        <w:rPr>
          <w:noProof/>
        </w:rPr>
        <w:fldChar w:fldCharType="separate"/>
      </w:r>
      <w:r>
        <w:rPr>
          <w:noProof/>
        </w:rPr>
        <w:t>103</w:t>
      </w:r>
      <w:r>
        <w:rPr>
          <w:noProof/>
        </w:rPr>
        <w:fldChar w:fldCharType="end"/>
      </w:r>
    </w:p>
    <w:p w14:paraId="39957F1B" w14:textId="1C587586"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_Toc199335979 \h </w:instrText>
      </w:r>
      <w:r>
        <w:rPr>
          <w:noProof/>
        </w:rPr>
      </w:r>
      <w:r>
        <w:rPr>
          <w:noProof/>
        </w:rPr>
        <w:fldChar w:fldCharType="separate"/>
      </w:r>
      <w:r>
        <w:rPr>
          <w:noProof/>
        </w:rPr>
        <w:t>104</w:t>
      </w:r>
      <w:r>
        <w:rPr>
          <w:noProof/>
        </w:rPr>
        <w:fldChar w:fldCharType="end"/>
      </w:r>
    </w:p>
    <w:p w14:paraId="373A1383" w14:textId="62EB72A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_Toc199335980 \h </w:instrText>
      </w:r>
      <w:r>
        <w:rPr>
          <w:noProof/>
        </w:rPr>
      </w:r>
      <w:r>
        <w:rPr>
          <w:noProof/>
        </w:rPr>
        <w:fldChar w:fldCharType="separate"/>
      </w:r>
      <w:r>
        <w:rPr>
          <w:noProof/>
        </w:rPr>
        <w:t>105</w:t>
      </w:r>
      <w:r>
        <w:rPr>
          <w:noProof/>
        </w:rPr>
        <w:fldChar w:fldCharType="end"/>
      </w:r>
    </w:p>
    <w:p w14:paraId="4A0B6739" w14:textId="772C54DD" w:rsidR="008110D0" w:rsidRDefault="008110D0">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_Toc199335981 \h </w:instrText>
      </w:r>
      <w:r>
        <w:rPr>
          <w:noProof/>
        </w:rPr>
      </w:r>
      <w:r>
        <w:rPr>
          <w:noProof/>
        </w:rPr>
        <w:fldChar w:fldCharType="separate"/>
      </w:r>
      <w:r>
        <w:rPr>
          <w:noProof/>
        </w:rPr>
        <w:t>105</w:t>
      </w:r>
      <w:r>
        <w:rPr>
          <w:noProof/>
        </w:rPr>
        <w:fldChar w:fldCharType="end"/>
      </w:r>
    </w:p>
    <w:p w14:paraId="3283DF5B" w14:textId="042321C0" w:rsidR="008110D0" w:rsidRDefault="008110D0">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_Toc199335982 \h </w:instrText>
      </w:r>
      <w:r>
        <w:rPr>
          <w:noProof/>
        </w:rPr>
      </w:r>
      <w:r>
        <w:rPr>
          <w:noProof/>
        </w:rPr>
        <w:fldChar w:fldCharType="separate"/>
      </w:r>
      <w:r>
        <w:rPr>
          <w:noProof/>
        </w:rPr>
        <w:t>105</w:t>
      </w:r>
      <w:r>
        <w:rPr>
          <w:noProof/>
        </w:rPr>
        <w:fldChar w:fldCharType="end"/>
      </w:r>
    </w:p>
    <w:p w14:paraId="081C843F" w14:textId="30DE3CD8" w:rsidR="008110D0" w:rsidRDefault="008110D0">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_Toc199335983 \h </w:instrText>
      </w:r>
      <w:r>
        <w:rPr>
          <w:noProof/>
        </w:rPr>
      </w:r>
      <w:r>
        <w:rPr>
          <w:noProof/>
        </w:rPr>
        <w:fldChar w:fldCharType="separate"/>
      </w:r>
      <w:r>
        <w:rPr>
          <w:noProof/>
        </w:rPr>
        <w:t>106</w:t>
      </w:r>
      <w:r>
        <w:rPr>
          <w:noProof/>
        </w:rPr>
        <w:fldChar w:fldCharType="end"/>
      </w:r>
    </w:p>
    <w:p w14:paraId="490A24BA" w14:textId="4DF2C8F4" w:rsidR="008110D0" w:rsidRDefault="008110D0">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_Toc199335984 \h </w:instrText>
      </w:r>
      <w:r>
        <w:rPr>
          <w:noProof/>
        </w:rPr>
      </w:r>
      <w:r>
        <w:rPr>
          <w:noProof/>
        </w:rPr>
        <w:fldChar w:fldCharType="separate"/>
      </w:r>
      <w:r>
        <w:rPr>
          <w:noProof/>
        </w:rPr>
        <w:t>106</w:t>
      </w:r>
      <w:r>
        <w:rPr>
          <w:noProof/>
        </w:rPr>
        <w:fldChar w:fldCharType="end"/>
      </w:r>
    </w:p>
    <w:p w14:paraId="252FC41F" w14:textId="4146BCCA" w:rsidR="008110D0" w:rsidRDefault="008110D0">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_Toc199335985 \h </w:instrText>
      </w:r>
      <w:r>
        <w:rPr>
          <w:noProof/>
        </w:rPr>
      </w:r>
      <w:r>
        <w:rPr>
          <w:noProof/>
        </w:rPr>
        <w:fldChar w:fldCharType="separate"/>
      </w:r>
      <w:r>
        <w:rPr>
          <w:noProof/>
        </w:rPr>
        <w:t>106</w:t>
      </w:r>
      <w:r>
        <w:rPr>
          <w:noProof/>
        </w:rPr>
        <w:fldChar w:fldCharType="end"/>
      </w:r>
    </w:p>
    <w:p w14:paraId="348396DB" w14:textId="201BED9F" w:rsidR="008110D0" w:rsidRDefault="008110D0">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_Toc199335986 \h </w:instrText>
      </w:r>
      <w:r>
        <w:rPr>
          <w:noProof/>
        </w:rPr>
      </w:r>
      <w:r>
        <w:rPr>
          <w:noProof/>
        </w:rPr>
        <w:fldChar w:fldCharType="separate"/>
      </w:r>
      <w:r>
        <w:rPr>
          <w:noProof/>
        </w:rPr>
        <w:t>107</w:t>
      </w:r>
      <w:r>
        <w:rPr>
          <w:noProof/>
        </w:rPr>
        <w:fldChar w:fldCharType="end"/>
      </w:r>
    </w:p>
    <w:p w14:paraId="373F0EE0" w14:textId="7F592CB9" w:rsidR="008110D0" w:rsidRDefault="008110D0">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_Toc199335987 \h </w:instrText>
      </w:r>
      <w:r>
        <w:rPr>
          <w:noProof/>
        </w:rPr>
      </w:r>
      <w:r>
        <w:rPr>
          <w:noProof/>
        </w:rPr>
        <w:fldChar w:fldCharType="separate"/>
      </w:r>
      <w:r>
        <w:rPr>
          <w:noProof/>
        </w:rPr>
        <w:t>107</w:t>
      </w:r>
      <w:r>
        <w:rPr>
          <w:noProof/>
        </w:rPr>
        <w:fldChar w:fldCharType="end"/>
      </w:r>
    </w:p>
    <w:p w14:paraId="092A6D83" w14:textId="3E995EE6"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_Toc199335988 \h </w:instrText>
      </w:r>
      <w:r>
        <w:rPr>
          <w:noProof/>
        </w:rPr>
      </w:r>
      <w:r>
        <w:rPr>
          <w:noProof/>
        </w:rPr>
        <w:fldChar w:fldCharType="separate"/>
      </w:r>
      <w:r>
        <w:rPr>
          <w:noProof/>
        </w:rPr>
        <w:t>108</w:t>
      </w:r>
      <w:r>
        <w:rPr>
          <w:noProof/>
        </w:rPr>
        <w:fldChar w:fldCharType="end"/>
      </w:r>
    </w:p>
    <w:p w14:paraId="3BB7EEAA" w14:textId="0DF683B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_Toc199335989 \h </w:instrText>
      </w:r>
      <w:r>
        <w:rPr>
          <w:noProof/>
        </w:rPr>
      </w:r>
      <w:r>
        <w:rPr>
          <w:noProof/>
        </w:rPr>
        <w:fldChar w:fldCharType="separate"/>
      </w:r>
      <w:r>
        <w:rPr>
          <w:noProof/>
        </w:rPr>
        <w:t>108</w:t>
      </w:r>
      <w:r>
        <w:rPr>
          <w:noProof/>
        </w:rPr>
        <w:fldChar w:fldCharType="end"/>
      </w:r>
    </w:p>
    <w:p w14:paraId="1A4BD2D1" w14:textId="7089B52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_Toc199335990 \h </w:instrText>
      </w:r>
      <w:r>
        <w:rPr>
          <w:noProof/>
        </w:rPr>
      </w:r>
      <w:r>
        <w:rPr>
          <w:noProof/>
        </w:rPr>
        <w:fldChar w:fldCharType="separate"/>
      </w:r>
      <w:r>
        <w:rPr>
          <w:noProof/>
        </w:rPr>
        <w:t>108</w:t>
      </w:r>
      <w:r>
        <w:rPr>
          <w:noProof/>
        </w:rPr>
        <w:fldChar w:fldCharType="end"/>
      </w:r>
    </w:p>
    <w:p w14:paraId="69E35458" w14:textId="06C08A16" w:rsidR="008110D0" w:rsidRDefault="008110D0">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_Toc199335991 \h </w:instrText>
      </w:r>
      <w:r>
        <w:rPr>
          <w:noProof/>
        </w:rPr>
      </w:r>
      <w:r>
        <w:rPr>
          <w:noProof/>
        </w:rPr>
        <w:fldChar w:fldCharType="separate"/>
      </w:r>
      <w:r>
        <w:rPr>
          <w:noProof/>
        </w:rPr>
        <w:t>108</w:t>
      </w:r>
      <w:r>
        <w:rPr>
          <w:noProof/>
        </w:rPr>
        <w:fldChar w:fldCharType="end"/>
      </w:r>
    </w:p>
    <w:p w14:paraId="5127AB8E" w14:textId="7A11B0C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_Toc199335992 \h </w:instrText>
      </w:r>
      <w:r>
        <w:rPr>
          <w:noProof/>
        </w:rPr>
      </w:r>
      <w:r>
        <w:rPr>
          <w:noProof/>
        </w:rPr>
        <w:fldChar w:fldCharType="separate"/>
      </w:r>
      <w:r>
        <w:rPr>
          <w:noProof/>
        </w:rPr>
        <w:t>108</w:t>
      </w:r>
      <w:r>
        <w:rPr>
          <w:noProof/>
        </w:rPr>
        <w:fldChar w:fldCharType="end"/>
      </w:r>
    </w:p>
    <w:p w14:paraId="79ED3C87" w14:textId="34F93FF8" w:rsidR="008110D0" w:rsidRDefault="008110D0">
      <w:pPr>
        <w:pStyle w:val="TOC4"/>
        <w:rPr>
          <w:rFonts w:asciiTheme="minorHAnsi" w:eastAsiaTheme="minorEastAsia" w:hAnsiTheme="minorHAnsi" w:cstheme="minorBidi"/>
          <w:noProof/>
          <w:sz w:val="22"/>
          <w:szCs w:val="22"/>
          <w:lang w:val="en-IN" w:eastAsia="en-IN"/>
        </w:rPr>
      </w:pPr>
      <w:r w:rsidRPr="001815B3">
        <w:rPr>
          <w:noProof/>
          <w:lang w:val="fr-FR" w:eastAsia="zh-CN"/>
        </w:rPr>
        <w:t>8.2.4.3</w:t>
      </w:r>
      <w:r>
        <w:rPr>
          <w:rFonts w:asciiTheme="minorHAnsi" w:eastAsiaTheme="minorEastAsia" w:hAnsiTheme="minorHAnsi" w:cstheme="minorBidi"/>
          <w:noProof/>
          <w:sz w:val="22"/>
          <w:szCs w:val="22"/>
          <w:lang w:val="en-IN" w:eastAsia="en-IN"/>
        </w:rPr>
        <w:tab/>
      </w:r>
      <w:r w:rsidRPr="001815B3">
        <w:rPr>
          <w:noProof/>
          <w:lang w:val="fr-FR"/>
        </w:rPr>
        <w:t>User Consent Revocation Notification</w:t>
      </w:r>
      <w:r>
        <w:rPr>
          <w:noProof/>
        </w:rPr>
        <w:tab/>
      </w:r>
      <w:r>
        <w:rPr>
          <w:noProof/>
        </w:rPr>
        <w:fldChar w:fldCharType="begin"/>
      </w:r>
      <w:r>
        <w:rPr>
          <w:noProof/>
        </w:rPr>
        <w:instrText xml:space="preserve"> PAGEREF _Toc199335993 \h </w:instrText>
      </w:r>
      <w:r>
        <w:rPr>
          <w:noProof/>
        </w:rPr>
      </w:r>
      <w:r>
        <w:rPr>
          <w:noProof/>
        </w:rPr>
        <w:fldChar w:fldCharType="separate"/>
      </w:r>
      <w:r>
        <w:rPr>
          <w:noProof/>
        </w:rPr>
        <w:t>109</w:t>
      </w:r>
      <w:r>
        <w:rPr>
          <w:noProof/>
        </w:rPr>
        <w:fldChar w:fldCharType="end"/>
      </w:r>
    </w:p>
    <w:p w14:paraId="1D37EDFF" w14:textId="17E668D6" w:rsidR="008110D0" w:rsidRDefault="008110D0">
      <w:pPr>
        <w:pStyle w:val="TOC5"/>
        <w:rPr>
          <w:rFonts w:asciiTheme="minorHAnsi" w:eastAsiaTheme="minorEastAsia" w:hAnsiTheme="minorHAnsi" w:cstheme="minorBidi"/>
          <w:noProof/>
          <w:sz w:val="22"/>
          <w:szCs w:val="22"/>
          <w:lang w:val="en-IN" w:eastAsia="en-IN"/>
        </w:rPr>
      </w:pPr>
      <w:r w:rsidRPr="001815B3">
        <w:rPr>
          <w:noProof/>
          <w:lang w:val="fr-FR" w:eastAsia="zh-CN"/>
        </w:rPr>
        <w:t>8.2.4.3.1</w:t>
      </w:r>
      <w:r>
        <w:rPr>
          <w:rFonts w:asciiTheme="minorHAnsi" w:eastAsiaTheme="minorEastAsia" w:hAnsiTheme="minorHAnsi" w:cstheme="minorBidi"/>
          <w:noProof/>
          <w:sz w:val="22"/>
          <w:szCs w:val="22"/>
          <w:lang w:val="en-IN" w:eastAsia="en-IN"/>
        </w:rPr>
        <w:tab/>
      </w:r>
      <w:r w:rsidRPr="001815B3">
        <w:rPr>
          <w:noProof/>
          <w:lang w:val="fr-FR" w:eastAsia="zh-CN"/>
        </w:rPr>
        <w:t>Description</w:t>
      </w:r>
      <w:r>
        <w:rPr>
          <w:noProof/>
        </w:rPr>
        <w:tab/>
      </w:r>
      <w:r>
        <w:rPr>
          <w:noProof/>
        </w:rPr>
        <w:fldChar w:fldCharType="begin"/>
      </w:r>
      <w:r>
        <w:rPr>
          <w:noProof/>
        </w:rPr>
        <w:instrText xml:space="preserve"> PAGEREF _Toc199335994 \h </w:instrText>
      </w:r>
      <w:r>
        <w:rPr>
          <w:noProof/>
        </w:rPr>
      </w:r>
      <w:r>
        <w:rPr>
          <w:noProof/>
        </w:rPr>
        <w:fldChar w:fldCharType="separate"/>
      </w:r>
      <w:r>
        <w:rPr>
          <w:noProof/>
        </w:rPr>
        <w:t>109</w:t>
      </w:r>
      <w:r>
        <w:rPr>
          <w:noProof/>
        </w:rPr>
        <w:fldChar w:fldCharType="end"/>
      </w:r>
    </w:p>
    <w:p w14:paraId="05B2194C" w14:textId="7399AD7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_Toc199335995 \h </w:instrText>
      </w:r>
      <w:r>
        <w:rPr>
          <w:noProof/>
        </w:rPr>
      </w:r>
      <w:r>
        <w:rPr>
          <w:noProof/>
        </w:rPr>
        <w:fldChar w:fldCharType="separate"/>
      </w:r>
      <w:r>
        <w:rPr>
          <w:noProof/>
        </w:rPr>
        <w:t>109</w:t>
      </w:r>
      <w:r>
        <w:rPr>
          <w:noProof/>
        </w:rPr>
        <w:fldChar w:fldCharType="end"/>
      </w:r>
    </w:p>
    <w:p w14:paraId="1C811AEE" w14:textId="0B880CF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_Toc199335996 \h </w:instrText>
      </w:r>
      <w:r>
        <w:rPr>
          <w:noProof/>
        </w:rPr>
      </w:r>
      <w:r>
        <w:rPr>
          <w:noProof/>
        </w:rPr>
        <w:fldChar w:fldCharType="separate"/>
      </w:r>
      <w:r>
        <w:rPr>
          <w:noProof/>
        </w:rPr>
        <w:t>109</w:t>
      </w:r>
      <w:r>
        <w:rPr>
          <w:noProof/>
        </w:rPr>
        <w:fldChar w:fldCharType="end"/>
      </w:r>
    </w:p>
    <w:p w14:paraId="1FF2D748" w14:textId="32FCF75F" w:rsidR="008110D0" w:rsidRDefault="008110D0">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_Toc199335997 \h </w:instrText>
      </w:r>
      <w:r>
        <w:rPr>
          <w:noProof/>
        </w:rPr>
      </w:r>
      <w:r>
        <w:rPr>
          <w:noProof/>
        </w:rPr>
        <w:fldChar w:fldCharType="separate"/>
      </w:r>
      <w:r>
        <w:rPr>
          <w:noProof/>
        </w:rPr>
        <w:t>110</w:t>
      </w:r>
      <w:r>
        <w:rPr>
          <w:noProof/>
        </w:rPr>
        <w:fldChar w:fldCharType="end"/>
      </w:r>
    </w:p>
    <w:p w14:paraId="4239AF30" w14:textId="053D6347"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_Toc199335998 \h </w:instrText>
      </w:r>
      <w:r>
        <w:rPr>
          <w:noProof/>
        </w:rPr>
      </w:r>
      <w:r>
        <w:rPr>
          <w:noProof/>
        </w:rPr>
        <w:fldChar w:fldCharType="separate"/>
      </w:r>
      <w:r>
        <w:rPr>
          <w:noProof/>
        </w:rPr>
        <w:t>110</w:t>
      </w:r>
      <w:r>
        <w:rPr>
          <w:noProof/>
        </w:rPr>
        <w:fldChar w:fldCharType="end"/>
      </w:r>
    </w:p>
    <w:p w14:paraId="3A028999" w14:textId="35320CC3"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_Toc199335999 \h </w:instrText>
      </w:r>
      <w:r>
        <w:rPr>
          <w:noProof/>
        </w:rPr>
      </w:r>
      <w:r>
        <w:rPr>
          <w:noProof/>
        </w:rPr>
        <w:fldChar w:fldCharType="separate"/>
      </w:r>
      <w:r>
        <w:rPr>
          <w:noProof/>
        </w:rPr>
        <w:t>112</w:t>
      </w:r>
      <w:r>
        <w:rPr>
          <w:noProof/>
        </w:rPr>
        <w:fldChar w:fldCharType="end"/>
      </w:r>
    </w:p>
    <w:p w14:paraId="0E657F29" w14:textId="7B78C1F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_Toc199336000 \h </w:instrText>
      </w:r>
      <w:r>
        <w:rPr>
          <w:noProof/>
        </w:rPr>
      </w:r>
      <w:r>
        <w:rPr>
          <w:noProof/>
        </w:rPr>
        <w:fldChar w:fldCharType="separate"/>
      </w:r>
      <w:r>
        <w:rPr>
          <w:noProof/>
        </w:rPr>
        <w:t>112</w:t>
      </w:r>
      <w:r>
        <w:rPr>
          <w:noProof/>
        </w:rPr>
        <w:fldChar w:fldCharType="end"/>
      </w:r>
    </w:p>
    <w:p w14:paraId="66CC13CB" w14:textId="236A288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_Toc199336001 \h </w:instrText>
      </w:r>
      <w:r>
        <w:rPr>
          <w:noProof/>
        </w:rPr>
      </w:r>
      <w:r>
        <w:rPr>
          <w:noProof/>
        </w:rPr>
        <w:fldChar w:fldCharType="separate"/>
      </w:r>
      <w:r>
        <w:rPr>
          <w:noProof/>
        </w:rPr>
        <w:t>112</w:t>
      </w:r>
      <w:r>
        <w:rPr>
          <w:noProof/>
        </w:rPr>
        <w:fldChar w:fldCharType="end"/>
      </w:r>
    </w:p>
    <w:p w14:paraId="3E205306" w14:textId="58C15D6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_Toc199336002 \h </w:instrText>
      </w:r>
      <w:r>
        <w:rPr>
          <w:noProof/>
        </w:rPr>
      </w:r>
      <w:r>
        <w:rPr>
          <w:noProof/>
        </w:rPr>
        <w:fldChar w:fldCharType="separate"/>
      </w:r>
      <w:r>
        <w:rPr>
          <w:noProof/>
        </w:rPr>
        <w:t>114</w:t>
      </w:r>
      <w:r>
        <w:rPr>
          <w:noProof/>
        </w:rPr>
        <w:fldChar w:fldCharType="end"/>
      </w:r>
    </w:p>
    <w:p w14:paraId="791DE5D1" w14:textId="46B405F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_Toc199336003 \h </w:instrText>
      </w:r>
      <w:r>
        <w:rPr>
          <w:noProof/>
        </w:rPr>
      </w:r>
      <w:r>
        <w:rPr>
          <w:noProof/>
        </w:rPr>
        <w:fldChar w:fldCharType="separate"/>
      </w:r>
      <w:r>
        <w:rPr>
          <w:noProof/>
        </w:rPr>
        <w:t>114</w:t>
      </w:r>
      <w:r>
        <w:rPr>
          <w:noProof/>
        </w:rPr>
        <w:fldChar w:fldCharType="end"/>
      </w:r>
    </w:p>
    <w:p w14:paraId="0B067E90" w14:textId="0FBD109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_Toc199336004 \h </w:instrText>
      </w:r>
      <w:r>
        <w:rPr>
          <w:noProof/>
        </w:rPr>
      </w:r>
      <w:r>
        <w:rPr>
          <w:noProof/>
        </w:rPr>
        <w:fldChar w:fldCharType="separate"/>
      </w:r>
      <w:r>
        <w:rPr>
          <w:noProof/>
        </w:rPr>
        <w:t>114</w:t>
      </w:r>
      <w:r>
        <w:rPr>
          <w:noProof/>
        </w:rPr>
        <w:fldChar w:fldCharType="end"/>
      </w:r>
    </w:p>
    <w:p w14:paraId="133202B4" w14:textId="19C2247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_Toc199336005 \h </w:instrText>
      </w:r>
      <w:r>
        <w:rPr>
          <w:noProof/>
        </w:rPr>
      </w:r>
      <w:r>
        <w:rPr>
          <w:noProof/>
        </w:rPr>
        <w:fldChar w:fldCharType="separate"/>
      </w:r>
      <w:r>
        <w:rPr>
          <w:noProof/>
        </w:rPr>
        <w:t>115</w:t>
      </w:r>
      <w:r>
        <w:rPr>
          <w:noProof/>
        </w:rPr>
        <w:fldChar w:fldCharType="end"/>
      </w:r>
    </w:p>
    <w:p w14:paraId="009E6333" w14:textId="1AE4820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_Toc199336006 \h </w:instrText>
      </w:r>
      <w:r>
        <w:rPr>
          <w:noProof/>
        </w:rPr>
      </w:r>
      <w:r>
        <w:rPr>
          <w:noProof/>
        </w:rPr>
        <w:fldChar w:fldCharType="separate"/>
      </w:r>
      <w:r>
        <w:rPr>
          <w:noProof/>
        </w:rPr>
        <w:t>115</w:t>
      </w:r>
      <w:r>
        <w:rPr>
          <w:noProof/>
        </w:rPr>
        <w:fldChar w:fldCharType="end"/>
      </w:r>
    </w:p>
    <w:p w14:paraId="57504AA8" w14:textId="791BC231" w:rsidR="008110D0" w:rsidRDefault="008110D0">
      <w:pPr>
        <w:pStyle w:val="TOC5"/>
        <w:rPr>
          <w:rFonts w:asciiTheme="minorHAnsi" w:eastAsiaTheme="minorEastAsia" w:hAnsiTheme="minorHAnsi" w:cstheme="minorBidi"/>
          <w:noProof/>
          <w:sz w:val="22"/>
          <w:szCs w:val="22"/>
          <w:lang w:val="en-IN" w:eastAsia="en-IN"/>
        </w:rPr>
      </w:pPr>
      <w:r w:rsidRPr="001815B3">
        <w:rPr>
          <w:noProof/>
          <w:lang w:val="fr-FR" w:eastAsia="zh-CN"/>
        </w:rPr>
        <w:t>8.2.5.2.8</w:t>
      </w:r>
      <w:r>
        <w:rPr>
          <w:rFonts w:asciiTheme="minorHAnsi" w:eastAsiaTheme="minorEastAsia" w:hAnsiTheme="minorHAnsi" w:cstheme="minorBidi"/>
          <w:noProof/>
          <w:sz w:val="22"/>
          <w:szCs w:val="22"/>
          <w:lang w:val="en-IN" w:eastAsia="en-IN"/>
        </w:rPr>
        <w:tab/>
      </w:r>
      <w:r w:rsidRPr="001815B3">
        <w:rPr>
          <w:noProof/>
          <w:lang w:val="fr-FR" w:eastAsia="zh-CN"/>
        </w:rPr>
        <w:t xml:space="preserve">Type: </w:t>
      </w:r>
      <w:r w:rsidRPr="001815B3">
        <w:rPr>
          <w:noProof/>
          <w:lang w:val="fr-FR"/>
        </w:rPr>
        <w:t>ConsentRevocNotif</w:t>
      </w:r>
      <w:r>
        <w:rPr>
          <w:noProof/>
        </w:rPr>
        <w:tab/>
      </w:r>
      <w:r>
        <w:rPr>
          <w:noProof/>
        </w:rPr>
        <w:fldChar w:fldCharType="begin"/>
      </w:r>
      <w:r>
        <w:rPr>
          <w:noProof/>
        </w:rPr>
        <w:instrText xml:space="preserve"> PAGEREF _Toc199336007 \h </w:instrText>
      </w:r>
      <w:r>
        <w:rPr>
          <w:noProof/>
        </w:rPr>
      </w:r>
      <w:r>
        <w:rPr>
          <w:noProof/>
        </w:rPr>
        <w:fldChar w:fldCharType="separate"/>
      </w:r>
      <w:r>
        <w:rPr>
          <w:noProof/>
        </w:rPr>
        <w:t>115</w:t>
      </w:r>
      <w:r>
        <w:rPr>
          <w:noProof/>
        </w:rPr>
        <w:fldChar w:fldCharType="end"/>
      </w:r>
    </w:p>
    <w:p w14:paraId="3E4CF28A" w14:textId="2AC7380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_Toc199336008 \h </w:instrText>
      </w:r>
      <w:r>
        <w:rPr>
          <w:noProof/>
        </w:rPr>
      </w:r>
      <w:r>
        <w:rPr>
          <w:noProof/>
        </w:rPr>
        <w:fldChar w:fldCharType="separate"/>
      </w:r>
      <w:r>
        <w:rPr>
          <w:noProof/>
        </w:rPr>
        <w:t>116</w:t>
      </w:r>
      <w:r>
        <w:rPr>
          <w:noProof/>
        </w:rPr>
        <w:fldChar w:fldCharType="end"/>
      </w:r>
    </w:p>
    <w:p w14:paraId="29015F77" w14:textId="080A9EC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_Toc199336009 \h </w:instrText>
      </w:r>
      <w:r>
        <w:rPr>
          <w:noProof/>
        </w:rPr>
      </w:r>
      <w:r>
        <w:rPr>
          <w:noProof/>
        </w:rPr>
        <w:fldChar w:fldCharType="separate"/>
      </w:r>
      <w:r>
        <w:rPr>
          <w:noProof/>
        </w:rPr>
        <w:t>116</w:t>
      </w:r>
      <w:r>
        <w:rPr>
          <w:noProof/>
        </w:rPr>
        <w:fldChar w:fldCharType="end"/>
      </w:r>
    </w:p>
    <w:p w14:paraId="34B82F13" w14:textId="6BC64FB1" w:rsidR="008110D0" w:rsidRDefault="008110D0">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_Toc199336010 \h </w:instrText>
      </w:r>
      <w:r>
        <w:rPr>
          <w:noProof/>
        </w:rPr>
      </w:r>
      <w:r>
        <w:rPr>
          <w:noProof/>
        </w:rPr>
        <w:fldChar w:fldCharType="separate"/>
      </w:r>
      <w:r>
        <w:rPr>
          <w:noProof/>
        </w:rPr>
        <w:t>116</w:t>
      </w:r>
      <w:r>
        <w:rPr>
          <w:noProof/>
        </w:rPr>
        <w:fldChar w:fldCharType="end"/>
      </w:r>
    </w:p>
    <w:p w14:paraId="18F2B363" w14:textId="4BCCAF85" w:rsidR="008110D0" w:rsidRDefault="008110D0">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_Toc199336011 \h </w:instrText>
      </w:r>
      <w:r>
        <w:rPr>
          <w:noProof/>
        </w:rPr>
      </w:r>
      <w:r>
        <w:rPr>
          <w:noProof/>
        </w:rPr>
        <w:fldChar w:fldCharType="separate"/>
      </w:r>
      <w:r>
        <w:rPr>
          <w:noProof/>
        </w:rPr>
        <w:t>116</w:t>
      </w:r>
      <w:r>
        <w:rPr>
          <w:noProof/>
        </w:rPr>
        <w:fldChar w:fldCharType="end"/>
      </w:r>
    </w:p>
    <w:p w14:paraId="31D89B62" w14:textId="798B7FBE" w:rsidR="008110D0" w:rsidRDefault="008110D0">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_Toc199336012 \h </w:instrText>
      </w:r>
      <w:r>
        <w:rPr>
          <w:noProof/>
        </w:rPr>
      </w:r>
      <w:r>
        <w:rPr>
          <w:noProof/>
        </w:rPr>
        <w:fldChar w:fldCharType="separate"/>
      </w:r>
      <w:r>
        <w:rPr>
          <w:noProof/>
        </w:rPr>
        <w:t>116</w:t>
      </w:r>
      <w:r>
        <w:rPr>
          <w:noProof/>
        </w:rPr>
        <w:fldChar w:fldCharType="end"/>
      </w:r>
    </w:p>
    <w:p w14:paraId="5DCDBDD7" w14:textId="238BAD85" w:rsidR="008110D0" w:rsidRDefault="008110D0">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_Toc199336013 \h </w:instrText>
      </w:r>
      <w:r>
        <w:rPr>
          <w:noProof/>
        </w:rPr>
      </w:r>
      <w:r>
        <w:rPr>
          <w:noProof/>
        </w:rPr>
        <w:fldChar w:fldCharType="separate"/>
      </w:r>
      <w:r>
        <w:rPr>
          <w:noProof/>
        </w:rPr>
        <w:t>116</w:t>
      </w:r>
      <w:r>
        <w:rPr>
          <w:noProof/>
        </w:rPr>
        <w:fldChar w:fldCharType="end"/>
      </w:r>
    </w:p>
    <w:p w14:paraId="38F8C6A2" w14:textId="1B7B8292" w:rsidR="008110D0" w:rsidRDefault="008110D0">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_Toc199336014 \h </w:instrText>
      </w:r>
      <w:r>
        <w:rPr>
          <w:noProof/>
        </w:rPr>
      </w:r>
      <w:r>
        <w:rPr>
          <w:noProof/>
        </w:rPr>
        <w:fldChar w:fldCharType="separate"/>
      </w:r>
      <w:r>
        <w:rPr>
          <w:noProof/>
        </w:rPr>
        <w:t>116</w:t>
      </w:r>
      <w:r>
        <w:rPr>
          <w:noProof/>
        </w:rPr>
        <w:fldChar w:fldCharType="end"/>
      </w:r>
    </w:p>
    <w:p w14:paraId="3AE91369" w14:textId="5A00DC1D" w:rsidR="008110D0" w:rsidRDefault="008110D0">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_Toc199336015 \h </w:instrText>
      </w:r>
      <w:r>
        <w:rPr>
          <w:noProof/>
        </w:rPr>
      </w:r>
      <w:r>
        <w:rPr>
          <w:noProof/>
        </w:rPr>
        <w:fldChar w:fldCharType="separate"/>
      </w:r>
      <w:r>
        <w:rPr>
          <w:noProof/>
        </w:rPr>
        <w:t>117</w:t>
      </w:r>
      <w:r>
        <w:rPr>
          <w:noProof/>
        </w:rPr>
        <w:fldChar w:fldCharType="end"/>
      </w:r>
    </w:p>
    <w:p w14:paraId="1A9A85D4" w14:textId="4EAB4C1F" w:rsidR="008110D0" w:rsidRDefault="008110D0">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_Toc199336016 \h </w:instrText>
      </w:r>
      <w:r>
        <w:rPr>
          <w:noProof/>
        </w:rPr>
      </w:r>
      <w:r>
        <w:rPr>
          <w:noProof/>
        </w:rPr>
        <w:fldChar w:fldCharType="separate"/>
      </w:r>
      <w:r>
        <w:rPr>
          <w:noProof/>
        </w:rPr>
        <w:t>117</w:t>
      </w:r>
      <w:r>
        <w:rPr>
          <w:noProof/>
        </w:rPr>
        <w:fldChar w:fldCharType="end"/>
      </w:r>
    </w:p>
    <w:p w14:paraId="350CD1F6" w14:textId="1AE3E7F5" w:rsidR="008110D0" w:rsidRDefault="008110D0">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_Toc199336017 \h </w:instrText>
      </w:r>
      <w:r>
        <w:rPr>
          <w:noProof/>
        </w:rPr>
      </w:r>
      <w:r>
        <w:rPr>
          <w:noProof/>
        </w:rPr>
        <w:fldChar w:fldCharType="separate"/>
      </w:r>
      <w:r>
        <w:rPr>
          <w:noProof/>
        </w:rPr>
        <w:t>117</w:t>
      </w:r>
      <w:r>
        <w:rPr>
          <w:noProof/>
        </w:rPr>
        <w:fldChar w:fldCharType="end"/>
      </w:r>
    </w:p>
    <w:p w14:paraId="47DF89D5" w14:textId="57C09E96" w:rsidR="008110D0" w:rsidRDefault="008110D0">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_Toc199336018 \h </w:instrText>
      </w:r>
      <w:r>
        <w:rPr>
          <w:noProof/>
        </w:rPr>
      </w:r>
      <w:r>
        <w:rPr>
          <w:noProof/>
        </w:rPr>
        <w:fldChar w:fldCharType="separate"/>
      </w:r>
      <w:r>
        <w:rPr>
          <w:noProof/>
        </w:rPr>
        <w:t>117</w:t>
      </w:r>
      <w:r>
        <w:rPr>
          <w:noProof/>
        </w:rPr>
        <w:fldChar w:fldCharType="end"/>
      </w:r>
    </w:p>
    <w:p w14:paraId="65B78472" w14:textId="1A6FDF34" w:rsidR="008110D0" w:rsidRDefault="008110D0">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_Toc199336019 \h </w:instrText>
      </w:r>
      <w:r>
        <w:rPr>
          <w:noProof/>
        </w:rPr>
      </w:r>
      <w:r>
        <w:rPr>
          <w:noProof/>
        </w:rPr>
        <w:fldChar w:fldCharType="separate"/>
      </w:r>
      <w:r>
        <w:rPr>
          <w:noProof/>
        </w:rPr>
        <w:t>117</w:t>
      </w:r>
      <w:r>
        <w:rPr>
          <w:noProof/>
        </w:rPr>
        <w:fldChar w:fldCharType="end"/>
      </w:r>
    </w:p>
    <w:p w14:paraId="4C6101F9" w14:textId="11692F88" w:rsidR="008110D0" w:rsidRDefault="008110D0">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_Toc199336020 \h </w:instrText>
      </w:r>
      <w:r>
        <w:rPr>
          <w:noProof/>
        </w:rPr>
      </w:r>
      <w:r>
        <w:rPr>
          <w:noProof/>
        </w:rPr>
        <w:fldChar w:fldCharType="separate"/>
      </w:r>
      <w:r>
        <w:rPr>
          <w:noProof/>
        </w:rPr>
        <w:t>118</w:t>
      </w:r>
      <w:r>
        <w:rPr>
          <w:noProof/>
        </w:rPr>
        <w:fldChar w:fldCharType="end"/>
      </w:r>
    </w:p>
    <w:p w14:paraId="40959143" w14:textId="05722380" w:rsidR="008110D0" w:rsidRDefault="008110D0">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_Toc199336021 \h </w:instrText>
      </w:r>
      <w:r>
        <w:rPr>
          <w:noProof/>
        </w:rPr>
      </w:r>
      <w:r>
        <w:rPr>
          <w:noProof/>
        </w:rPr>
        <w:fldChar w:fldCharType="separate"/>
      </w:r>
      <w:r>
        <w:rPr>
          <w:noProof/>
        </w:rPr>
        <w:t>118</w:t>
      </w:r>
      <w:r>
        <w:rPr>
          <w:noProof/>
        </w:rPr>
        <w:fldChar w:fldCharType="end"/>
      </w:r>
    </w:p>
    <w:p w14:paraId="44F28F15" w14:textId="078072FC" w:rsidR="008110D0" w:rsidRDefault="008110D0">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_Toc199336022 \h </w:instrText>
      </w:r>
      <w:r>
        <w:rPr>
          <w:noProof/>
        </w:rPr>
      </w:r>
      <w:r>
        <w:rPr>
          <w:noProof/>
        </w:rPr>
        <w:fldChar w:fldCharType="separate"/>
      </w:r>
      <w:r>
        <w:rPr>
          <w:noProof/>
        </w:rPr>
        <w:t>118</w:t>
      </w:r>
      <w:r>
        <w:rPr>
          <w:noProof/>
        </w:rPr>
        <w:fldChar w:fldCharType="end"/>
      </w:r>
    </w:p>
    <w:p w14:paraId="2867E701" w14:textId="4473DA9A" w:rsidR="008110D0" w:rsidRDefault="008110D0">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_Toc199336023 \h </w:instrText>
      </w:r>
      <w:r>
        <w:rPr>
          <w:noProof/>
        </w:rPr>
      </w:r>
      <w:r>
        <w:rPr>
          <w:noProof/>
        </w:rPr>
        <w:fldChar w:fldCharType="separate"/>
      </w:r>
      <w:r>
        <w:rPr>
          <w:noProof/>
        </w:rPr>
        <w:t>119</w:t>
      </w:r>
      <w:r>
        <w:rPr>
          <w:noProof/>
        </w:rPr>
        <w:fldChar w:fldCharType="end"/>
      </w:r>
    </w:p>
    <w:p w14:paraId="3515EB0E" w14:textId="7DE4C3BA" w:rsidR="008110D0" w:rsidRDefault="008110D0">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_Toc199336024 \h </w:instrText>
      </w:r>
      <w:r>
        <w:rPr>
          <w:noProof/>
        </w:rPr>
      </w:r>
      <w:r>
        <w:rPr>
          <w:noProof/>
        </w:rPr>
        <w:fldChar w:fldCharType="separate"/>
      </w:r>
      <w:r>
        <w:rPr>
          <w:noProof/>
        </w:rPr>
        <w:t>119</w:t>
      </w:r>
      <w:r>
        <w:rPr>
          <w:noProof/>
        </w:rPr>
        <w:fldChar w:fldCharType="end"/>
      </w:r>
    </w:p>
    <w:p w14:paraId="24E73BD3" w14:textId="7E35A02D" w:rsidR="008110D0" w:rsidRDefault="008110D0">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_Toc199336025 \h </w:instrText>
      </w:r>
      <w:r>
        <w:rPr>
          <w:noProof/>
        </w:rPr>
      </w:r>
      <w:r>
        <w:rPr>
          <w:noProof/>
        </w:rPr>
        <w:fldChar w:fldCharType="separate"/>
      </w:r>
      <w:r>
        <w:rPr>
          <w:noProof/>
        </w:rPr>
        <w:t>119</w:t>
      </w:r>
      <w:r>
        <w:rPr>
          <w:noProof/>
        </w:rPr>
        <w:fldChar w:fldCharType="end"/>
      </w:r>
    </w:p>
    <w:p w14:paraId="55EEC8EB" w14:textId="6FA069FC" w:rsidR="008110D0" w:rsidRDefault="008110D0">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_Toc199336026 \h </w:instrText>
      </w:r>
      <w:r>
        <w:rPr>
          <w:noProof/>
        </w:rPr>
      </w:r>
      <w:r>
        <w:rPr>
          <w:noProof/>
        </w:rPr>
        <w:fldChar w:fldCharType="separate"/>
      </w:r>
      <w:r>
        <w:rPr>
          <w:noProof/>
        </w:rPr>
        <w:t>120</w:t>
      </w:r>
      <w:r>
        <w:rPr>
          <w:noProof/>
        </w:rPr>
        <w:fldChar w:fldCharType="end"/>
      </w:r>
    </w:p>
    <w:p w14:paraId="449ED336" w14:textId="08D30C31" w:rsidR="008110D0" w:rsidRDefault="008110D0">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_Toc199336027 \h </w:instrText>
      </w:r>
      <w:r>
        <w:rPr>
          <w:noProof/>
        </w:rPr>
      </w:r>
      <w:r>
        <w:rPr>
          <w:noProof/>
        </w:rPr>
        <w:fldChar w:fldCharType="separate"/>
      </w:r>
      <w:r>
        <w:rPr>
          <w:noProof/>
        </w:rPr>
        <w:t>120</w:t>
      </w:r>
      <w:r>
        <w:rPr>
          <w:noProof/>
        </w:rPr>
        <w:fldChar w:fldCharType="end"/>
      </w:r>
    </w:p>
    <w:p w14:paraId="1C19916A" w14:textId="6412467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_Toc199336028 \h </w:instrText>
      </w:r>
      <w:r>
        <w:rPr>
          <w:noProof/>
        </w:rPr>
      </w:r>
      <w:r>
        <w:rPr>
          <w:noProof/>
        </w:rPr>
        <w:fldChar w:fldCharType="separate"/>
      </w:r>
      <w:r>
        <w:rPr>
          <w:noProof/>
        </w:rPr>
        <w:t>120</w:t>
      </w:r>
      <w:r>
        <w:rPr>
          <w:noProof/>
        </w:rPr>
        <w:fldChar w:fldCharType="end"/>
      </w:r>
    </w:p>
    <w:p w14:paraId="1BEC5E56" w14:textId="45EF63E3"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_Toc199336029 \h </w:instrText>
      </w:r>
      <w:r>
        <w:rPr>
          <w:noProof/>
        </w:rPr>
      </w:r>
      <w:r>
        <w:rPr>
          <w:noProof/>
        </w:rPr>
        <w:fldChar w:fldCharType="separate"/>
      </w:r>
      <w:r>
        <w:rPr>
          <w:noProof/>
        </w:rPr>
        <w:t>121</w:t>
      </w:r>
      <w:r>
        <w:rPr>
          <w:noProof/>
        </w:rPr>
        <w:fldChar w:fldCharType="end"/>
      </w:r>
    </w:p>
    <w:p w14:paraId="55EBC004" w14:textId="1BBA7A2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_Toc199336030 \h </w:instrText>
      </w:r>
      <w:r>
        <w:rPr>
          <w:noProof/>
        </w:rPr>
      </w:r>
      <w:r>
        <w:rPr>
          <w:noProof/>
        </w:rPr>
        <w:fldChar w:fldCharType="separate"/>
      </w:r>
      <w:r>
        <w:rPr>
          <w:noProof/>
        </w:rPr>
        <w:t>121</w:t>
      </w:r>
      <w:r>
        <w:rPr>
          <w:noProof/>
        </w:rPr>
        <w:fldChar w:fldCharType="end"/>
      </w:r>
    </w:p>
    <w:p w14:paraId="50322AD3" w14:textId="6FFF027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_Toc199336031 \h </w:instrText>
      </w:r>
      <w:r>
        <w:rPr>
          <w:noProof/>
        </w:rPr>
      </w:r>
      <w:r>
        <w:rPr>
          <w:noProof/>
        </w:rPr>
        <w:fldChar w:fldCharType="separate"/>
      </w:r>
      <w:r>
        <w:rPr>
          <w:noProof/>
        </w:rPr>
        <w:t>121</w:t>
      </w:r>
      <w:r>
        <w:rPr>
          <w:noProof/>
        </w:rPr>
        <w:fldChar w:fldCharType="end"/>
      </w:r>
    </w:p>
    <w:p w14:paraId="2FA1C488" w14:textId="5B7A7EE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_Toc199336032 \h </w:instrText>
      </w:r>
      <w:r>
        <w:rPr>
          <w:noProof/>
        </w:rPr>
      </w:r>
      <w:r>
        <w:rPr>
          <w:noProof/>
        </w:rPr>
        <w:fldChar w:fldCharType="separate"/>
      </w:r>
      <w:r>
        <w:rPr>
          <w:noProof/>
        </w:rPr>
        <w:t>122</w:t>
      </w:r>
      <w:r>
        <w:rPr>
          <w:noProof/>
        </w:rPr>
        <w:fldChar w:fldCharType="end"/>
      </w:r>
    </w:p>
    <w:p w14:paraId="6BFD741D" w14:textId="6786AC0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_Toc199336033 \h </w:instrText>
      </w:r>
      <w:r>
        <w:rPr>
          <w:noProof/>
        </w:rPr>
      </w:r>
      <w:r>
        <w:rPr>
          <w:noProof/>
        </w:rPr>
        <w:fldChar w:fldCharType="separate"/>
      </w:r>
      <w:r>
        <w:rPr>
          <w:noProof/>
        </w:rPr>
        <w:t>122</w:t>
      </w:r>
      <w:r>
        <w:rPr>
          <w:noProof/>
        </w:rPr>
        <w:fldChar w:fldCharType="end"/>
      </w:r>
    </w:p>
    <w:p w14:paraId="755C6D26" w14:textId="5FCCD15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_Toc199336034 \h </w:instrText>
      </w:r>
      <w:r>
        <w:rPr>
          <w:noProof/>
        </w:rPr>
      </w:r>
      <w:r>
        <w:rPr>
          <w:noProof/>
        </w:rPr>
        <w:fldChar w:fldCharType="separate"/>
      </w:r>
      <w:r>
        <w:rPr>
          <w:noProof/>
        </w:rPr>
        <w:t>123</w:t>
      </w:r>
      <w:r>
        <w:rPr>
          <w:noProof/>
        </w:rPr>
        <w:fldChar w:fldCharType="end"/>
      </w:r>
    </w:p>
    <w:p w14:paraId="75D44B4E" w14:textId="24A334A2"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_Toc199336035 \h </w:instrText>
      </w:r>
      <w:r>
        <w:rPr>
          <w:noProof/>
        </w:rPr>
      </w:r>
      <w:r>
        <w:rPr>
          <w:noProof/>
        </w:rPr>
        <w:fldChar w:fldCharType="separate"/>
      </w:r>
      <w:r>
        <w:rPr>
          <w:noProof/>
        </w:rPr>
        <w:t>123</w:t>
      </w:r>
      <w:r>
        <w:rPr>
          <w:noProof/>
        </w:rPr>
        <w:fldChar w:fldCharType="end"/>
      </w:r>
    </w:p>
    <w:p w14:paraId="6C59DCF4" w14:textId="0E52107E" w:rsidR="008110D0" w:rsidRDefault="008110D0">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_Toc199336036 \h </w:instrText>
      </w:r>
      <w:r>
        <w:rPr>
          <w:noProof/>
        </w:rPr>
      </w:r>
      <w:r>
        <w:rPr>
          <w:noProof/>
        </w:rPr>
        <w:fldChar w:fldCharType="separate"/>
      </w:r>
      <w:r>
        <w:rPr>
          <w:noProof/>
        </w:rPr>
        <w:t>123</w:t>
      </w:r>
      <w:r>
        <w:rPr>
          <w:noProof/>
        </w:rPr>
        <w:fldChar w:fldCharType="end"/>
      </w:r>
    </w:p>
    <w:p w14:paraId="4E7E72F4" w14:textId="6C021571" w:rsidR="008110D0" w:rsidRDefault="008110D0">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_Toc199336037 \h </w:instrText>
      </w:r>
      <w:r>
        <w:rPr>
          <w:noProof/>
        </w:rPr>
      </w:r>
      <w:r>
        <w:rPr>
          <w:noProof/>
        </w:rPr>
        <w:fldChar w:fldCharType="separate"/>
      </w:r>
      <w:r>
        <w:rPr>
          <w:noProof/>
        </w:rPr>
        <w:t>123</w:t>
      </w:r>
      <w:r>
        <w:rPr>
          <w:noProof/>
        </w:rPr>
        <w:fldChar w:fldCharType="end"/>
      </w:r>
    </w:p>
    <w:p w14:paraId="640CCD49" w14:textId="125C079E" w:rsidR="008110D0" w:rsidRDefault="008110D0">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_Toc199336038 \h </w:instrText>
      </w:r>
      <w:r>
        <w:rPr>
          <w:noProof/>
        </w:rPr>
      </w:r>
      <w:r>
        <w:rPr>
          <w:noProof/>
        </w:rPr>
        <w:fldChar w:fldCharType="separate"/>
      </w:r>
      <w:r>
        <w:rPr>
          <w:noProof/>
        </w:rPr>
        <w:t>123</w:t>
      </w:r>
      <w:r>
        <w:rPr>
          <w:noProof/>
        </w:rPr>
        <w:fldChar w:fldCharType="end"/>
      </w:r>
    </w:p>
    <w:p w14:paraId="5A2C50C5" w14:textId="7F336114" w:rsidR="008110D0" w:rsidRDefault="008110D0">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_Toc199336039 \h </w:instrText>
      </w:r>
      <w:r>
        <w:rPr>
          <w:noProof/>
        </w:rPr>
      </w:r>
      <w:r>
        <w:rPr>
          <w:noProof/>
        </w:rPr>
        <w:fldChar w:fldCharType="separate"/>
      </w:r>
      <w:r>
        <w:rPr>
          <w:noProof/>
        </w:rPr>
        <w:t>123</w:t>
      </w:r>
      <w:r>
        <w:rPr>
          <w:noProof/>
        </w:rPr>
        <w:fldChar w:fldCharType="end"/>
      </w:r>
    </w:p>
    <w:p w14:paraId="71237AF1" w14:textId="546EC97B" w:rsidR="008110D0" w:rsidRDefault="008110D0">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_Toc199336040 \h </w:instrText>
      </w:r>
      <w:r>
        <w:rPr>
          <w:noProof/>
        </w:rPr>
      </w:r>
      <w:r>
        <w:rPr>
          <w:noProof/>
        </w:rPr>
        <w:fldChar w:fldCharType="separate"/>
      </w:r>
      <w:r>
        <w:rPr>
          <w:noProof/>
        </w:rPr>
        <w:t>123</w:t>
      </w:r>
      <w:r>
        <w:rPr>
          <w:noProof/>
        </w:rPr>
        <w:fldChar w:fldCharType="end"/>
      </w:r>
    </w:p>
    <w:p w14:paraId="79306689" w14:textId="5FE809F5" w:rsidR="008110D0" w:rsidRDefault="008110D0">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_Toc199336041 \h </w:instrText>
      </w:r>
      <w:r>
        <w:rPr>
          <w:noProof/>
        </w:rPr>
      </w:r>
      <w:r>
        <w:rPr>
          <w:noProof/>
        </w:rPr>
        <w:fldChar w:fldCharType="separate"/>
      </w:r>
      <w:r>
        <w:rPr>
          <w:noProof/>
        </w:rPr>
        <w:t>123</w:t>
      </w:r>
      <w:r>
        <w:rPr>
          <w:noProof/>
        </w:rPr>
        <w:fldChar w:fldCharType="end"/>
      </w:r>
    </w:p>
    <w:p w14:paraId="50DA80B1" w14:textId="2F980ACF" w:rsidR="008110D0" w:rsidRDefault="008110D0">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_Toc199336042 \h </w:instrText>
      </w:r>
      <w:r>
        <w:rPr>
          <w:noProof/>
        </w:rPr>
      </w:r>
      <w:r>
        <w:rPr>
          <w:noProof/>
        </w:rPr>
        <w:fldChar w:fldCharType="separate"/>
      </w:r>
      <w:r>
        <w:rPr>
          <w:noProof/>
        </w:rPr>
        <w:t>124</w:t>
      </w:r>
      <w:r>
        <w:rPr>
          <w:noProof/>
        </w:rPr>
        <w:fldChar w:fldCharType="end"/>
      </w:r>
    </w:p>
    <w:p w14:paraId="6987E7EE" w14:textId="74076750" w:rsidR="008110D0" w:rsidRDefault="008110D0">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_Toc199336043 \h </w:instrText>
      </w:r>
      <w:r>
        <w:rPr>
          <w:noProof/>
        </w:rPr>
      </w:r>
      <w:r>
        <w:rPr>
          <w:noProof/>
        </w:rPr>
        <w:fldChar w:fldCharType="separate"/>
      </w:r>
      <w:r>
        <w:rPr>
          <w:noProof/>
        </w:rPr>
        <w:t>124</w:t>
      </w:r>
      <w:r>
        <w:rPr>
          <w:noProof/>
        </w:rPr>
        <w:fldChar w:fldCharType="end"/>
      </w:r>
    </w:p>
    <w:p w14:paraId="1DD9894D" w14:textId="4537CEEC" w:rsidR="008110D0" w:rsidRDefault="008110D0">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_Toc199336044 \h </w:instrText>
      </w:r>
      <w:r>
        <w:rPr>
          <w:noProof/>
        </w:rPr>
      </w:r>
      <w:r>
        <w:rPr>
          <w:noProof/>
        </w:rPr>
        <w:fldChar w:fldCharType="separate"/>
      </w:r>
      <w:r>
        <w:rPr>
          <w:noProof/>
        </w:rPr>
        <w:t>124</w:t>
      </w:r>
      <w:r>
        <w:rPr>
          <w:noProof/>
        </w:rPr>
        <w:fldChar w:fldCharType="end"/>
      </w:r>
    </w:p>
    <w:p w14:paraId="3D7521C5" w14:textId="3143E3E2" w:rsidR="008110D0" w:rsidRDefault="008110D0">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_Toc199336045 \h </w:instrText>
      </w:r>
      <w:r>
        <w:rPr>
          <w:noProof/>
        </w:rPr>
      </w:r>
      <w:r>
        <w:rPr>
          <w:noProof/>
        </w:rPr>
        <w:fldChar w:fldCharType="separate"/>
      </w:r>
      <w:r>
        <w:rPr>
          <w:noProof/>
        </w:rPr>
        <w:t>124</w:t>
      </w:r>
      <w:r>
        <w:rPr>
          <w:noProof/>
        </w:rPr>
        <w:fldChar w:fldCharType="end"/>
      </w:r>
    </w:p>
    <w:p w14:paraId="519D5164" w14:textId="3034C603" w:rsidR="008110D0" w:rsidRDefault="008110D0">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_Toc199336046 \h </w:instrText>
      </w:r>
      <w:r>
        <w:rPr>
          <w:noProof/>
        </w:rPr>
      </w:r>
      <w:r>
        <w:rPr>
          <w:noProof/>
        </w:rPr>
        <w:fldChar w:fldCharType="separate"/>
      </w:r>
      <w:r>
        <w:rPr>
          <w:noProof/>
        </w:rPr>
        <w:t>124</w:t>
      </w:r>
      <w:r>
        <w:rPr>
          <w:noProof/>
        </w:rPr>
        <w:fldChar w:fldCharType="end"/>
      </w:r>
    </w:p>
    <w:p w14:paraId="1B484677" w14:textId="07752F75" w:rsidR="008110D0" w:rsidRDefault="008110D0">
      <w:pPr>
        <w:pStyle w:val="TOC4"/>
        <w:rPr>
          <w:rFonts w:asciiTheme="minorHAnsi" w:eastAsiaTheme="minorEastAsia" w:hAnsiTheme="minorHAnsi" w:cstheme="minorBidi"/>
          <w:noProof/>
          <w:sz w:val="22"/>
          <w:szCs w:val="22"/>
          <w:lang w:val="en-IN" w:eastAsia="en-IN"/>
        </w:rPr>
      </w:pPr>
      <w:r w:rsidRPr="001815B3">
        <w:rPr>
          <w:noProof/>
          <w:lang w:val="fr-FR"/>
        </w:rPr>
        <w:t>8.4.2.2</w:t>
      </w:r>
      <w:r>
        <w:rPr>
          <w:rFonts w:asciiTheme="minorHAnsi" w:eastAsiaTheme="minorEastAsia" w:hAnsiTheme="minorHAnsi" w:cstheme="minorBidi"/>
          <w:noProof/>
          <w:sz w:val="22"/>
          <w:szCs w:val="22"/>
          <w:lang w:val="en-IN" w:eastAsia="en-IN"/>
        </w:rPr>
        <w:tab/>
      </w:r>
      <w:r w:rsidRPr="001815B3">
        <w:rPr>
          <w:noProof/>
          <w:lang w:val="fr-FR"/>
        </w:rPr>
        <w:t>Resource: Application Client Information Subscriptions</w:t>
      </w:r>
      <w:r>
        <w:rPr>
          <w:noProof/>
        </w:rPr>
        <w:tab/>
      </w:r>
      <w:r>
        <w:rPr>
          <w:noProof/>
        </w:rPr>
        <w:fldChar w:fldCharType="begin"/>
      </w:r>
      <w:r>
        <w:rPr>
          <w:noProof/>
        </w:rPr>
        <w:instrText xml:space="preserve"> PAGEREF _Toc199336047 \h </w:instrText>
      </w:r>
      <w:r>
        <w:rPr>
          <w:noProof/>
        </w:rPr>
      </w:r>
      <w:r>
        <w:rPr>
          <w:noProof/>
        </w:rPr>
        <w:fldChar w:fldCharType="separate"/>
      </w:r>
      <w:r>
        <w:rPr>
          <w:noProof/>
        </w:rPr>
        <w:t>125</w:t>
      </w:r>
      <w:r>
        <w:rPr>
          <w:noProof/>
        </w:rPr>
        <w:fldChar w:fldCharType="end"/>
      </w:r>
    </w:p>
    <w:p w14:paraId="3EC4149A" w14:textId="6F6E6143" w:rsidR="008110D0" w:rsidRDefault="008110D0">
      <w:pPr>
        <w:pStyle w:val="TOC5"/>
        <w:rPr>
          <w:rFonts w:asciiTheme="minorHAnsi" w:eastAsiaTheme="minorEastAsia" w:hAnsiTheme="minorHAnsi" w:cstheme="minorBidi"/>
          <w:noProof/>
          <w:sz w:val="22"/>
          <w:szCs w:val="22"/>
          <w:lang w:val="en-IN" w:eastAsia="en-IN"/>
        </w:rPr>
      </w:pPr>
      <w:r w:rsidRPr="001815B3">
        <w:rPr>
          <w:noProof/>
          <w:lang w:val="fr-FR" w:eastAsia="zh-CN"/>
        </w:rPr>
        <w:t>8.4.2.2.1</w:t>
      </w:r>
      <w:r>
        <w:rPr>
          <w:rFonts w:asciiTheme="minorHAnsi" w:eastAsiaTheme="minorEastAsia" w:hAnsiTheme="minorHAnsi" w:cstheme="minorBidi"/>
          <w:noProof/>
          <w:sz w:val="22"/>
          <w:szCs w:val="22"/>
          <w:lang w:val="en-IN" w:eastAsia="en-IN"/>
        </w:rPr>
        <w:tab/>
      </w:r>
      <w:r w:rsidRPr="001815B3">
        <w:rPr>
          <w:noProof/>
          <w:lang w:val="fr-FR" w:eastAsia="zh-CN"/>
        </w:rPr>
        <w:t>Description</w:t>
      </w:r>
      <w:r>
        <w:rPr>
          <w:noProof/>
        </w:rPr>
        <w:tab/>
      </w:r>
      <w:r>
        <w:rPr>
          <w:noProof/>
        </w:rPr>
        <w:fldChar w:fldCharType="begin"/>
      </w:r>
      <w:r>
        <w:rPr>
          <w:noProof/>
        </w:rPr>
        <w:instrText xml:space="preserve"> PAGEREF _Toc199336048 \h </w:instrText>
      </w:r>
      <w:r>
        <w:rPr>
          <w:noProof/>
        </w:rPr>
      </w:r>
      <w:r>
        <w:rPr>
          <w:noProof/>
        </w:rPr>
        <w:fldChar w:fldCharType="separate"/>
      </w:r>
      <w:r>
        <w:rPr>
          <w:noProof/>
        </w:rPr>
        <w:t>125</w:t>
      </w:r>
      <w:r>
        <w:rPr>
          <w:noProof/>
        </w:rPr>
        <w:fldChar w:fldCharType="end"/>
      </w:r>
    </w:p>
    <w:p w14:paraId="03573BD4" w14:textId="3C66FE9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_Toc199336049 \h </w:instrText>
      </w:r>
      <w:r>
        <w:rPr>
          <w:noProof/>
        </w:rPr>
      </w:r>
      <w:r>
        <w:rPr>
          <w:noProof/>
        </w:rPr>
        <w:fldChar w:fldCharType="separate"/>
      </w:r>
      <w:r>
        <w:rPr>
          <w:noProof/>
        </w:rPr>
        <w:t>125</w:t>
      </w:r>
      <w:r>
        <w:rPr>
          <w:noProof/>
        </w:rPr>
        <w:fldChar w:fldCharType="end"/>
      </w:r>
    </w:p>
    <w:p w14:paraId="449EEC5D" w14:textId="313835F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_Toc199336050 \h </w:instrText>
      </w:r>
      <w:r>
        <w:rPr>
          <w:noProof/>
        </w:rPr>
      </w:r>
      <w:r>
        <w:rPr>
          <w:noProof/>
        </w:rPr>
        <w:fldChar w:fldCharType="separate"/>
      </w:r>
      <w:r>
        <w:rPr>
          <w:noProof/>
        </w:rPr>
        <w:t>126</w:t>
      </w:r>
      <w:r>
        <w:rPr>
          <w:noProof/>
        </w:rPr>
        <w:fldChar w:fldCharType="end"/>
      </w:r>
    </w:p>
    <w:p w14:paraId="1FDE760B" w14:textId="04A1734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_Toc199336051 \h </w:instrText>
      </w:r>
      <w:r>
        <w:rPr>
          <w:noProof/>
        </w:rPr>
      </w:r>
      <w:r>
        <w:rPr>
          <w:noProof/>
        </w:rPr>
        <w:fldChar w:fldCharType="separate"/>
      </w:r>
      <w:r>
        <w:rPr>
          <w:noProof/>
        </w:rPr>
        <w:t>126</w:t>
      </w:r>
      <w:r>
        <w:rPr>
          <w:noProof/>
        </w:rPr>
        <w:fldChar w:fldCharType="end"/>
      </w:r>
    </w:p>
    <w:p w14:paraId="346337B3" w14:textId="50498FC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_Toc199336052 \h </w:instrText>
      </w:r>
      <w:r>
        <w:rPr>
          <w:noProof/>
        </w:rPr>
      </w:r>
      <w:r>
        <w:rPr>
          <w:noProof/>
        </w:rPr>
        <w:fldChar w:fldCharType="separate"/>
      </w:r>
      <w:r>
        <w:rPr>
          <w:noProof/>
        </w:rPr>
        <w:t>126</w:t>
      </w:r>
      <w:r>
        <w:rPr>
          <w:noProof/>
        </w:rPr>
        <w:fldChar w:fldCharType="end"/>
      </w:r>
    </w:p>
    <w:p w14:paraId="5D5C8E3D" w14:textId="22765018" w:rsidR="008110D0" w:rsidRDefault="008110D0">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_Toc199336053 \h </w:instrText>
      </w:r>
      <w:r>
        <w:rPr>
          <w:noProof/>
        </w:rPr>
      </w:r>
      <w:r>
        <w:rPr>
          <w:noProof/>
        </w:rPr>
        <w:fldChar w:fldCharType="separate"/>
      </w:r>
      <w:r>
        <w:rPr>
          <w:noProof/>
        </w:rPr>
        <w:t>126</w:t>
      </w:r>
      <w:r>
        <w:rPr>
          <w:noProof/>
        </w:rPr>
        <w:fldChar w:fldCharType="end"/>
      </w:r>
    </w:p>
    <w:p w14:paraId="42C9AD8D" w14:textId="70382A6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_Toc199336054 \h </w:instrText>
      </w:r>
      <w:r>
        <w:rPr>
          <w:noProof/>
        </w:rPr>
      </w:r>
      <w:r>
        <w:rPr>
          <w:noProof/>
        </w:rPr>
        <w:fldChar w:fldCharType="separate"/>
      </w:r>
      <w:r>
        <w:rPr>
          <w:noProof/>
        </w:rPr>
        <w:t>126</w:t>
      </w:r>
      <w:r>
        <w:rPr>
          <w:noProof/>
        </w:rPr>
        <w:fldChar w:fldCharType="end"/>
      </w:r>
    </w:p>
    <w:p w14:paraId="4E13C992" w14:textId="7D906A2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_Toc199336055 \h </w:instrText>
      </w:r>
      <w:r>
        <w:rPr>
          <w:noProof/>
        </w:rPr>
      </w:r>
      <w:r>
        <w:rPr>
          <w:noProof/>
        </w:rPr>
        <w:fldChar w:fldCharType="separate"/>
      </w:r>
      <w:r>
        <w:rPr>
          <w:noProof/>
        </w:rPr>
        <w:t>126</w:t>
      </w:r>
      <w:r>
        <w:rPr>
          <w:noProof/>
        </w:rPr>
        <w:fldChar w:fldCharType="end"/>
      </w:r>
    </w:p>
    <w:p w14:paraId="6828CD96" w14:textId="4940CD5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_Toc199336056 \h </w:instrText>
      </w:r>
      <w:r>
        <w:rPr>
          <w:noProof/>
        </w:rPr>
      </w:r>
      <w:r>
        <w:rPr>
          <w:noProof/>
        </w:rPr>
        <w:fldChar w:fldCharType="separate"/>
      </w:r>
      <w:r>
        <w:rPr>
          <w:noProof/>
        </w:rPr>
        <w:t>127</w:t>
      </w:r>
      <w:r>
        <w:rPr>
          <w:noProof/>
        </w:rPr>
        <w:fldChar w:fldCharType="end"/>
      </w:r>
    </w:p>
    <w:p w14:paraId="0063F4BF" w14:textId="68DB553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_Toc199336057 \h </w:instrText>
      </w:r>
      <w:r>
        <w:rPr>
          <w:noProof/>
        </w:rPr>
      </w:r>
      <w:r>
        <w:rPr>
          <w:noProof/>
        </w:rPr>
        <w:fldChar w:fldCharType="separate"/>
      </w:r>
      <w:r>
        <w:rPr>
          <w:noProof/>
        </w:rPr>
        <w:t>127</w:t>
      </w:r>
      <w:r>
        <w:rPr>
          <w:noProof/>
        </w:rPr>
        <w:fldChar w:fldCharType="end"/>
      </w:r>
    </w:p>
    <w:p w14:paraId="15B10387" w14:textId="61DD9A6B"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_Toc199336058 \h </w:instrText>
      </w:r>
      <w:r>
        <w:rPr>
          <w:noProof/>
        </w:rPr>
      </w:r>
      <w:r>
        <w:rPr>
          <w:noProof/>
        </w:rPr>
        <w:fldChar w:fldCharType="separate"/>
      </w:r>
      <w:r>
        <w:rPr>
          <w:noProof/>
        </w:rPr>
        <w:t>128</w:t>
      </w:r>
      <w:r>
        <w:rPr>
          <w:noProof/>
        </w:rPr>
        <w:fldChar w:fldCharType="end"/>
      </w:r>
    </w:p>
    <w:p w14:paraId="42E1181A" w14:textId="495FAA3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_Toc199336059 \h </w:instrText>
      </w:r>
      <w:r>
        <w:rPr>
          <w:noProof/>
        </w:rPr>
      </w:r>
      <w:r>
        <w:rPr>
          <w:noProof/>
        </w:rPr>
        <w:fldChar w:fldCharType="separate"/>
      </w:r>
      <w:r>
        <w:rPr>
          <w:noProof/>
        </w:rPr>
        <w:t>129</w:t>
      </w:r>
      <w:r>
        <w:rPr>
          <w:noProof/>
        </w:rPr>
        <w:fldChar w:fldCharType="end"/>
      </w:r>
    </w:p>
    <w:p w14:paraId="50667F48" w14:textId="41C8A64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_Toc199336060 \h </w:instrText>
      </w:r>
      <w:r>
        <w:rPr>
          <w:noProof/>
        </w:rPr>
      </w:r>
      <w:r>
        <w:rPr>
          <w:noProof/>
        </w:rPr>
        <w:fldChar w:fldCharType="separate"/>
      </w:r>
      <w:r>
        <w:rPr>
          <w:noProof/>
        </w:rPr>
        <w:t>130</w:t>
      </w:r>
      <w:r>
        <w:rPr>
          <w:noProof/>
        </w:rPr>
        <w:fldChar w:fldCharType="end"/>
      </w:r>
    </w:p>
    <w:p w14:paraId="072DD769" w14:textId="373CE26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_Toc199336061 \h </w:instrText>
      </w:r>
      <w:r>
        <w:rPr>
          <w:noProof/>
        </w:rPr>
      </w:r>
      <w:r>
        <w:rPr>
          <w:noProof/>
        </w:rPr>
        <w:fldChar w:fldCharType="separate"/>
      </w:r>
      <w:r>
        <w:rPr>
          <w:noProof/>
        </w:rPr>
        <w:t>131</w:t>
      </w:r>
      <w:r>
        <w:rPr>
          <w:noProof/>
        </w:rPr>
        <w:fldChar w:fldCharType="end"/>
      </w:r>
    </w:p>
    <w:p w14:paraId="04AD79FD" w14:textId="481C0EDD" w:rsidR="008110D0" w:rsidRDefault="008110D0">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_Toc199336062 \h </w:instrText>
      </w:r>
      <w:r>
        <w:rPr>
          <w:noProof/>
        </w:rPr>
      </w:r>
      <w:r>
        <w:rPr>
          <w:noProof/>
        </w:rPr>
        <w:fldChar w:fldCharType="separate"/>
      </w:r>
      <w:r>
        <w:rPr>
          <w:noProof/>
        </w:rPr>
        <w:t>131</w:t>
      </w:r>
      <w:r>
        <w:rPr>
          <w:noProof/>
        </w:rPr>
        <w:fldChar w:fldCharType="end"/>
      </w:r>
    </w:p>
    <w:p w14:paraId="0E2DA426" w14:textId="6A0F7764" w:rsidR="008110D0" w:rsidRDefault="008110D0">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_Toc199336063 \h </w:instrText>
      </w:r>
      <w:r>
        <w:rPr>
          <w:noProof/>
        </w:rPr>
      </w:r>
      <w:r>
        <w:rPr>
          <w:noProof/>
        </w:rPr>
        <w:fldChar w:fldCharType="separate"/>
      </w:r>
      <w:r>
        <w:rPr>
          <w:noProof/>
        </w:rPr>
        <w:t>131</w:t>
      </w:r>
      <w:r>
        <w:rPr>
          <w:noProof/>
        </w:rPr>
        <w:fldChar w:fldCharType="end"/>
      </w:r>
    </w:p>
    <w:p w14:paraId="07FEF2FD" w14:textId="6B4A2993" w:rsidR="008110D0" w:rsidRDefault="008110D0">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_Toc199336064 \h </w:instrText>
      </w:r>
      <w:r>
        <w:rPr>
          <w:noProof/>
        </w:rPr>
      </w:r>
      <w:r>
        <w:rPr>
          <w:noProof/>
        </w:rPr>
        <w:fldChar w:fldCharType="separate"/>
      </w:r>
      <w:r>
        <w:rPr>
          <w:noProof/>
        </w:rPr>
        <w:t>131</w:t>
      </w:r>
      <w:r>
        <w:rPr>
          <w:noProof/>
        </w:rPr>
        <w:fldChar w:fldCharType="end"/>
      </w:r>
    </w:p>
    <w:p w14:paraId="5ABC9BB1" w14:textId="24097AA5"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_Toc199336065 \h </w:instrText>
      </w:r>
      <w:r>
        <w:rPr>
          <w:noProof/>
        </w:rPr>
      </w:r>
      <w:r>
        <w:rPr>
          <w:noProof/>
        </w:rPr>
        <w:fldChar w:fldCharType="separate"/>
      </w:r>
      <w:r>
        <w:rPr>
          <w:noProof/>
        </w:rPr>
        <w:t>131</w:t>
      </w:r>
      <w:r>
        <w:rPr>
          <w:noProof/>
        </w:rPr>
        <w:fldChar w:fldCharType="end"/>
      </w:r>
    </w:p>
    <w:p w14:paraId="10ADAF98" w14:textId="18FEAF3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_Toc199336066 \h </w:instrText>
      </w:r>
      <w:r>
        <w:rPr>
          <w:noProof/>
        </w:rPr>
      </w:r>
      <w:r>
        <w:rPr>
          <w:noProof/>
        </w:rPr>
        <w:fldChar w:fldCharType="separate"/>
      </w:r>
      <w:r>
        <w:rPr>
          <w:noProof/>
        </w:rPr>
        <w:t>131</w:t>
      </w:r>
      <w:r>
        <w:rPr>
          <w:noProof/>
        </w:rPr>
        <w:fldChar w:fldCharType="end"/>
      </w:r>
    </w:p>
    <w:p w14:paraId="723608F9" w14:textId="515CF2A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_Toc199336067 \h </w:instrText>
      </w:r>
      <w:r>
        <w:rPr>
          <w:noProof/>
        </w:rPr>
      </w:r>
      <w:r>
        <w:rPr>
          <w:noProof/>
        </w:rPr>
        <w:fldChar w:fldCharType="separate"/>
      </w:r>
      <w:r>
        <w:rPr>
          <w:noProof/>
        </w:rPr>
        <w:t>131</w:t>
      </w:r>
      <w:r>
        <w:rPr>
          <w:noProof/>
        </w:rPr>
        <w:fldChar w:fldCharType="end"/>
      </w:r>
    </w:p>
    <w:p w14:paraId="1E031F7C" w14:textId="0309CAE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_Toc199336068 \h </w:instrText>
      </w:r>
      <w:r>
        <w:rPr>
          <w:noProof/>
        </w:rPr>
      </w:r>
      <w:r>
        <w:rPr>
          <w:noProof/>
        </w:rPr>
        <w:fldChar w:fldCharType="separate"/>
      </w:r>
      <w:r>
        <w:rPr>
          <w:noProof/>
        </w:rPr>
        <w:t>131</w:t>
      </w:r>
      <w:r>
        <w:rPr>
          <w:noProof/>
        </w:rPr>
        <w:fldChar w:fldCharType="end"/>
      </w:r>
    </w:p>
    <w:p w14:paraId="78DBA897" w14:textId="3396E64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_Toc199336069 \h </w:instrText>
      </w:r>
      <w:r>
        <w:rPr>
          <w:noProof/>
        </w:rPr>
      </w:r>
      <w:r>
        <w:rPr>
          <w:noProof/>
        </w:rPr>
        <w:fldChar w:fldCharType="separate"/>
      </w:r>
      <w:r>
        <w:rPr>
          <w:noProof/>
        </w:rPr>
        <w:t>131</w:t>
      </w:r>
      <w:r>
        <w:rPr>
          <w:noProof/>
        </w:rPr>
        <w:fldChar w:fldCharType="end"/>
      </w:r>
    </w:p>
    <w:p w14:paraId="1DDFB32D" w14:textId="03DFAAF7" w:rsidR="008110D0" w:rsidRDefault="008110D0">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_Toc199336070 \h </w:instrText>
      </w:r>
      <w:r>
        <w:rPr>
          <w:noProof/>
        </w:rPr>
      </w:r>
      <w:r>
        <w:rPr>
          <w:noProof/>
        </w:rPr>
        <w:fldChar w:fldCharType="separate"/>
      </w:r>
      <w:r>
        <w:rPr>
          <w:noProof/>
        </w:rPr>
        <w:t>132</w:t>
      </w:r>
      <w:r>
        <w:rPr>
          <w:noProof/>
        </w:rPr>
        <w:fldChar w:fldCharType="end"/>
      </w:r>
    </w:p>
    <w:p w14:paraId="29E984D0" w14:textId="46D9641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_Toc199336071 \h </w:instrText>
      </w:r>
      <w:r>
        <w:rPr>
          <w:noProof/>
        </w:rPr>
      </w:r>
      <w:r>
        <w:rPr>
          <w:noProof/>
        </w:rPr>
        <w:fldChar w:fldCharType="separate"/>
      </w:r>
      <w:r>
        <w:rPr>
          <w:noProof/>
        </w:rPr>
        <w:t>132</w:t>
      </w:r>
      <w:r>
        <w:rPr>
          <w:noProof/>
        </w:rPr>
        <w:fldChar w:fldCharType="end"/>
      </w:r>
    </w:p>
    <w:p w14:paraId="7E98F3A1" w14:textId="44E58B5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_Toc199336072 \h </w:instrText>
      </w:r>
      <w:r>
        <w:rPr>
          <w:noProof/>
        </w:rPr>
      </w:r>
      <w:r>
        <w:rPr>
          <w:noProof/>
        </w:rPr>
        <w:fldChar w:fldCharType="separate"/>
      </w:r>
      <w:r>
        <w:rPr>
          <w:noProof/>
        </w:rPr>
        <w:t>135</w:t>
      </w:r>
      <w:r>
        <w:rPr>
          <w:noProof/>
        </w:rPr>
        <w:fldChar w:fldCharType="end"/>
      </w:r>
    </w:p>
    <w:p w14:paraId="4CC7600C" w14:textId="64FA9EA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_Toc199336073 \h </w:instrText>
      </w:r>
      <w:r>
        <w:rPr>
          <w:noProof/>
        </w:rPr>
      </w:r>
      <w:r>
        <w:rPr>
          <w:noProof/>
        </w:rPr>
        <w:fldChar w:fldCharType="separate"/>
      </w:r>
      <w:r>
        <w:rPr>
          <w:noProof/>
        </w:rPr>
        <w:t>135</w:t>
      </w:r>
      <w:r>
        <w:rPr>
          <w:noProof/>
        </w:rPr>
        <w:fldChar w:fldCharType="end"/>
      </w:r>
    </w:p>
    <w:p w14:paraId="17BC903E" w14:textId="47DD15B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_Toc199336074 \h </w:instrText>
      </w:r>
      <w:r>
        <w:rPr>
          <w:noProof/>
        </w:rPr>
      </w:r>
      <w:r>
        <w:rPr>
          <w:noProof/>
        </w:rPr>
        <w:fldChar w:fldCharType="separate"/>
      </w:r>
      <w:r>
        <w:rPr>
          <w:noProof/>
        </w:rPr>
        <w:t>135</w:t>
      </w:r>
      <w:r>
        <w:rPr>
          <w:noProof/>
        </w:rPr>
        <w:fldChar w:fldCharType="end"/>
      </w:r>
    </w:p>
    <w:p w14:paraId="37F652DF" w14:textId="247CCDD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_Toc199336075 \h </w:instrText>
      </w:r>
      <w:r>
        <w:rPr>
          <w:noProof/>
        </w:rPr>
      </w:r>
      <w:r>
        <w:rPr>
          <w:noProof/>
        </w:rPr>
        <w:fldChar w:fldCharType="separate"/>
      </w:r>
      <w:r>
        <w:rPr>
          <w:noProof/>
        </w:rPr>
        <w:t>136</w:t>
      </w:r>
      <w:r>
        <w:rPr>
          <w:noProof/>
        </w:rPr>
        <w:fldChar w:fldCharType="end"/>
      </w:r>
    </w:p>
    <w:p w14:paraId="7FD5FF43" w14:textId="2C239ED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_Toc199336076 \h </w:instrText>
      </w:r>
      <w:r>
        <w:rPr>
          <w:noProof/>
        </w:rPr>
      </w:r>
      <w:r>
        <w:rPr>
          <w:noProof/>
        </w:rPr>
        <w:fldChar w:fldCharType="separate"/>
      </w:r>
      <w:r>
        <w:rPr>
          <w:noProof/>
        </w:rPr>
        <w:t>136</w:t>
      </w:r>
      <w:r>
        <w:rPr>
          <w:noProof/>
        </w:rPr>
        <w:fldChar w:fldCharType="end"/>
      </w:r>
    </w:p>
    <w:p w14:paraId="4FAEADC4" w14:textId="387AEF1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_Toc199336077 \h </w:instrText>
      </w:r>
      <w:r>
        <w:rPr>
          <w:noProof/>
        </w:rPr>
      </w:r>
      <w:r>
        <w:rPr>
          <w:noProof/>
        </w:rPr>
        <w:fldChar w:fldCharType="separate"/>
      </w:r>
      <w:r>
        <w:rPr>
          <w:noProof/>
        </w:rPr>
        <w:t>137</w:t>
      </w:r>
      <w:r>
        <w:rPr>
          <w:noProof/>
        </w:rPr>
        <w:fldChar w:fldCharType="end"/>
      </w:r>
    </w:p>
    <w:p w14:paraId="7B4D1EED" w14:textId="4A02985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_Toc199336078 \h </w:instrText>
      </w:r>
      <w:r>
        <w:rPr>
          <w:noProof/>
        </w:rPr>
      </w:r>
      <w:r>
        <w:rPr>
          <w:noProof/>
        </w:rPr>
        <w:fldChar w:fldCharType="separate"/>
      </w:r>
      <w:r>
        <w:rPr>
          <w:noProof/>
        </w:rPr>
        <w:t>137</w:t>
      </w:r>
      <w:r>
        <w:rPr>
          <w:noProof/>
        </w:rPr>
        <w:fldChar w:fldCharType="end"/>
      </w:r>
    </w:p>
    <w:p w14:paraId="58A86B6C" w14:textId="7324CE0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_Toc199336079 \h </w:instrText>
      </w:r>
      <w:r>
        <w:rPr>
          <w:noProof/>
        </w:rPr>
      </w:r>
      <w:r>
        <w:rPr>
          <w:noProof/>
        </w:rPr>
        <w:fldChar w:fldCharType="separate"/>
      </w:r>
      <w:r>
        <w:rPr>
          <w:noProof/>
        </w:rPr>
        <w:t>138</w:t>
      </w:r>
      <w:r>
        <w:rPr>
          <w:noProof/>
        </w:rPr>
        <w:fldChar w:fldCharType="end"/>
      </w:r>
    </w:p>
    <w:p w14:paraId="502DFBDB" w14:textId="0C6D7F4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_Toc199336080 \h </w:instrText>
      </w:r>
      <w:r>
        <w:rPr>
          <w:noProof/>
        </w:rPr>
      </w:r>
      <w:r>
        <w:rPr>
          <w:noProof/>
        </w:rPr>
        <w:fldChar w:fldCharType="separate"/>
      </w:r>
      <w:r>
        <w:rPr>
          <w:noProof/>
        </w:rPr>
        <w:t>138</w:t>
      </w:r>
      <w:r>
        <w:rPr>
          <w:noProof/>
        </w:rPr>
        <w:fldChar w:fldCharType="end"/>
      </w:r>
    </w:p>
    <w:p w14:paraId="0F23D06F" w14:textId="12E7CE70" w:rsidR="008110D0" w:rsidRDefault="008110D0">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_Toc199336081 \h </w:instrText>
      </w:r>
      <w:r>
        <w:rPr>
          <w:noProof/>
        </w:rPr>
      </w:r>
      <w:r>
        <w:rPr>
          <w:noProof/>
        </w:rPr>
        <w:fldChar w:fldCharType="separate"/>
      </w:r>
      <w:r>
        <w:rPr>
          <w:noProof/>
        </w:rPr>
        <w:t>138</w:t>
      </w:r>
      <w:r>
        <w:rPr>
          <w:noProof/>
        </w:rPr>
        <w:fldChar w:fldCharType="end"/>
      </w:r>
    </w:p>
    <w:p w14:paraId="6BFFFDED" w14:textId="3CC11FCB" w:rsidR="008110D0" w:rsidRDefault="008110D0">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_Toc199336082 \h </w:instrText>
      </w:r>
      <w:r>
        <w:rPr>
          <w:noProof/>
        </w:rPr>
      </w:r>
      <w:r>
        <w:rPr>
          <w:noProof/>
        </w:rPr>
        <w:fldChar w:fldCharType="separate"/>
      </w:r>
      <w:r>
        <w:rPr>
          <w:noProof/>
        </w:rPr>
        <w:t>138</w:t>
      </w:r>
      <w:r>
        <w:rPr>
          <w:noProof/>
        </w:rPr>
        <w:fldChar w:fldCharType="end"/>
      </w:r>
    </w:p>
    <w:p w14:paraId="56BD5180" w14:textId="6B986193" w:rsidR="008110D0" w:rsidRDefault="008110D0">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_Toc199336083 \h </w:instrText>
      </w:r>
      <w:r>
        <w:rPr>
          <w:noProof/>
        </w:rPr>
      </w:r>
      <w:r>
        <w:rPr>
          <w:noProof/>
        </w:rPr>
        <w:fldChar w:fldCharType="separate"/>
      </w:r>
      <w:r>
        <w:rPr>
          <w:noProof/>
        </w:rPr>
        <w:t>139</w:t>
      </w:r>
      <w:r>
        <w:rPr>
          <w:noProof/>
        </w:rPr>
        <w:fldChar w:fldCharType="end"/>
      </w:r>
    </w:p>
    <w:p w14:paraId="37EC84A0" w14:textId="08B7BC86" w:rsidR="008110D0" w:rsidRDefault="008110D0">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_Toc199336084 \h </w:instrText>
      </w:r>
      <w:r>
        <w:rPr>
          <w:noProof/>
        </w:rPr>
      </w:r>
      <w:r>
        <w:rPr>
          <w:noProof/>
        </w:rPr>
        <w:fldChar w:fldCharType="separate"/>
      </w:r>
      <w:r>
        <w:rPr>
          <w:noProof/>
        </w:rPr>
        <w:t>139</w:t>
      </w:r>
      <w:r>
        <w:rPr>
          <w:noProof/>
        </w:rPr>
        <w:fldChar w:fldCharType="end"/>
      </w:r>
    </w:p>
    <w:p w14:paraId="07A8C1E6" w14:textId="1E3A0627" w:rsidR="008110D0" w:rsidRDefault="008110D0">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_Toc199336085 \h </w:instrText>
      </w:r>
      <w:r>
        <w:rPr>
          <w:noProof/>
        </w:rPr>
      </w:r>
      <w:r>
        <w:rPr>
          <w:noProof/>
        </w:rPr>
        <w:fldChar w:fldCharType="separate"/>
      </w:r>
      <w:r>
        <w:rPr>
          <w:noProof/>
        </w:rPr>
        <w:t>139</w:t>
      </w:r>
      <w:r>
        <w:rPr>
          <w:noProof/>
        </w:rPr>
        <w:fldChar w:fldCharType="end"/>
      </w:r>
    </w:p>
    <w:p w14:paraId="70234AE0" w14:textId="1E91B262" w:rsidR="008110D0" w:rsidRDefault="008110D0">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_Toc199336086 \h </w:instrText>
      </w:r>
      <w:r>
        <w:rPr>
          <w:noProof/>
        </w:rPr>
      </w:r>
      <w:r>
        <w:rPr>
          <w:noProof/>
        </w:rPr>
        <w:fldChar w:fldCharType="separate"/>
      </w:r>
      <w:r>
        <w:rPr>
          <w:noProof/>
        </w:rPr>
        <w:t>139</w:t>
      </w:r>
      <w:r>
        <w:rPr>
          <w:noProof/>
        </w:rPr>
        <w:fldChar w:fldCharType="end"/>
      </w:r>
    </w:p>
    <w:p w14:paraId="14FC67AB" w14:textId="7EA88D53" w:rsidR="008110D0" w:rsidRDefault="008110D0">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_Toc199336087 \h </w:instrText>
      </w:r>
      <w:r>
        <w:rPr>
          <w:noProof/>
        </w:rPr>
      </w:r>
      <w:r>
        <w:rPr>
          <w:noProof/>
        </w:rPr>
        <w:fldChar w:fldCharType="separate"/>
      </w:r>
      <w:r>
        <w:rPr>
          <w:noProof/>
        </w:rPr>
        <w:t>139</w:t>
      </w:r>
      <w:r>
        <w:rPr>
          <w:noProof/>
        </w:rPr>
        <w:fldChar w:fldCharType="end"/>
      </w:r>
    </w:p>
    <w:p w14:paraId="3221BB00" w14:textId="75E72DD0" w:rsidR="008110D0" w:rsidRDefault="008110D0">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_Toc199336088 \h </w:instrText>
      </w:r>
      <w:r>
        <w:rPr>
          <w:noProof/>
        </w:rPr>
      </w:r>
      <w:r>
        <w:rPr>
          <w:noProof/>
        </w:rPr>
        <w:fldChar w:fldCharType="separate"/>
      </w:r>
      <w:r>
        <w:rPr>
          <w:noProof/>
        </w:rPr>
        <w:t>139</w:t>
      </w:r>
      <w:r>
        <w:rPr>
          <w:noProof/>
        </w:rPr>
        <w:fldChar w:fldCharType="end"/>
      </w:r>
    </w:p>
    <w:p w14:paraId="530FCB76" w14:textId="50C849B9" w:rsidR="008110D0" w:rsidRDefault="008110D0">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_Toc199336089 \h </w:instrText>
      </w:r>
      <w:r>
        <w:rPr>
          <w:noProof/>
        </w:rPr>
      </w:r>
      <w:r>
        <w:rPr>
          <w:noProof/>
        </w:rPr>
        <w:fldChar w:fldCharType="separate"/>
      </w:r>
      <w:r>
        <w:rPr>
          <w:noProof/>
        </w:rPr>
        <w:t>140</w:t>
      </w:r>
      <w:r>
        <w:rPr>
          <w:noProof/>
        </w:rPr>
        <w:fldChar w:fldCharType="end"/>
      </w:r>
    </w:p>
    <w:p w14:paraId="1FFD4D41" w14:textId="314094BD" w:rsidR="008110D0" w:rsidRDefault="008110D0">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_Toc199336090 \h </w:instrText>
      </w:r>
      <w:r>
        <w:rPr>
          <w:noProof/>
        </w:rPr>
      </w:r>
      <w:r>
        <w:rPr>
          <w:noProof/>
        </w:rPr>
        <w:fldChar w:fldCharType="separate"/>
      </w:r>
      <w:r>
        <w:rPr>
          <w:noProof/>
        </w:rPr>
        <w:t>140</w:t>
      </w:r>
      <w:r>
        <w:rPr>
          <w:noProof/>
        </w:rPr>
        <w:fldChar w:fldCharType="end"/>
      </w:r>
    </w:p>
    <w:p w14:paraId="538972DB" w14:textId="69787083" w:rsidR="008110D0" w:rsidRDefault="008110D0">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_Toc199336091 \h </w:instrText>
      </w:r>
      <w:r>
        <w:rPr>
          <w:noProof/>
        </w:rPr>
      </w:r>
      <w:r>
        <w:rPr>
          <w:noProof/>
        </w:rPr>
        <w:fldChar w:fldCharType="separate"/>
      </w:r>
      <w:r>
        <w:rPr>
          <w:noProof/>
        </w:rPr>
        <w:t>140</w:t>
      </w:r>
      <w:r>
        <w:rPr>
          <w:noProof/>
        </w:rPr>
        <w:fldChar w:fldCharType="end"/>
      </w:r>
    </w:p>
    <w:p w14:paraId="5B0816E5" w14:textId="5EF052E6" w:rsidR="008110D0" w:rsidRDefault="008110D0">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_Toc199336092 \h </w:instrText>
      </w:r>
      <w:r>
        <w:rPr>
          <w:noProof/>
        </w:rPr>
      </w:r>
      <w:r>
        <w:rPr>
          <w:noProof/>
        </w:rPr>
        <w:fldChar w:fldCharType="separate"/>
      </w:r>
      <w:r>
        <w:rPr>
          <w:noProof/>
        </w:rPr>
        <w:t>140</w:t>
      </w:r>
      <w:r>
        <w:rPr>
          <w:noProof/>
        </w:rPr>
        <w:fldChar w:fldCharType="end"/>
      </w:r>
    </w:p>
    <w:p w14:paraId="60633923" w14:textId="0055D46E" w:rsidR="008110D0" w:rsidRDefault="008110D0">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_Toc199336093 \h </w:instrText>
      </w:r>
      <w:r>
        <w:rPr>
          <w:noProof/>
        </w:rPr>
      </w:r>
      <w:r>
        <w:rPr>
          <w:noProof/>
        </w:rPr>
        <w:fldChar w:fldCharType="separate"/>
      </w:r>
      <w:r>
        <w:rPr>
          <w:noProof/>
        </w:rPr>
        <w:t>141</w:t>
      </w:r>
      <w:r>
        <w:rPr>
          <w:noProof/>
        </w:rPr>
        <w:fldChar w:fldCharType="end"/>
      </w:r>
    </w:p>
    <w:p w14:paraId="5993EDC6" w14:textId="0F6F765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_Toc199336094 \h </w:instrText>
      </w:r>
      <w:r>
        <w:rPr>
          <w:noProof/>
        </w:rPr>
      </w:r>
      <w:r>
        <w:rPr>
          <w:noProof/>
        </w:rPr>
        <w:fldChar w:fldCharType="separate"/>
      </w:r>
      <w:r>
        <w:rPr>
          <w:noProof/>
        </w:rPr>
        <w:t>141</w:t>
      </w:r>
      <w:r>
        <w:rPr>
          <w:noProof/>
        </w:rPr>
        <w:fldChar w:fldCharType="end"/>
      </w:r>
    </w:p>
    <w:p w14:paraId="1B159AA6" w14:textId="52F7CBE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_Toc199336095 \h </w:instrText>
      </w:r>
      <w:r>
        <w:rPr>
          <w:noProof/>
        </w:rPr>
      </w:r>
      <w:r>
        <w:rPr>
          <w:noProof/>
        </w:rPr>
        <w:fldChar w:fldCharType="separate"/>
      </w:r>
      <w:r>
        <w:rPr>
          <w:noProof/>
        </w:rPr>
        <w:t>141</w:t>
      </w:r>
      <w:r>
        <w:rPr>
          <w:noProof/>
        </w:rPr>
        <w:fldChar w:fldCharType="end"/>
      </w:r>
    </w:p>
    <w:p w14:paraId="26DAA45A" w14:textId="0ED55CF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_Toc199336096 \h </w:instrText>
      </w:r>
      <w:r>
        <w:rPr>
          <w:noProof/>
        </w:rPr>
      </w:r>
      <w:r>
        <w:rPr>
          <w:noProof/>
        </w:rPr>
        <w:fldChar w:fldCharType="separate"/>
      </w:r>
      <w:r>
        <w:rPr>
          <w:noProof/>
        </w:rPr>
        <w:t>141</w:t>
      </w:r>
      <w:r>
        <w:rPr>
          <w:noProof/>
        </w:rPr>
        <w:fldChar w:fldCharType="end"/>
      </w:r>
    </w:p>
    <w:p w14:paraId="2CDFE691" w14:textId="6D9C368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_Toc199336097 \h </w:instrText>
      </w:r>
      <w:r>
        <w:rPr>
          <w:noProof/>
        </w:rPr>
      </w:r>
      <w:r>
        <w:rPr>
          <w:noProof/>
        </w:rPr>
        <w:fldChar w:fldCharType="separate"/>
      </w:r>
      <w:r>
        <w:rPr>
          <w:noProof/>
        </w:rPr>
        <w:t>141</w:t>
      </w:r>
      <w:r>
        <w:rPr>
          <w:noProof/>
        </w:rPr>
        <w:fldChar w:fldCharType="end"/>
      </w:r>
    </w:p>
    <w:p w14:paraId="249D024C" w14:textId="4FEAE1B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_Toc199336098 \h </w:instrText>
      </w:r>
      <w:r>
        <w:rPr>
          <w:noProof/>
        </w:rPr>
      </w:r>
      <w:r>
        <w:rPr>
          <w:noProof/>
        </w:rPr>
        <w:fldChar w:fldCharType="separate"/>
      </w:r>
      <w:r>
        <w:rPr>
          <w:noProof/>
        </w:rPr>
        <w:t>142</w:t>
      </w:r>
      <w:r>
        <w:rPr>
          <w:noProof/>
        </w:rPr>
        <w:fldChar w:fldCharType="end"/>
      </w:r>
    </w:p>
    <w:p w14:paraId="366DEB3C" w14:textId="652EF17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_Toc199336099 \h </w:instrText>
      </w:r>
      <w:r>
        <w:rPr>
          <w:noProof/>
        </w:rPr>
      </w:r>
      <w:r>
        <w:rPr>
          <w:noProof/>
        </w:rPr>
        <w:fldChar w:fldCharType="separate"/>
      </w:r>
      <w:r>
        <w:rPr>
          <w:noProof/>
        </w:rPr>
        <w:t>143</w:t>
      </w:r>
      <w:r>
        <w:rPr>
          <w:noProof/>
        </w:rPr>
        <w:fldChar w:fldCharType="end"/>
      </w:r>
    </w:p>
    <w:p w14:paraId="31E63D88" w14:textId="434D41B4" w:rsidR="008110D0" w:rsidRDefault="008110D0">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_Toc199336100 \h </w:instrText>
      </w:r>
      <w:r>
        <w:rPr>
          <w:noProof/>
        </w:rPr>
      </w:r>
      <w:r>
        <w:rPr>
          <w:noProof/>
        </w:rPr>
        <w:fldChar w:fldCharType="separate"/>
      </w:r>
      <w:r>
        <w:rPr>
          <w:noProof/>
        </w:rPr>
        <w:t>143</w:t>
      </w:r>
      <w:r>
        <w:rPr>
          <w:noProof/>
        </w:rPr>
        <w:fldChar w:fldCharType="end"/>
      </w:r>
    </w:p>
    <w:p w14:paraId="68D350FD" w14:textId="030E1C7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_Toc199336101 \h </w:instrText>
      </w:r>
      <w:r>
        <w:rPr>
          <w:noProof/>
        </w:rPr>
      </w:r>
      <w:r>
        <w:rPr>
          <w:noProof/>
        </w:rPr>
        <w:fldChar w:fldCharType="separate"/>
      </w:r>
      <w:r>
        <w:rPr>
          <w:noProof/>
        </w:rPr>
        <w:t>143</w:t>
      </w:r>
      <w:r>
        <w:rPr>
          <w:noProof/>
        </w:rPr>
        <w:fldChar w:fldCharType="end"/>
      </w:r>
    </w:p>
    <w:p w14:paraId="0DD6D7CC" w14:textId="337A7AE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_Toc199336102 \h </w:instrText>
      </w:r>
      <w:r>
        <w:rPr>
          <w:noProof/>
        </w:rPr>
      </w:r>
      <w:r>
        <w:rPr>
          <w:noProof/>
        </w:rPr>
        <w:fldChar w:fldCharType="separate"/>
      </w:r>
      <w:r>
        <w:rPr>
          <w:noProof/>
        </w:rPr>
        <w:t>143</w:t>
      </w:r>
      <w:r>
        <w:rPr>
          <w:noProof/>
        </w:rPr>
        <w:fldChar w:fldCharType="end"/>
      </w:r>
    </w:p>
    <w:p w14:paraId="06217771" w14:textId="2794810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_Toc199336103 \h </w:instrText>
      </w:r>
      <w:r>
        <w:rPr>
          <w:noProof/>
        </w:rPr>
      </w:r>
      <w:r>
        <w:rPr>
          <w:noProof/>
        </w:rPr>
        <w:fldChar w:fldCharType="separate"/>
      </w:r>
      <w:r>
        <w:rPr>
          <w:noProof/>
        </w:rPr>
        <w:t>144</w:t>
      </w:r>
      <w:r>
        <w:rPr>
          <w:noProof/>
        </w:rPr>
        <w:fldChar w:fldCharType="end"/>
      </w:r>
    </w:p>
    <w:p w14:paraId="4CEFE4B8" w14:textId="142D8E06"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_Toc199336104 \h </w:instrText>
      </w:r>
      <w:r>
        <w:rPr>
          <w:noProof/>
        </w:rPr>
      </w:r>
      <w:r>
        <w:rPr>
          <w:noProof/>
        </w:rPr>
        <w:fldChar w:fldCharType="separate"/>
      </w:r>
      <w:r>
        <w:rPr>
          <w:noProof/>
        </w:rPr>
        <w:t>144</w:t>
      </w:r>
      <w:r>
        <w:rPr>
          <w:noProof/>
        </w:rPr>
        <w:fldChar w:fldCharType="end"/>
      </w:r>
    </w:p>
    <w:p w14:paraId="2A26494D" w14:textId="5A94E62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_Toc199336105 \h </w:instrText>
      </w:r>
      <w:r>
        <w:rPr>
          <w:noProof/>
        </w:rPr>
      </w:r>
      <w:r>
        <w:rPr>
          <w:noProof/>
        </w:rPr>
        <w:fldChar w:fldCharType="separate"/>
      </w:r>
      <w:r>
        <w:rPr>
          <w:noProof/>
        </w:rPr>
        <w:t>145</w:t>
      </w:r>
      <w:r>
        <w:rPr>
          <w:noProof/>
        </w:rPr>
        <w:fldChar w:fldCharType="end"/>
      </w:r>
    </w:p>
    <w:p w14:paraId="19D6DC60" w14:textId="3EE5330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_Toc199336106 \h </w:instrText>
      </w:r>
      <w:r>
        <w:rPr>
          <w:noProof/>
        </w:rPr>
      </w:r>
      <w:r>
        <w:rPr>
          <w:noProof/>
        </w:rPr>
        <w:fldChar w:fldCharType="separate"/>
      </w:r>
      <w:r>
        <w:rPr>
          <w:noProof/>
        </w:rPr>
        <w:t>146</w:t>
      </w:r>
      <w:r>
        <w:rPr>
          <w:noProof/>
        </w:rPr>
        <w:fldChar w:fldCharType="end"/>
      </w:r>
    </w:p>
    <w:p w14:paraId="62D11AB3" w14:textId="070E393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_Toc199336107 \h </w:instrText>
      </w:r>
      <w:r>
        <w:rPr>
          <w:noProof/>
        </w:rPr>
      </w:r>
      <w:r>
        <w:rPr>
          <w:noProof/>
        </w:rPr>
        <w:fldChar w:fldCharType="separate"/>
      </w:r>
      <w:r>
        <w:rPr>
          <w:noProof/>
        </w:rPr>
        <w:t>147</w:t>
      </w:r>
      <w:r>
        <w:rPr>
          <w:noProof/>
        </w:rPr>
        <w:fldChar w:fldCharType="end"/>
      </w:r>
    </w:p>
    <w:p w14:paraId="0AFA3E57" w14:textId="49FDB3D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_Toc199336108 \h </w:instrText>
      </w:r>
      <w:r>
        <w:rPr>
          <w:noProof/>
        </w:rPr>
      </w:r>
      <w:r>
        <w:rPr>
          <w:noProof/>
        </w:rPr>
        <w:fldChar w:fldCharType="separate"/>
      </w:r>
      <w:r>
        <w:rPr>
          <w:noProof/>
        </w:rPr>
        <w:t>148</w:t>
      </w:r>
      <w:r>
        <w:rPr>
          <w:noProof/>
        </w:rPr>
        <w:fldChar w:fldCharType="end"/>
      </w:r>
    </w:p>
    <w:p w14:paraId="3D364601" w14:textId="32D624C7" w:rsidR="008110D0" w:rsidRDefault="008110D0">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_Toc199336109 \h </w:instrText>
      </w:r>
      <w:r>
        <w:rPr>
          <w:noProof/>
        </w:rPr>
      </w:r>
      <w:r>
        <w:rPr>
          <w:noProof/>
        </w:rPr>
        <w:fldChar w:fldCharType="separate"/>
      </w:r>
      <w:r>
        <w:rPr>
          <w:noProof/>
        </w:rPr>
        <w:t>148</w:t>
      </w:r>
      <w:r>
        <w:rPr>
          <w:noProof/>
        </w:rPr>
        <w:fldChar w:fldCharType="end"/>
      </w:r>
    </w:p>
    <w:p w14:paraId="66286941" w14:textId="2B2BB397" w:rsidR="008110D0" w:rsidRDefault="008110D0">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_Toc199336110 \h </w:instrText>
      </w:r>
      <w:r>
        <w:rPr>
          <w:noProof/>
        </w:rPr>
      </w:r>
      <w:r>
        <w:rPr>
          <w:noProof/>
        </w:rPr>
        <w:fldChar w:fldCharType="separate"/>
      </w:r>
      <w:r>
        <w:rPr>
          <w:noProof/>
        </w:rPr>
        <w:t>148</w:t>
      </w:r>
      <w:r>
        <w:rPr>
          <w:noProof/>
        </w:rPr>
        <w:fldChar w:fldCharType="end"/>
      </w:r>
    </w:p>
    <w:p w14:paraId="375ADB19" w14:textId="48B4E0A7" w:rsidR="008110D0" w:rsidRDefault="008110D0">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_Toc199336111 \h </w:instrText>
      </w:r>
      <w:r>
        <w:rPr>
          <w:noProof/>
        </w:rPr>
      </w:r>
      <w:r>
        <w:rPr>
          <w:noProof/>
        </w:rPr>
        <w:fldChar w:fldCharType="separate"/>
      </w:r>
      <w:r>
        <w:rPr>
          <w:noProof/>
        </w:rPr>
        <w:t>148</w:t>
      </w:r>
      <w:r>
        <w:rPr>
          <w:noProof/>
        </w:rPr>
        <w:fldChar w:fldCharType="end"/>
      </w:r>
    </w:p>
    <w:p w14:paraId="33942AEB" w14:textId="5FA33AF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_Toc199336112 \h </w:instrText>
      </w:r>
      <w:r>
        <w:rPr>
          <w:noProof/>
        </w:rPr>
      </w:r>
      <w:r>
        <w:rPr>
          <w:noProof/>
        </w:rPr>
        <w:fldChar w:fldCharType="separate"/>
      </w:r>
      <w:r>
        <w:rPr>
          <w:noProof/>
        </w:rPr>
        <w:t>148</w:t>
      </w:r>
      <w:r>
        <w:rPr>
          <w:noProof/>
        </w:rPr>
        <w:fldChar w:fldCharType="end"/>
      </w:r>
    </w:p>
    <w:p w14:paraId="563F553B" w14:textId="2730B15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_Toc199336113 \h </w:instrText>
      </w:r>
      <w:r>
        <w:rPr>
          <w:noProof/>
        </w:rPr>
      </w:r>
      <w:r>
        <w:rPr>
          <w:noProof/>
        </w:rPr>
        <w:fldChar w:fldCharType="separate"/>
      </w:r>
      <w:r>
        <w:rPr>
          <w:noProof/>
        </w:rPr>
        <w:t>148</w:t>
      </w:r>
      <w:r>
        <w:rPr>
          <w:noProof/>
        </w:rPr>
        <w:fldChar w:fldCharType="end"/>
      </w:r>
    </w:p>
    <w:p w14:paraId="56B5ACCC" w14:textId="185B201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_Toc199336114 \h </w:instrText>
      </w:r>
      <w:r>
        <w:rPr>
          <w:noProof/>
        </w:rPr>
      </w:r>
      <w:r>
        <w:rPr>
          <w:noProof/>
        </w:rPr>
        <w:fldChar w:fldCharType="separate"/>
      </w:r>
      <w:r>
        <w:rPr>
          <w:noProof/>
        </w:rPr>
        <w:t>148</w:t>
      </w:r>
      <w:r>
        <w:rPr>
          <w:noProof/>
        </w:rPr>
        <w:fldChar w:fldCharType="end"/>
      </w:r>
    </w:p>
    <w:p w14:paraId="12B2EB53" w14:textId="22C8039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_Toc199336115 \h </w:instrText>
      </w:r>
      <w:r>
        <w:rPr>
          <w:noProof/>
        </w:rPr>
      </w:r>
      <w:r>
        <w:rPr>
          <w:noProof/>
        </w:rPr>
        <w:fldChar w:fldCharType="separate"/>
      </w:r>
      <w:r>
        <w:rPr>
          <w:noProof/>
        </w:rPr>
        <w:t>148</w:t>
      </w:r>
      <w:r>
        <w:rPr>
          <w:noProof/>
        </w:rPr>
        <w:fldChar w:fldCharType="end"/>
      </w:r>
    </w:p>
    <w:p w14:paraId="74FA8120" w14:textId="5A60701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_Toc199336116 \h </w:instrText>
      </w:r>
      <w:r>
        <w:rPr>
          <w:noProof/>
        </w:rPr>
      </w:r>
      <w:r>
        <w:rPr>
          <w:noProof/>
        </w:rPr>
        <w:fldChar w:fldCharType="separate"/>
      </w:r>
      <w:r>
        <w:rPr>
          <w:noProof/>
        </w:rPr>
        <w:t>148</w:t>
      </w:r>
      <w:r>
        <w:rPr>
          <w:noProof/>
        </w:rPr>
        <w:fldChar w:fldCharType="end"/>
      </w:r>
    </w:p>
    <w:p w14:paraId="4938AEBF" w14:textId="5F6F9B37" w:rsidR="008110D0" w:rsidRDefault="008110D0">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_Toc199336117 \h </w:instrText>
      </w:r>
      <w:r>
        <w:rPr>
          <w:noProof/>
        </w:rPr>
      </w:r>
      <w:r>
        <w:rPr>
          <w:noProof/>
        </w:rPr>
        <w:fldChar w:fldCharType="separate"/>
      </w:r>
      <w:r>
        <w:rPr>
          <w:noProof/>
        </w:rPr>
        <w:t>149</w:t>
      </w:r>
      <w:r>
        <w:rPr>
          <w:noProof/>
        </w:rPr>
        <w:fldChar w:fldCharType="end"/>
      </w:r>
    </w:p>
    <w:p w14:paraId="1E94B49F" w14:textId="63F451A6"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_Toc199336118 \h </w:instrText>
      </w:r>
      <w:r>
        <w:rPr>
          <w:noProof/>
        </w:rPr>
      </w:r>
      <w:r>
        <w:rPr>
          <w:noProof/>
        </w:rPr>
        <w:fldChar w:fldCharType="separate"/>
      </w:r>
      <w:r>
        <w:rPr>
          <w:noProof/>
        </w:rPr>
        <w:t>149</w:t>
      </w:r>
      <w:r>
        <w:rPr>
          <w:noProof/>
        </w:rPr>
        <w:fldChar w:fldCharType="end"/>
      </w:r>
    </w:p>
    <w:p w14:paraId="49E20C6E" w14:textId="66B65C4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_Toc199336119 \h </w:instrText>
      </w:r>
      <w:r>
        <w:rPr>
          <w:noProof/>
        </w:rPr>
      </w:r>
      <w:r>
        <w:rPr>
          <w:noProof/>
        </w:rPr>
        <w:fldChar w:fldCharType="separate"/>
      </w:r>
      <w:r>
        <w:rPr>
          <w:noProof/>
        </w:rPr>
        <w:t>151</w:t>
      </w:r>
      <w:r>
        <w:rPr>
          <w:noProof/>
        </w:rPr>
        <w:fldChar w:fldCharType="end"/>
      </w:r>
    </w:p>
    <w:p w14:paraId="0003BB8B" w14:textId="1E9B958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_Toc199336120 \h </w:instrText>
      </w:r>
      <w:r>
        <w:rPr>
          <w:noProof/>
        </w:rPr>
      </w:r>
      <w:r>
        <w:rPr>
          <w:noProof/>
        </w:rPr>
        <w:fldChar w:fldCharType="separate"/>
      </w:r>
      <w:r>
        <w:rPr>
          <w:noProof/>
        </w:rPr>
        <w:t>151</w:t>
      </w:r>
      <w:r>
        <w:rPr>
          <w:noProof/>
        </w:rPr>
        <w:fldChar w:fldCharType="end"/>
      </w:r>
    </w:p>
    <w:p w14:paraId="2A3E8655" w14:textId="57FDE94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_Toc199336121 \h </w:instrText>
      </w:r>
      <w:r>
        <w:rPr>
          <w:noProof/>
        </w:rPr>
      </w:r>
      <w:r>
        <w:rPr>
          <w:noProof/>
        </w:rPr>
        <w:fldChar w:fldCharType="separate"/>
      </w:r>
      <w:r>
        <w:rPr>
          <w:noProof/>
        </w:rPr>
        <w:t>151</w:t>
      </w:r>
      <w:r>
        <w:rPr>
          <w:noProof/>
        </w:rPr>
        <w:fldChar w:fldCharType="end"/>
      </w:r>
    </w:p>
    <w:p w14:paraId="3BB4459E" w14:textId="701002F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_Toc199336122 \h </w:instrText>
      </w:r>
      <w:r>
        <w:rPr>
          <w:noProof/>
        </w:rPr>
      </w:r>
      <w:r>
        <w:rPr>
          <w:noProof/>
        </w:rPr>
        <w:fldChar w:fldCharType="separate"/>
      </w:r>
      <w:r>
        <w:rPr>
          <w:noProof/>
        </w:rPr>
        <w:t>154</w:t>
      </w:r>
      <w:r>
        <w:rPr>
          <w:noProof/>
        </w:rPr>
        <w:fldChar w:fldCharType="end"/>
      </w:r>
    </w:p>
    <w:p w14:paraId="0DDFA4CB" w14:textId="50719A4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_Toc199336123 \h </w:instrText>
      </w:r>
      <w:r>
        <w:rPr>
          <w:noProof/>
        </w:rPr>
      </w:r>
      <w:r>
        <w:rPr>
          <w:noProof/>
        </w:rPr>
        <w:fldChar w:fldCharType="separate"/>
      </w:r>
      <w:r>
        <w:rPr>
          <w:noProof/>
        </w:rPr>
        <w:t>154</w:t>
      </w:r>
      <w:r>
        <w:rPr>
          <w:noProof/>
        </w:rPr>
        <w:fldChar w:fldCharType="end"/>
      </w:r>
    </w:p>
    <w:p w14:paraId="57C1A835" w14:textId="2A41A9C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_Toc199336124 \h </w:instrText>
      </w:r>
      <w:r>
        <w:rPr>
          <w:noProof/>
        </w:rPr>
      </w:r>
      <w:r>
        <w:rPr>
          <w:noProof/>
        </w:rPr>
        <w:fldChar w:fldCharType="separate"/>
      </w:r>
      <w:r>
        <w:rPr>
          <w:noProof/>
        </w:rPr>
        <w:t>155</w:t>
      </w:r>
      <w:r>
        <w:rPr>
          <w:noProof/>
        </w:rPr>
        <w:fldChar w:fldCharType="end"/>
      </w:r>
    </w:p>
    <w:p w14:paraId="3B5ED664" w14:textId="04248EBB" w:rsidR="008110D0" w:rsidRDefault="008110D0">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_Toc199336125 \h </w:instrText>
      </w:r>
      <w:r>
        <w:rPr>
          <w:noProof/>
        </w:rPr>
      </w:r>
      <w:r>
        <w:rPr>
          <w:noProof/>
        </w:rPr>
        <w:fldChar w:fldCharType="separate"/>
      </w:r>
      <w:r>
        <w:rPr>
          <w:noProof/>
        </w:rPr>
        <w:t>155</w:t>
      </w:r>
      <w:r>
        <w:rPr>
          <w:noProof/>
        </w:rPr>
        <w:fldChar w:fldCharType="end"/>
      </w:r>
    </w:p>
    <w:p w14:paraId="40538BB3" w14:textId="51A752E4" w:rsidR="008110D0" w:rsidRDefault="008110D0">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_Toc199336126 \h </w:instrText>
      </w:r>
      <w:r>
        <w:rPr>
          <w:noProof/>
        </w:rPr>
      </w:r>
      <w:r>
        <w:rPr>
          <w:noProof/>
        </w:rPr>
        <w:fldChar w:fldCharType="separate"/>
      </w:r>
      <w:r>
        <w:rPr>
          <w:noProof/>
        </w:rPr>
        <w:t>155</w:t>
      </w:r>
      <w:r>
        <w:rPr>
          <w:noProof/>
        </w:rPr>
        <w:fldChar w:fldCharType="end"/>
      </w:r>
    </w:p>
    <w:p w14:paraId="602335E8" w14:textId="0D2940FD" w:rsidR="008110D0" w:rsidRDefault="008110D0">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_Toc199336127 \h </w:instrText>
      </w:r>
      <w:r>
        <w:rPr>
          <w:noProof/>
        </w:rPr>
      </w:r>
      <w:r>
        <w:rPr>
          <w:noProof/>
        </w:rPr>
        <w:fldChar w:fldCharType="separate"/>
      </w:r>
      <w:r>
        <w:rPr>
          <w:noProof/>
        </w:rPr>
        <w:t>155</w:t>
      </w:r>
      <w:r>
        <w:rPr>
          <w:noProof/>
        </w:rPr>
        <w:fldChar w:fldCharType="end"/>
      </w:r>
    </w:p>
    <w:p w14:paraId="41D7E3FE" w14:textId="054085C7" w:rsidR="008110D0" w:rsidRDefault="008110D0">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_Toc199336128 \h </w:instrText>
      </w:r>
      <w:r>
        <w:rPr>
          <w:noProof/>
        </w:rPr>
      </w:r>
      <w:r>
        <w:rPr>
          <w:noProof/>
        </w:rPr>
        <w:fldChar w:fldCharType="separate"/>
      </w:r>
      <w:r>
        <w:rPr>
          <w:noProof/>
        </w:rPr>
        <w:t>155</w:t>
      </w:r>
      <w:r>
        <w:rPr>
          <w:noProof/>
        </w:rPr>
        <w:fldChar w:fldCharType="end"/>
      </w:r>
    </w:p>
    <w:p w14:paraId="12525188" w14:textId="2A0EC48E" w:rsidR="008110D0" w:rsidRDefault="008110D0">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_Toc199336129 \h </w:instrText>
      </w:r>
      <w:r>
        <w:rPr>
          <w:noProof/>
        </w:rPr>
      </w:r>
      <w:r>
        <w:rPr>
          <w:noProof/>
        </w:rPr>
        <w:fldChar w:fldCharType="separate"/>
      </w:r>
      <w:r>
        <w:rPr>
          <w:noProof/>
        </w:rPr>
        <w:t>155</w:t>
      </w:r>
      <w:r>
        <w:rPr>
          <w:noProof/>
        </w:rPr>
        <w:fldChar w:fldCharType="end"/>
      </w:r>
    </w:p>
    <w:p w14:paraId="7B0E821A" w14:textId="2640975E" w:rsidR="008110D0" w:rsidRDefault="008110D0">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_Toc199336130 \h </w:instrText>
      </w:r>
      <w:r>
        <w:rPr>
          <w:noProof/>
        </w:rPr>
      </w:r>
      <w:r>
        <w:rPr>
          <w:noProof/>
        </w:rPr>
        <w:fldChar w:fldCharType="separate"/>
      </w:r>
      <w:r>
        <w:rPr>
          <w:noProof/>
        </w:rPr>
        <w:t>155</w:t>
      </w:r>
      <w:r>
        <w:rPr>
          <w:noProof/>
        </w:rPr>
        <w:fldChar w:fldCharType="end"/>
      </w:r>
    </w:p>
    <w:p w14:paraId="76A22C62" w14:textId="400B6C14" w:rsidR="008110D0" w:rsidRDefault="008110D0">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_Toc199336131 \h </w:instrText>
      </w:r>
      <w:r>
        <w:rPr>
          <w:noProof/>
        </w:rPr>
      </w:r>
      <w:r>
        <w:rPr>
          <w:noProof/>
        </w:rPr>
        <w:fldChar w:fldCharType="separate"/>
      </w:r>
      <w:r>
        <w:rPr>
          <w:noProof/>
        </w:rPr>
        <w:t>155</w:t>
      </w:r>
      <w:r>
        <w:rPr>
          <w:noProof/>
        </w:rPr>
        <w:fldChar w:fldCharType="end"/>
      </w:r>
    </w:p>
    <w:p w14:paraId="468D9F11" w14:textId="30F644D4" w:rsidR="008110D0" w:rsidRDefault="008110D0">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_Toc199336132 \h </w:instrText>
      </w:r>
      <w:r>
        <w:rPr>
          <w:noProof/>
        </w:rPr>
      </w:r>
      <w:r>
        <w:rPr>
          <w:noProof/>
        </w:rPr>
        <w:fldChar w:fldCharType="separate"/>
      </w:r>
      <w:r>
        <w:rPr>
          <w:noProof/>
        </w:rPr>
        <w:t>156</w:t>
      </w:r>
      <w:r>
        <w:rPr>
          <w:noProof/>
        </w:rPr>
        <w:fldChar w:fldCharType="end"/>
      </w:r>
    </w:p>
    <w:p w14:paraId="421C2591" w14:textId="3DA0969B" w:rsidR="008110D0" w:rsidRDefault="008110D0">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_Toc199336133 \h </w:instrText>
      </w:r>
      <w:r>
        <w:rPr>
          <w:noProof/>
        </w:rPr>
      </w:r>
      <w:r>
        <w:rPr>
          <w:noProof/>
        </w:rPr>
        <w:fldChar w:fldCharType="separate"/>
      </w:r>
      <w:r>
        <w:rPr>
          <w:noProof/>
        </w:rPr>
        <w:t>156</w:t>
      </w:r>
      <w:r>
        <w:rPr>
          <w:noProof/>
        </w:rPr>
        <w:fldChar w:fldCharType="end"/>
      </w:r>
    </w:p>
    <w:p w14:paraId="4CDA1613" w14:textId="3BD7BD94" w:rsidR="008110D0" w:rsidRDefault="008110D0">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_Toc199336134 \h </w:instrText>
      </w:r>
      <w:r>
        <w:rPr>
          <w:noProof/>
        </w:rPr>
      </w:r>
      <w:r>
        <w:rPr>
          <w:noProof/>
        </w:rPr>
        <w:fldChar w:fldCharType="separate"/>
      </w:r>
      <w:r>
        <w:rPr>
          <w:noProof/>
        </w:rPr>
        <w:t>157</w:t>
      </w:r>
      <w:r>
        <w:rPr>
          <w:noProof/>
        </w:rPr>
        <w:fldChar w:fldCharType="end"/>
      </w:r>
    </w:p>
    <w:p w14:paraId="658DAE0B" w14:textId="3ED8E6D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_Toc199336135 \h </w:instrText>
      </w:r>
      <w:r>
        <w:rPr>
          <w:noProof/>
        </w:rPr>
      </w:r>
      <w:r>
        <w:rPr>
          <w:noProof/>
        </w:rPr>
        <w:fldChar w:fldCharType="separate"/>
      </w:r>
      <w:r>
        <w:rPr>
          <w:noProof/>
        </w:rPr>
        <w:t>157</w:t>
      </w:r>
      <w:r>
        <w:rPr>
          <w:noProof/>
        </w:rPr>
        <w:fldChar w:fldCharType="end"/>
      </w:r>
    </w:p>
    <w:p w14:paraId="075ABF5B" w14:textId="04323ED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_Toc199336136 \h </w:instrText>
      </w:r>
      <w:r>
        <w:rPr>
          <w:noProof/>
        </w:rPr>
      </w:r>
      <w:r>
        <w:rPr>
          <w:noProof/>
        </w:rPr>
        <w:fldChar w:fldCharType="separate"/>
      </w:r>
      <w:r>
        <w:rPr>
          <w:noProof/>
        </w:rPr>
        <w:t>157</w:t>
      </w:r>
      <w:r>
        <w:rPr>
          <w:noProof/>
        </w:rPr>
        <w:fldChar w:fldCharType="end"/>
      </w:r>
    </w:p>
    <w:p w14:paraId="3F6BB3FD" w14:textId="0104FE4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_Toc199336137 \h </w:instrText>
      </w:r>
      <w:r>
        <w:rPr>
          <w:noProof/>
        </w:rPr>
      </w:r>
      <w:r>
        <w:rPr>
          <w:noProof/>
        </w:rPr>
        <w:fldChar w:fldCharType="separate"/>
      </w:r>
      <w:r>
        <w:rPr>
          <w:noProof/>
        </w:rPr>
        <w:t>157</w:t>
      </w:r>
      <w:r>
        <w:rPr>
          <w:noProof/>
        </w:rPr>
        <w:fldChar w:fldCharType="end"/>
      </w:r>
    </w:p>
    <w:p w14:paraId="21E4D803" w14:textId="3B7C8B9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_Toc199336138 \h </w:instrText>
      </w:r>
      <w:r>
        <w:rPr>
          <w:noProof/>
        </w:rPr>
      </w:r>
      <w:r>
        <w:rPr>
          <w:noProof/>
        </w:rPr>
        <w:fldChar w:fldCharType="separate"/>
      </w:r>
      <w:r>
        <w:rPr>
          <w:noProof/>
        </w:rPr>
        <w:t>157</w:t>
      </w:r>
      <w:r>
        <w:rPr>
          <w:noProof/>
        </w:rPr>
        <w:fldChar w:fldCharType="end"/>
      </w:r>
    </w:p>
    <w:p w14:paraId="633FC288" w14:textId="30FAEF7B"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_Toc199336139 \h </w:instrText>
      </w:r>
      <w:r>
        <w:rPr>
          <w:noProof/>
        </w:rPr>
      </w:r>
      <w:r>
        <w:rPr>
          <w:noProof/>
        </w:rPr>
        <w:fldChar w:fldCharType="separate"/>
      </w:r>
      <w:r>
        <w:rPr>
          <w:noProof/>
        </w:rPr>
        <w:t>158</w:t>
      </w:r>
      <w:r>
        <w:rPr>
          <w:noProof/>
        </w:rPr>
        <w:fldChar w:fldCharType="end"/>
      </w:r>
    </w:p>
    <w:p w14:paraId="2016B446" w14:textId="323637C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_Toc199336140 \h </w:instrText>
      </w:r>
      <w:r>
        <w:rPr>
          <w:noProof/>
        </w:rPr>
      </w:r>
      <w:r>
        <w:rPr>
          <w:noProof/>
        </w:rPr>
        <w:fldChar w:fldCharType="separate"/>
      </w:r>
      <w:r>
        <w:rPr>
          <w:noProof/>
        </w:rPr>
        <w:t>159</w:t>
      </w:r>
      <w:r>
        <w:rPr>
          <w:noProof/>
        </w:rPr>
        <w:fldChar w:fldCharType="end"/>
      </w:r>
    </w:p>
    <w:p w14:paraId="220EA53E" w14:textId="64C09EDD" w:rsidR="008110D0" w:rsidRDefault="008110D0">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_Toc199336141 \h </w:instrText>
      </w:r>
      <w:r>
        <w:rPr>
          <w:noProof/>
        </w:rPr>
      </w:r>
      <w:r>
        <w:rPr>
          <w:noProof/>
        </w:rPr>
        <w:fldChar w:fldCharType="separate"/>
      </w:r>
      <w:r>
        <w:rPr>
          <w:noProof/>
        </w:rPr>
        <w:t>159</w:t>
      </w:r>
      <w:r>
        <w:rPr>
          <w:noProof/>
        </w:rPr>
        <w:fldChar w:fldCharType="end"/>
      </w:r>
    </w:p>
    <w:p w14:paraId="26E5FDC3" w14:textId="58EF36E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_Toc199336142 \h </w:instrText>
      </w:r>
      <w:r>
        <w:rPr>
          <w:noProof/>
        </w:rPr>
      </w:r>
      <w:r>
        <w:rPr>
          <w:noProof/>
        </w:rPr>
        <w:fldChar w:fldCharType="separate"/>
      </w:r>
      <w:r>
        <w:rPr>
          <w:noProof/>
        </w:rPr>
        <w:t>159</w:t>
      </w:r>
      <w:r>
        <w:rPr>
          <w:noProof/>
        </w:rPr>
        <w:fldChar w:fldCharType="end"/>
      </w:r>
    </w:p>
    <w:p w14:paraId="6044EB31" w14:textId="3E569FB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_Toc199336143 \h </w:instrText>
      </w:r>
      <w:r>
        <w:rPr>
          <w:noProof/>
        </w:rPr>
      </w:r>
      <w:r>
        <w:rPr>
          <w:noProof/>
        </w:rPr>
        <w:fldChar w:fldCharType="separate"/>
      </w:r>
      <w:r>
        <w:rPr>
          <w:noProof/>
        </w:rPr>
        <w:t>159</w:t>
      </w:r>
      <w:r>
        <w:rPr>
          <w:noProof/>
        </w:rPr>
        <w:fldChar w:fldCharType="end"/>
      </w:r>
    </w:p>
    <w:p w14:paraId="4EFFB055" w14:textId="0EEBD3D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_Toc199336144 \h </w:instrText>
      </w:r>
      <w:r>
        <w:rPr>
          <w:noProof/>
        </w:rPr>
      </w:r>
      <w:r>
        <w:rPr>
          <w:noProof/>
        </w:rPr>
        <w:fldChar w:fldCharType="separate"/>
      </w:r>
      <w:r>
        <w:rPr>
          <w:noProof/>
        </w:rPr>
        <w:t>159</w:t>
      </w:r>
      <w:r>
        <w:rPr>
          <w:noProof/>
        </w:rPr>
        <w:fldChar w:fldCharType="end"/>
      </w:r>
    </w:p>
    <w:p w14:paraId="421C9E8C" w14:textId="4577E14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_Toc199336145 \h </w:instrText>
      </w:r>
      <w:r>
        <w:rPr>
          <w:noProof/>
        </w:rPr>
      </w:r>
      <w:r>
        <w:rPr>
          <w:noProof/>
        </w:rPr>
        <w:fldChar w:fldCharType="separate"/>
      </w:r>
      <w:r>
        <w:rPr>
          <w:noProof/>
        </w:rPr>
        <w:t>159</w:t>
      </w:r>
      <w:r>
        <w:rPr>
          <w:noProof/>
        </w:rPr>
        <w:fldChar w:fldCharType="end"/>
      </w:r>
    </w:p>
    <w:p w14:paraId="5EFB2963" w14:textId="233C70CA"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_Toc199336146 \h </w:instrText>
      </w:r>
      <w:r>
        <w:rPr>
          <w:noProof/>
        </w:rPr>
      </w:r>
      <w:r>
        <w:rPr>
          <w:noProof/>
        </w:rPr>
        <w:fldChar w:fldCharType="separate"/>
      </w:r>
      <w:r>
        <w:rPr>
          <w:noProof/>
        </w:rPr>
        <w:t>160</w:t>
      </w:r>
      <w:r>
        <w:rPr>
          <w:noProof/>
        </w:rPr>
        <w:fldChar w:fldCharType="end"/>
      </w:r>
    </w:p>
    <w:p w14:paraId="646FB492" w14:textId="68935CB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_Toc199336147 \h </w:instrText>
      </w:r>
      <w:r>
        <w:rPr>
          <w:noProof/>
        </w:rPr>
      </w:r>
      <w:r>
        <w:rPr>
          <w:noProof/>
        </w:rPr>
        <w:fldChar w:fldCharType="separate"/>
      </w:r>
      <w:r>
        <w:rPr>
          <w:noProof/>
        </w:rPr>
        <w:t>161</w:t>
      </w:r>
      <w:r>
        <w:rPr>
          <w:noProof/>
        </w:rPr>
        <w:fldChar w:fldCharType="end"/>
      </w:r>
    </w:p>
    <w:p w14:paraId="2C6F3DAD" w14:textId="2F77AFB6"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_Toc199336148 \h </w:instrText>
      </w:r>
      <w:r>
        <w:rPr>
          <w:noProof/>
        </w:rPr>
      </w:r>
      <w:r>
        <w:rPr>
          <w:noProof/>
        </w:rPr>
        <w:fldChar w:fldCharType="separate"/>
      </w:r>
      <w:r>
        <w:rPr>
          <w:noProof/>
        </w:rPr>
        <w:t>162</w:t>
      </w:r>
      <w:r>
        <w:rPr>
          <w:noProof/>
        </w:rPr>
        <w:fldChar w:fldCharType="end"/>
      </w:r>
    </w:p>
    <w:p w14:paraId="429DDA42" w14:textId="01EE3D0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_Toc199336149 \h </w:instrText>
      </w:r>
      <w:r>
        <w:rPr>
          <w:noProof/>
        </w:rPr>
      </w:r>
      <w:r>
        <w:rPr>
          <w:noProof/>
        </w:rPr>
        <w:fldChar w:fldCharType="separate"/>
      </w:r>
      <w:r>
        <w:rPr>
          <w:noProof/>
        </w:rPr>
        <w:t>163</w:t>
      </w:r>
      <w:r>
        <w:rPr>
          <w:noProof/>
        </w:rPr>
        <w:fldChar w:fldCharType="end"/>
      </w:r>
    </w:p>
    <w:p w14:paraId="3CCAE999" w14:textId="5CBCE4A6" w:rsidR="008110D0" w:rsidRDefault="008110D0">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_Toc199336150 \h </w:instrText>
      </w:r>
      <w:r>
        <w:rPr>
          <w:noProof/>
        </w:rPr>
      </w:r>
      <w:r>
        <w:rPr>
          <w:noProof/>
        </w:rPr>
        <w:fldChar w:fldCharType="separate"/>
      </w:r>
      <w:r>
        <w:rPr>
          <w:noProof/>
        </w:rPr>
        <w:t>163</w:t>
      </w:r>
      <w:r>
        <w:rPr>
          <w:noProof/>
        </w:rPr>
        <w:fldChar w:fldCharType="end"/>
      </w:r>
    </w:p>
    <w:p w14:paraId="4F706155" w14:textId="633A7569" w:rsidR="008110D0" w:rsidRDefault="008110D0">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_Toc199336151 \h </w:instrText>
      </w:r>
      <w:r>
        <w:rPr>
          <w:noProof/>
        </w:rPr>
      </w:r>
      <w:r>
        <w:rPr>
          <w:noProof/>
        </w:rPr>
        <w:fldChar w:fldCharType="separate"/>
      </w:r>
      <w:r>
        <w:rPr>
          <w:noProof/>
        </w:rPr>
        <w:t>164</w:t>
      </w:r>
      <w:r>
        <w:rPr>
          <w:noProof/>
        </w:rPr>
        <w:fldChar w:fldCharType="end"/>
      </w:r>
    </w:p>
    <w:p w14:paraId="2552D00C" w14:textId="3495761F" w:rsidR="008110D0" w:rsidRDefault="008110D0">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_Toc199336152 \h </w:instrText>
      </w:r>
      <w:r>
        <w:rPr>
          <w:noProof/>
        </w:rPr>
      </w:r>
      <w:r>
        <w:rPr>
          <w:noProof/>
        </w:rPr>
        <w:fldChar w:fldCharType="separate"/>
      </w:r>
      <w:r>
        <w:rPr>
          <w:noProof/>
        </w:rPr>
        <w:t>164</w:t>
      </w:r>
      <w:r>
        <w:rPr>
          <w:noProof/>
        </w:rPr>
        <w:fldChar w:fldCharType="end"/>
      </w:r>
    </w:p>
    <w:p w14:paraId="750431DA" w14:textId="0ADE7A1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_Toc199336153 \h </w:instrText>
      </w:r>
      <w:r>
        <w:rPr>
          <w:noProof/>
        </w:rPr>
      </w:r>
      <w:r>
        <w:rPr>
          <w:noProof/>
        </w:rPr>
        <w:fldChar w:fldCharType="separate"/>
      </w:r>
      <w:r>
        <w:rPr>
          <w:noProof/>
        </w:rPr>
        <w:t>164</w:t>
      </w:r>
      <w:r>
        <w:rPr>
          <w:noProof/>
        </w:rPr>
        <w:fldChar w:fldCharType="end"/>
      </w:r>
    </w:p>
    <w:p w14:paraId="3CF95BB3" w14:textId="57CC304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_Toc199336154 \h </w:instrText>
      </w:r>
      <w:r>
        <w:rPr>
          <w:noProof/>
        </w:rPr>
      </w:r>
      <w:r>
        <w:rPr>
          <w:noProof/>
        </w:rPr>
        <w:fldChar w:fldCharType="separate"/>
      </w:r>
      <w:r>
        <w:rPr>
          <w:noProof/>
        </w:rPr>
        <w:t>164</w:t>
      </w:r>
      <w:r>
        <w:rPr>
          <w:noProof/>
        </w:rPr>
        <w:fldChar w:fldCharType="end"/>
      </w:r>
    </w:p>
    <w:p w14:paraId="453FC442" w14:textId="58C50A9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_Toc199336155 \h </w:instrText>
      </w:r>
      <w:r>
        <w:rPr>
          <w:noProof/>
        </w:rPr>
      </w:r>
      <w:r>
        <w:rPr>
          <w:noProof/>
        </w:rPr>
        <w:fldChar w:fldCharType="separate"/>
      </w:r>
      <w:r>
        <w:rPr>
          <w:noProof/>
        </w:rPr>
        <w:t>164</w:t>
      </w:r>
      <w:r>
        <w:rPr>
          <w:noProof/>
        </w:rPr>
        <w:fldChar w:fldCharType="end"/>
      </w:r>
    </w:p>
    <w:p w14:paraId="3A58F6D6" w14:textId="405C66C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_Toc199336156 \h </w:instrText>
      </w:r>
      <w:r>
        <w:rPr>
          <w:noProof/>
        </w:rPr>
      </w:r>
      <w:r>
        <w:rPr>
          <w:noProof/>
        </w:rPr>
        <w:fldChar w:fldCharType="separate"/>
      </w:r>
      <w:r>
        <w:rPr>
          <w:noProof/>
        </w:rPr>
        <w:t>165</w:t>
      </w:r>
      <w:r>
        <w:rPr>
          <w:noProof/>
        </w:rPr>
        <w:fldChar w:fldCharType="end"/>
      </w:r>
    </w:p>
    <w:p w14:paraId="020247F0" w14:textId="4CAB38C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8.6.4.3</w:t>
      </w:r>
      <w:r w:rsidRPr="001815B3">
        <w:rPr>
          <w:noProof/>
          <w:lang w:val="en-US" w:eastAsia="zh-CN"/>
        </w:rPr>
        <w:t>.1</w:t>
      </w:r>
      <w:r>
        <w:rPr>
          <w:rFonts w:asciiTheme="minorHAnsi" w:eastAsiaTheme="minorEastAsia" w:hAnsiTheme="minorHAnsi" w:cstheme="minorBidi"/>
          <w:noProof/>
          <w:sz w:val="22"/>
          <w:szCs w:val="22"/>
          <w:lang w:val="en-IN" w:eastAsia="en-IN"/>
        </w:rPr>
        <w:tab/>
      </w:r>
      <w:r w:rsidRPr="001815B3">
        <w:rPr>
          <w:noProof/>
          <w:lang w:val="en-US" w:eastAsia="zh-CN"/>
        </w:rPr>
        <w:t>Description</w:t>
      </w:r>
      <w:r>
        <w:rPr>
          <w:noProof/>
        </w:rPr>
        <w:tab/>
      </w:r>
      <w:r>
        <w:rPr>
          <w:noProof/>
        </w:rPr>
        <w:fldChar w:fldCharType="begin"/>
      </w:r>
      <w:r>
        <w:rPr>
          <w:noProof/>
        </w:rPr>
        <w:instrText xml:space="preserve"> PAGEREF _Toc199336157 \h </w:instrText>
      </w:r>
      <w:r>
        <w:rPr>
          <w:noProof/>
        </w:rPr>
      </w:r>
      <w:r>
        <w:rPr>
          <w:noProof/>
        </w:rPr>
        <w:fldChar w:fldCharType="separate"/>
      </w:r>
      <w:r>
        <w:rPr>
          <w:noProof/>
        </w:rPr>
        <w:t>165</w:t>
      </w:r>
      <w:r>
        <w:rPr>
          <w:noProof/>
        </w:rPr>
        <w:fldChar w:fldCharType="end"/>
      </w:r>
    </w:p>
    <w:p w14:paraId="2C8E6DA6" w14:textId="6273C23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_Toc199336158 \h </w:instrText>
      </w:r>
      <w:r>
        <w:rPr>
          <w:noProof/>
        </w:rPr>
      </w:r>
      <w:r>
        <w:rPr>
          <w:noProof/>
        </w:rPr>
        <w:fldChar w:fldCharType="separate"/>
      </w:r>
      <w:r>
        <w:rPr>
          <w:noProof/>
        </w:rPr>
        <w:t>165</w:t>
      </w:r>
      <w:r>
        <w:rPr>
          <w:noProof/>
        </w:rPr>
        <w:fldChar w:fldCharType="end"/>
      </w:r>
    </w:p>
    <w:p w14:paraId="6F113A44" w14:textId="36BE3F4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_Toc199336159 \h </w:instrText>
      </w:r>
      <w:r>
        <w:rPr>
          <w:noProof/>
        </w:rPr>
      </w:r>
      <w:r>
        <w:rPr>
          <w:noProof/>
        </w:rPr>
        <w:fldChar w:fldCharType="separate"/>
      </w:r>
      <w:r>
        <w:rPr>
          <w:noProof/>
        </w:rPr>
        <w:t>166</w:t>
      </w:r>
      <w:r>
        <w:rPr>
          <w:noProof/>
        </w:rPr>
        <w:fldChar w:fldCharType="end"/>
      </w:r>
    </w:p>
    <w:p w14:paraId="02F5460E" w14:textId="0B1E4012" w:rsidR="008110D0" w:rsidRDefault="008110D0">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_Toc199336160 \h </w:instrText>
      </w:r>
      <w:r>
        <w:rPr>
          <w:noProof/>
        </w:rPr>
      </w:r>
      <w:r>
        <w:rPr>
          <w:noProof/>
        </w:rPr>
        <w:fldChar w:fldCharType="separate"/>
      </w:r>
      <w:r>
        <w:rPr>
          <w:noProof/>
        </w:rPr>
        <w:t>166</w:t>
      </w:r>
      <w:r>
        <w:rPr>
          <w:noProof/>
        </w:rPr>
        <w:fldChar w:fldCharType="end"/>
      </w:r>
    </w:p>
    <w:p w14:paraId="168D4A99" w14:textId="7AD666C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_Toc199336161 \h </w:instrText>
      </w:r>
      <w:r>
        <w:rPr>
          <w:noProof/>
        </w:rPr>
      </w:r>
      <w:r>
        <w:rPr>
          <w:noProof/>
        </w:rPr>
        <w:fldChar w:fldCharType="separate"/>
      </w:r>
      <w:r>
        <w:rPr>
          <w:noProof/>
        </w:rPr>
        <w:t>166</w:t>
      </w:r>
      <w:r>
        <w:rPr>
          <w:noProof/>
        </w:rPr>
        <w:fldChar w:fldCharType="end"/>
      </w:r>
    </w:p>
    <w:p w14:paraId="45739C50" w14:textId="1A9C568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_Toc199336162 \h </w:instrText>
      </w:r>
      <w:r>
        <w:rPr>
          <w:noProof/>
        </w:rPr>
      </w:r>
      <w:r>
        <w:rPr>
          <w:noProof/>
        </w:rPr>
        <w:fldChar w:fldCharType="separate"/>
      </w:r>
      <w:r>
        <w:rPr>
          <w:noProof/>
        </w:rPr>
        <w:t>169</w:t>
      </w:r>
      <w:r>
        <w:rPr>
          <w:noProof/>
        </w:rPr>
        <w:fldChar w:fldCharType="end"/>
      </w:r>
    </w:p>
    <w:p w14:paraId="7F40738A" w14:textId="1A95441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_Toc199336163 \h </w:instrText>
      </w:r>
      <w:r>
        <w:rPr>
          <w:noProof/>
        </w:rPr>
      </w:r>
      <w:r>
        <w:rPr>
          <w:noProof/>
        </w:rPr>
        <w:fldChar w:fldCharType="separate"/>
      </w:r>
      <w:r>
        <w:rPr>
          <w:noProof/>
        </w:rPr>
        <w:t>169</w:t>
      </w:r>
      <w:r>
        <w:rPr>
          <w:noProof/>
        </w:rPr>
        <w:fldChar w:fldCharType="end"/>
      </w:r>
    </w:p>
    <w:p w14:paraId="669D6419" w14:textId="6164336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_Toc199336164 \h </w:instrText>
      </w:r>
      <w:r>
        <w:rPr>
          <w:noProof/>
        </w:rPr>
      </w:r>
      <w:r>
        <w:rPr>
          <w:noProof/>
        </w:rPr>
        <w:fldChar w:fldCharType="separate"/>
      </w:r>
      <w:r>
        <w:rPr>
          <w:noProof/>
        </w:rPr>
        <w:t>169</w:t>
      </w:r>
      <w:r>
        <w:rPr>
          <w:noProof/>
        </w:rPr>
        <w:fldChar w:fldCharType="end"/>
      </w:r>
    </w:p>
    <w:p w14:paraId="3F1613BC" w14:textId="5D5A4ED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_Toc199336165 \h </w:instrText>
      </w:r>
      <w:r>
        <w:rPr>
          <w:noProof/>
        </w:rPr>
      </w:r>
      <w:r>
        <w:rPr>
          <w:noProof/>
        </w:rPr>
        <w:fldChar w:fldCharType="separate"/>
      </w:r>
      <w:r>
        <w:rPr>
          <w:noProof/>
        </w:rPr>
        <w:t>172</w:t>
      </w:r>
      <w:r>
        <w:rPr>
          <w:noProof/>
        </w:rPr>
        <w:fldChar w:fldCharType="end"/>
      </w:r>
    </w:p>
    <w:p w14:paraId="4CFFE86A" w14:textId="170B441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_Toc199336166 \h </w:instrText>
      </w:r>
      <w:r>
        <w:rPr>
          <w:noProof/>
        </w:rPr>
      </w:r>
      <w:r>
        <w:rPr>
          <w:noProof/>
        </w:rPr>
        <w:fldChar w:fldCharType="separate"/>
      </w:r>
      <w:r>
        <w:rPr>
          <w:noProof/>
        </w:rPr>
        <w:t>174</w:t>
      </w:r>
      <w:r>
        <w:rPr>
          <w:noProof/>
        </w:rPr>
        <w:fldChar w:fldCharType="end"/>
      </w:r>
    </w:p>
    <w:p w14:paraId="1084118A" w14:textId="44BAE96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_Toc199336167 \h </w:instrText>
      </w:r>
      <w:r>
        <w:rPr>
          <w:noProof/>
        </w:rPr>
      </w:r>
      <w:r>
        <w:rPr>
          <w:noProof/>
        </w:rPr>
        <w:fldChar w:fldCharType="separate"/>
      </w:r>
      <w:r>
        <w:rPr>
          <w:noProof/>
        </w:rPr>
        <w:t>175</w:t>
      </w:r>
      <w:r>
        <w:rPr>
          <w:noProof/>
        </w:rPr>
        <w:fldChar w:fldCharType="end"/>
      </w:r>
    </w:p>
    <w:p w14:paraId="35A1853E" w14:textId="47F8ABE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_Toc199336168 \h </w:instrText>
      </w:r>
      <w:r>
        <w:rPr>
          <w:noProof/>
        </w:rPr>
      </w:r>
      <w:r>
        <w:rPr>
          <w:noProof/>
        </w:rPr>
        <w:fldChar w:fldCharType="separate"/>
      </w:r>
      <w:r>
        <w:rPr>
          <w:noProof/>
        </w:rPr>
        <w:t>176</w:t>
      </w:r>
      <w:r>
        <w:rPr>
          <w:noProof/>
        </w:rPr>
        <w:fldChar w:fldCharType="end"/>
      </w:r>
    </w:p>
    <w:p w14:paraId="10817883" w14:textId="45513FC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_Toc199336169 \h </w:instrText>
      </w:r>
      <w:r>
        <w:rPr>
          <w:noProof/>
        </w:rPr>
      </w:r>
      <w:r>
        <w:rPr>
          <w:noProof/>
        </w:rPr>
        <w:fldChar w:fldCharType="separate"/>
      </w:r>
      <w:r>
        <w:rPr>
          <w:noProof/>
        </w:rPr>
        <w:t>178</w:t>
      </w:r>
      <w:r>
        <w:rPr>
          <w:noProof/>
        </w:rPr>
        <w:fldChar w:fldCharType="end"/>
      </w:r>
    </w:p>
    <w:p w14:paraId="51F8FD06" w14:textId="222DA88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_Toc199336170 \h </w:instrText>
      </w:r>
      <w:r>
        <w:rPr>
          <w:noProof/>
        </w:rPr>
      </w:r>
      <w:r>
        <w:rPr>
          <w:noProof/>
        </w:rPr>
        <w:fldChar w:fldCharType="separate"/>
      </w:r>
      <w:r>
        <w:rPr>
          <w:noProof/>
        </w:rPr>
        <w:t>179</w:t>
      </w:r>
      <w:r>
        <w:rPr>
          <w:noProof/>
        </w:rPr>
        <w:fldChar w:fldCharType="end"/>
      </w:r>
    </w:p>
    <w:p w14:paraId="580FBB4D" w14:textId="3C4C6E6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_Toc199336171 \h </w:instrText>
      </w:r>
      <w:r>
        <w:rPr>
          <w:noProof/>
        </w:rPr>
      </w:r>
      <w:r>
        <w:rPr>
          <w:noProof/>
        </w:rPr>
        <w:fldChar w:fldCharType="separate"/>
      </w:r>
      <w:r>
        <w:rPr>
          <w:noProof/>
        </w:rPr>
        <w:t>179</w:t>
      </w:r>
      <w:r>
        <w:rPr>
          <w:noProof/>
        </w:rPr>
        <w:fldChar w:fldCharType="end"/>
      </w:r>
    </w:p>
    <w:p w14:paraId="6E9156EE" w14:textId="44C78F9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_Toc199336172 \h </w:instrText>
      </w:r>
      <w:r>
        <w:rPr>
          <w:noProof/>
        </w:rPr>
      </w:r>
      <w:r>
        <w:rPr>
          <w:noProof/>
        </w:rPr>
        <w:fldChar w:fldCharType="separate"/>
      </w:r>
      <w:r>
        <w:rPr>
          <w:noProof/>
        </w:rPr>
        <w:t>179</w:t>
      </w:r>
      <w:r>
        <w:rPr>
          <w:noProof/>
        </w:rPr>
        <w:fldChar w:fldCharType="end"/>
      </w:r>
    </w:p>
    <w:p w14:paraId="58C0E01F" w14:textId="7999A78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_Toc199336173 \h </w:instrText>
      </w:r>
      <w:r>
        <w:rPr>
          <w:noProof/>
        </w:rPr>
      </w:r>
      <w:r>
        <w:rPr>
          <w:noProof/>
        </w:rPr>
        <w:fldChar w:fldCharType="separate"/>
      </w:r>
      <w:r>
        <w:rPr>
          <w:noProof/>
        </w:rPr>
        <w:t>180</w:t>
      </w:r>
      <w:r>
        <w:rPr>
          <w:noProof/>
        </w:rPr>
        <w:fldChar w:fldCharType="end"/>
      </w:r>
    </w:p>
    <w:p w14:paraId="7A62E23F" w14:textId="6FDFDA3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_Toc199336174 \h </w:instrText>
      </w:r>
      <w:r>
        <w:rPr>
          <w:noProof/>
        </w:rPr>
      </w:r>
      <w:r>
        <w:rPr>
          <w:noProof/>
        </w:rPr>
        <w:fldChar w:fldCharType="separate"/>
      </w:r>
      <w:r>
        <w:rPr>
          <w:noProof/>
        </w:rPr>
        <w:t>180</w:t>
      </w:r>
      <w:r>
        <w:rPr>
          <w:noProof/>
        </w:rPr>
        <w:fldChar w:fldCharType="end"/>
      </w:r>
    </w:p>
    <w:p w14:paraId="3E8E74B0" w14:textId="0C04B6E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_Toc199336175 \h </w:instrText>
      </w:r>
      <w:r>
        <w:rPr>
          <w:noProof/>
        </w:rPr>
      </w:r>
      <w:r>
        <w:rPr>
          <w:noProof/>
        </w:rPr>
        <w:fldChar w:fldCharType="separate"/>
      </w:r>
      <w:r>
        <w:rPr>
          <w:noProof/>
        </w:rPr>
        <w:t>180</w:t>
      </w:r>
      <w:r>
        <w:rPr>
          <w:noProof/>
        </w:rPr>
        <w:fldChar w:fldCharType="end"/>
      </w:r>
    </w:p>
    <w:p w14:paraId="7A1F49B1" w14:textId="32F6917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_Toc199336176 \h </w:instrText>
      </w:r>
      <w:r>
        <w:rPr>
          <w:noProof/>
        </w:rPr>
      </w:r>
      <w:r>
        <w:rPr>
          <w:noProof/>
        </w:rPr>
        <w:fldChar w:fldCharType="separate"/>
      </w:r>
      <w:r>
        <w:rPr>
          <w:noProof/>
        </w:rPr>
        <w:t>180</w:t>
      </w:r>
      <w:r>
        <w:rPr>
          <w:noProof/>
        </w:rPr>
        <w:fldChar w:fldCharType="end"/>
      </w:r>
    </w:p>
    <w:p w14:paraId="1D5B0FA0" w14:textId="2276871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_Toc199336177 \h </w:instrText>
      </w:r>
      <w:r>
        <w:rPr>
          <w:noProof/>
        </w:rPr>
      </w:r>
      <w:r>
        <w:rPr>
          <w:noProof/>
        </w:rPr>
        <w:fldChar w:fldCharType="separate"/>
      </w:r>
      <w:r>
        <w:rPr>
          <w:noProof/>
        </w:rPr>
        <w:t>181</w:t>
      </w:r>
      <w:r>
        <w:rPr>
          <w:noProof/>
        </w:rPr>
        <w:fldChar w:fldCharType="end"/>
      </w:r>
    </w:p>
    <w:p w14:paraId="49733E92" w14:textId="3103E68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_Toc199336178 \h </w:instrText>
      </w:r>
      <w:r>
        <w:rPr>
          <w:noProof/>
        </w:rPr>
      </w:r>
      <w:r>
        <w:rPr>
          <w:noProof/>
        </w:rPr>
        <w:fldChar w:fldCharType="separate"/>
      </w:r>
      <w:r>
        <w:rPr>
          <w:noProof/>
        </w:rPr>
        <w:t>181</w:t>
      </w:r>
      <w:r>
        <w:rPr>
          <w:noProof/>
        </w:rPr>
        <w:fldChar w:fldCharType="end"/>
      </w:r>
    </w:p>
    <w:p w14:paraId="653451E3" w14:textId="3DE74391"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_Toc199336179 \h </w:instrText>
      </w:r>
      <w:r>
        <w:rPr>
          <w:noProof/>
        </w:rPr>
      </w:r>
      <w:r>
        <w:rPr>
          <w:noProof/>
        </w:rPr>
        <w:fldChar w:fldCharType="separate"/>
      </w:r>
      <w:r>
        <w:rPr>
          <w:noProof/>
        </w:rPr>
        <w:t>181</w:t>
      </w:r>
      <w:r>
        <w:rPr>
          <w:noProof/>
        </w:rPr>
        <w:fldChar w:fldCharType="end"/>
      </w:r>
    </w:p>
    <w:p w14:paraId="23364C0E" w14:textId="6A49B4F1" w:rsidR="008110D0" w:rsidRDefault="008110D0">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_Toc199336180 \h </w:instrText>
      </w:r>
      <w:r>
        <w:rPr>
          <w:noProof/>
        </w:rPr>
      </w:r>
      <w:r>
        <w:rPr>
          <w:noProof/>
        </w:rPr>
        <w:fldChar w:fldCharType="separate"/>
      </w:r>
      <w:r>
        <w:rPr>
          <w:noProof/>
        </w:rPr>
        <w:t>181</w:t>
      </w:r>
      <w:r>
        <w:rPr>
          <w:noProof/>
        </w:rPr>
        <w:fldChar w:fldCharType="end"/>
      </w:r>
    </w:p>
    <w:p w14:paraId="75107FB6" w14:textId="0CC5FBF9" w:rsidR="008110D0" w:rsidRDefault="008110D0">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_Toc199336181 \h </w:instrText>
      </w:r>
      <w:r>
        <w:rPr>
          <w:noProof/>
        </w:rPr>
      </w:r>
      <w:r>
        <w:rPr>
          <w:noProof/>
        </w:rPr>
        <w:fldChar w:fldCharType="separate"/>
      </w:r>
      <w:r>
        <w:rPr>
          <w:noProof/>
        </w:rPr>
        <w:t>181</w:t>
      </w:r>
      <w:r>
        <w:rPr>
          <w:noProof/>
        </w:rPr>
        <w:fldChar w:fldCharType="end"/>
      </w:r>
    </w:p>
    <w:p w14:paraId="15006607" w14:textId="7417F428" w:rsidR="008110D0" w:rsidRDefault="008110D0">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_Toc199336182 \h </w:instrText>
      </w:r>
      <w:r>
        <w:rPr>
          <w:noProof/>
        </w:rPr>
      </w:r>
      <w:r>
        <w:rPr>
          <w:noProof/>
        </w:rPr>
        <w:fldChar w:fldCharType="separate"/>
      </w:r>
      <w:r>
        <w:rPr>
          <w:noProof/>
        </w:rPr>
        <w:t>181</w:t>
      </w:r>
      <w:r>
        <w:rPr>
          <w:noProof/>
        </w:rPr>
        <w:fldChar w:fldCharType="end"/>
      </w:r>
    </w:p>
    <w:p w14:paraId="4B56C63A" w14:textId="3FF14290" w:rsidR="008110D0" w:rsidRDefault="008110D0">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_Toc199336183 \h </w:instrText>
      </w:r>
      <w:r>
        <w:rPr>
          <w:noProof/>
        </w:rPr>
      </w:r>
      <w:r>
        <w:rPr>
          <w:noProof/>
        </w:rPr>
        <w:fldChar w:fldCharType="separate"/>
      </w:r>
      <w:r>
        <w:rPr>
          <w:noProof/>
        </w:rPr>
        <w:t>182</w:t>
      </w:r>
      <w:r>
        <w:rPr>
          <w:noProof/>
        </w:rPr>
        <w:fldChar w:fldCharType="end"/>
      </w:r>
    </w:p>
    <w:p w14:paraId="5AFF74F0" w14:textId="71CBB5D4" w:rsidR="008110D0" w:rsidRDefault="008110D0">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_Toc199336184 \h </w:instrText>
      </w:r>
      <w:r>
        <w:rPr>
          <w:noProof/>
        </w:rPr>
      </w:r>
      <w:r>
        <w:rPr>
          <w:noProof/>
        </w:rPr>
        <w:fldChar w:fldCharType="separate"/>
      </w:r>
      <w:r>
        <w:rPr>
          <w:noProof/>
        </w:rPr>
        <w:t>182</w:t>
      </w:r>
      <w:r>
        <w:rPr>
          <w:noProof/>
        </w:rPr>
        <w:fldChar w:fldCharType="end"/>
      </w:r>
    </w:p>
    <w:p w14:paraId="1535FB2C" w14:textId="64FA6E3D" w:rsidR="008110D0" w:rsidRDefault="008110D0">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_Toc199336185 \h </w:instrText>
      </w:r>
      <w:r>
        <w:rPr>
          <w:noProof/>
        </w:rPr>
      </w:r>
      <w:r>
        <w:rPr>
          <w:noProof/>
        </w:rPr>
        <w:fldChar w:fldCharType="separate"/>
      </w:r>
      <w:r>
        <w:rPr>
          <w:noProof/>
        </w:rPr>
        <w:t>182</w:t>
      </w:r>
      <w:r>
        <w:rPr>
          <w:noProof/>
        </w:rPr>
        <w:fldChar w:fldCharType="end"/>
      </w:r>
    </w:p>
    <w:p w14:paraId="52F1949C" w14:textId="20B8723C" w:rsidR="008110D0" w:rsidRDefault="008110D0">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_Toc199336186 \h </w:instrText>
      </w:r>
      <w:r>
        <w:rPr>
          <w:noProof/>
        </w:rPr>
      </w:r>
      <w:r>
        <w:rPr>
          <w:noProof/>
        </w:rPr>
        <w:fldChar w:fldCharType="separate"/>
      </w:r>
      <w:r>
        <w:rPr>
          <w:noProof/>
        </w:rPr>
        <w:t>182</w:t>
      </w:r>
      <w:r>
        <w:rPr>
          <w:noProof/>
        </w:rPr>
        <w:fldChar w:fldCharType="end"/>
      </w:r>
    </w:p>
    <w:p w14:paraId="18DF0568" w14:textId="71253068" w:rsidR="008110D0" w:rsidRDefault="008110D0">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_Toc199336187 \h </w:instrText>
      </w:r>
      <w:r>
        <w:rPr>
          <w:noProof/>
        </w:rPr>
      </w:r>
      <w:r>
        <w:rPr>
          <w:noProof/>
        </w:rPr>
        <w:fldChar w:fldCharType="separate"/>
      </w:r>
      <w:r>
        <w:rPr>
          <w:noProof/>
        </w:rPr>
        <w:t>183</w:t>
      </w:r>
      <w:r>
        <w:rPr>
          <w:noProof/>
        </w:rPr>
        <w:fldChar w:fldCharType="end"/>
      </w:r>
    </w:p>
    <w:p w14:paraId="3EDF2D5D" w14:textId="72B3907B" w:rsidR="008110D0" w:rsidRDefault="008110D0">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_Toc199336188 \h </w:instrText>
      </w:r>
      <w:r>
        <w:rPr>
          <w:noProof/>
        </w:rPr>
      </w:r>
      <w:r>
        <w:rPr>
          <w:noProof/>
        </w:rPr>
        <w:fldChar w:fldCharType="separate"/>
      </w:r>
      <w:r>
        <w:rPr>
          <w:noProof/>
        </w:rPr>
        <w:t>183</w:t>
      </w:r>
      <w:r>
        <w:rPr>
          <w:noProof/>
        </w:rPr>
        <w:fldChar w:fldCharType="end"/>
      </w:r>
    </w:p>
    <w:p w14:paraId="12DC26AC" w14:textId="01B43ED5" w:rsidR="008110D0" w:rsidRDefault="008110D0">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_Toc199336189 \h </w:instrText>
      </w:r>
      <w:r>
        <w:rPr>
          <w:noProof/>
        </w:rPr>
      </w:r>
      <w:r>
        <w:rPr>
          <w:noProof/>
        </w:rPr>
        <w:fldChar w:fldCharType="separate"/>
      </w:r>
      <w:r>
        <w:rPr>
          <w:noProof/>
        </w:rPr>
        <w:t>183</w:t>
      </w:r>
      <w:r>
        <w:rPr>
          <w:noProof/>
        </w:rPr>
        <w:fldChar w:fldCharType="end"/>
      </w:r>
    </w:p>
    <w:p w14:paraId="22C45ED1" w14:textId="79E06B87" w:rsidR="008110D0" w:rsidRDefault="008110D0">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_Toc199336190 \h </w:instrText>
      </w:r>
      <w:r>
        <w:rPr>
          <w:noProof/>
        </w:rPr>
      </w:r>
      <w:r>
        <w:rPr>
          <w:noProof/>
        </w:rPr>
        <w:fldChar w:fldCharType="separate"/>
      </w:r>
      <w:r>
        <w:rPr>
          <w:noProof/>
        </w:rPr>
        <w:t>183</w:t>
      </w:r>
      <w:r>
        <w:rPr>
          <w:noProof/>
        </w:rPr>
        <w:fldChar w:fldCharType="end"/>
      </w:r>
    </w:p>
    <w:p w14:paraId="62763298" w14:textId="2FA04D0C" w:rsidR="008110D0" w:rsidRDefault="008110D0">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_Toc199336191 \h </w:instrText>
      </w:r>
      <w:r>
        <w:rPr>
          <w:noProof/>
        </w:rPr>
      </w:r>
      <w:r>
        <w:rPr>
          <w:noProof/>
        </w:rPr>
        <w:fldChar w:fldCharType="separate"/>
      </w:r>
      <w:r>
        <w:rPr>
          <w:noProof/>
        </w:rPr>
        <w:t>183</w:t>
      </w:r>
      <w:r>
        <w:rPr>
          <w:noProof/>
        </w:rPr>
        <w:fldChar w:fldCharType="end"/>
      </w:r>
    </w:p>
    <w:p w14:paraId="6B7FD3AC" w14:textId="1ED37664" w:rsidR="008110D0" w:rsidRDefault="008110D0">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_Toc199336192 \h </w:instrText>
      </w:r>
      <w:r>
        <w:rPr>
          <w:noProof/>
        </w:rPr>
      </w:r>
      <w:r>
        <w:rPr>
          <w:noProof/>
        </w:rPr>
        <w:fldChar w:fldCharType="separate"/>
      </w:r>
      <w:r>
        <w:rPr>
          <w:noProof/>
        </w:rPr>
        <w:t>183</w:t>
      </w:r>
      <w:r>
        <w:rPr>
          <w:noProof/>
        </w:rPr>
        <w:fldChar w:fldCharType="end"/>
      </w:r>
    </w:p>
    <w:p w14:paraId="21E86140" w14:textId="0B032DED" w:rsidR="008110D0" w:rsidRDefault="008110D0">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_Toc199336193 \h </w:instrText>
      </w:r>
      <w:r>
        <w:rPr>
          <w:noProof/>
        </w:rPr>
      </w:r>
      <w:r>
        <w:rPr>
          <w:noProof/>
        </w:rPr>
        <w:fldChar w:fldCharType="separate"/>
      </w:r>
      <w:r>
        <w:rPr>
          <w:noProof/>
        </w:rPr>
        <w:t>183</w:t>
      </w:r>
      <w:r>
        <w:rPr>
          <w:noProof/>
        </w:rPr>
        <w:fldChar w:fldCharType="end"/>
      </w:r>
    </w:p>
    <w:p w14:paraId="6AE7A026" w14:textId="2D82EFBB" w:rsidR="008110D0" w:rsidRDefault="008110D0">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_Toc199336194 \h </w:instrText>
      </w:r>
      <w:r>
        <w:rPr>
          <w:noProof/>
        </w:rPr>
      </w:r>
      <w:r>
        <w:rPr>
          <w:noProof/>
        </w:rPr>
        <w:fldChar w:fldCharType="separate"/>
      </w:r>
      <w:r>
        <w:rPr>
          <w:noProof/>
        </w:rPr>
        <w:t>184</w:t>
      </w:r>
      <w:r>
        <w:rPr>
          <w:noProof/>
        </w:rPr>
        <w:fldChar w:fldCharType="end"/>
      </w:r>
    </w:p>
    <w:p w14:paraId="52F7D215" w14:textId="71FFB577" w:rsidR="008110D0" w:rsidRDefault="008110D0">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_Toc199336195 \h </w:instrText>
      </w:r>
      <w:r>
        <w:rPr>
          <w:noProof/>
        </w:rPr>
      </w:r>
      <w:r>
        <w:rPr>
          <w:noProof/>
        </w:rPr>
        <w:fldChar w:fldCharType="separate"/>
      </w:r>
      <w:r>
        <w:rPr>
          <w:noProof/>
        </w:rPr>
        <w:t>184</w:t>
      </w:r>
      <w:r>
        <w:rPr>
          <w:noProof/>
        </w:rPr>
        <w:fldChar w:fldCharType="end"/>
      </w:r>
    </w:p>
    <w:p w14:paraId="08434846" w14:textId="663101A0" w:rsidR="008110D0" w:rsidRDefault="008110D0">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_Toc199336196 \h </w:instrText>
      </w:r>
      <w:r>
        <w:rPr>
          <w:noProof/>
        </w:rPr>
      </w:r>
      <w:r>
        <w:rPr>
          <w:noProof/>
        </w:rPr>
        <w:fldChar w:fldCharType="separate"/>
      </w:r>
      <w:r>
        <w:rPr>
          <w:noProof/>
        </w:rPr>
        <w:t>184</w:t>
      </w:r>
      <w:r>
        <w:rPr>
          <w:noProof/>
        </w:rPr>
        <w:fldChar w:fldCharType="end"/>
      </w:r>
    </w:p>
    <w:p w14:paraId="18385456" w14:textId="23A753E7" w:rsidR="008110D0" w:rsidRDefault="008110D0">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_Toc199336197 \h </w:instrText>
      </w:r>
      <w:r>
        <w:rPr>
          <w:noProof/>
        </w:rPr>
      </w:r>
      <w:r>
        <w:rPr>
          <w:noProof/>
        </w:rPr>
        <w:fldChar w:fldCharType="separate"/>
      </w:r>
      <w:r>
        <w:rPr>
          <w:noProof/>
        </w:rPr>
        <w:t>184</w:t>
      </w:r>
      <w:r>
        <w:rPr>
          <w:noProof/>
        </w:rPr>
        <w:fldChar w:fldCharType="end"/>
      </w:r>
    </w:p>
    <w:p w14:paraId="440835D8" w14:textId="7C9E90B3" w:rsidR="008110D0" w:rsidRDefault="008110D0">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_Toc199336198 \h </w:instrText>
      </w:r>
      <w:r>
        <w:rPr>
          <w:noProof/>
        </w:rPr>
      </w:r>
      <w:r>
        <w:rPr>
          <w:noProof/>
        </w:rPr>
        <w:fldChar w:fldCharType="separate"/>
      </w:r>
      <w:r>
        <w:rPr>
          <w:noProof/>
        </w:rPr>
        <w:t>184</w:t>
      </w:r>
      <w:r>
        <w:rPr>
          <w:noProof/>
        </w:rPr>
        <w:fldChar w:fldCharType="end"/>
      </w:r>
    </w:p>
    <w:p w14:paraId="0A0667B4" w14:textId="5A9271E1" w:rsidR="008110D0" w:rsidRDefault="008110D0">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_Toc199336199 \h </w:instrText>
      </w:r>
      <w:r>
        <w:rPr>
          <w:noProof/>
        </w:rPr>
      </w:r>
      <w:r>
        <w:rPr>
          <w:noProof/>
        </w:rPr>
        <w:fldChar w:fldCharType="separate"/>
      </w:r>
      <w:r>
        <w:rPr>
          <w:noProof/>
        </w:rPr>
        <w:t>185</w:t>
      </w:r>
      <w:r>
        <w:rPr>
          <w:noProof/>
        </w:rPr>
        <w:fldChar w:fldCharType="end"/>
      </w:r>
    </w:p>
    <w:p w14:paraId="32C51BC4" w14:textId="32FD3E1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_Toc199336200 \h </w:instrText>
      </w:r>
      <w:r>
        <w:rPr>
          <w:noProof/>
        </w:rPr>
      </w:r>
      <w:r>
        <w:rPr>
          <w:noProof/>
        </w:rPr>
        <w:fldChar w:fldCharType="separate"/>
      </w:r>
      <w:r>
        <w:rPr>
          <w:noProof/>
        </w:rPr>
        <w:t>185</w:t>
      </w:r>
      <w:r>
        <w:rPr>
          <w:noProof/>
        </w:rPr>
        <w:fldChar w:fldCharType="end"/>
      </w:r>
    </w:p>
    <w:p w14:paraId="4EC6EA98" w14:textId="691E4C3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_Toc199336201 \h </w:instrText>
      </w:r>
      <w:r>
        <w:rPr>
          <w:noProof/>
        </w:rPr>
      </w:r>
      <w:r>
        <w:rPr>
          <w:noProof/>
        </w:rPr>
        <w:fldChar w:fldCharType="separate"/>
      </w:r>
      <w:r>
        <w:rPr>
          <w:noProof/>
        </w:rPr>
        <w:t>185</w:t>
      </w:r>
      <w:r>
        <w:rPr>
          <w:noProof/>
        </w:rPr>
        <w:fldChar w:fldCharType="end"/>
      </w:r>
    </w:p>
    <w:p w14:paraId="4022B27E" w14:textId="375E3DD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_Toc199336202 \h </w:instrText>
      </w:r>
      <w:r>
        <w:rPr>
          <w:noProof/>
        </w:rPr>
      </w:r>
      <w:r>
        <w:rPr>
          <w:noProof/>
        </w:rPr>
        <w:fldChar w:fldCharType="separate"/>
      </w:r>
      <w:r>
        <w:rPr>
          <w:noProof/>
        </w:rPr>
        <w:t>185</w:t>
      </w:r>
      <w:r>
        <w:rPr>
          <w:noProof/>
        </w:rPr>
        <w:fldChar w:fldCharType="end"/>
      </w:r>
    </w:p>
    <w:p w14:paraId="0E266D7C" w14:textId="294DEC8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_Toc199336203 \h </w:instrText>
      </w:r>
      <w:r>
        <w:rPr>
          <w:noProof/>
        </w:rPr>
      </w:r>
      <w:r>
        <w:rPr>
          <w:noProof/>
        </w:rPr>
        <w:fldChar w:fldCharType="separate"/>
      </w:r>
      <w:r>
        <w:rPr>
          <w:noProof/>
        </w:rPr>
        <w:t>185</w:t>
      </w:r>
      <w:r>
        <w:rPr>
          <w:noProof/>
        </w:rPr>
        <w:fldChar w:fldCharType="end"/>
      </w:r>
    </w:p>
    <w:p w14:paraId="7342DC20" w14:textId="04C14802"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_Toc199336204 \h </w:instrText>
      </w:r>
      <w:r>
        <w:rPr>
          <w:noProof/>
        </w:rPr>
      </w:r>
      <w:r>
        <w:rPr>
          <w:noProof/>
        </w:rPr>
        <w:fldChar w:fldCharType="separate"/>
      </w:r>
      <w:r>
        <w:rPr>
          <w:noProof/>
        </w:rPr>
        <w:t>186</w:t>
      </w:r>
      <w:r>
        <w:rPr>
          <w:noProof/>
        </w:rPr>
        <w:fldChar w:fldCharType="end"/>
      </w:r>
    </w:p>
    <w:p w14:paraId="6703ACA9" w14:textId="15846A6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_Toc199336205 \h </w:instrText>
      </w:r>
      <w:r>
        <w:rPr>
          <w:noProof/>
        </w:rPr>
      </w:r>
      <w:r>
        <w:rPr>
          <w:noProof/>
        </w:rPr>
        <w:fldChar w:fldCharType="separate"/>
      </w:r>
      <w:r>
        <w:rPr>
          <w:noProof/>
        </w:rPr>
        <w:t>187</w:t>
      </w:r>
      <w:r>
        <w:rPr>
          <w:noProof/>
        </w:rPr>
        <w:fldChar w:fldCharType="end"/>
      </w:r>
    </w:p>
    <w:p w14:paraId="1303C51C" w14:textId="4D2FF40C" w:rsidR="008110D0" w:rsidRDefault="008110D0">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_Toc199336206 \h </w:instrText>
      </w:r>
      <w:r>
        <w:rPr>
          <w:noProof/>
        </w:rPr>
      </w:r>
      <w:r>
        <w:rPr>
          <w:noProof/>
        </w:rPr>
        <w:fldChar w:fldCharType="separate"/>
      </w:r>
      <w:r>
        <w:rPr>
          <w:noProof/>
        </w:rPr>
        <w:t>187</w:t>
      </w:r>
      <w:r>
        <w:rPr>
          <w:noProof/>
        </w:rPr>
        <w:fldChar w:fldCharType="end"/>
      </w:r>
    </w:p>
    <w:p w14:paraId="12AD845D" w14:textId="476598D3" w:rsidR="008110D0" w:rsidRDefault="008110D0">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_Toc199336207 \h </w:instrText>
      </w:r>
      <w:r>
        <w:rPr>
          <w:noProof/>
        </w:rPr>
      </w:r>
      <w:r>
        <w:rPr>
          <w:noProof/>
        </w:rPr>
        <w:fldChar w:fldCharType="separate"/>
      </w:r>
      <w:r>
        <w:rPr>
          <w:noProof/>
        </w:rPr>
        <w:t>187</w:t>
      </w:r>
      <w:r>
        <w:rPr>
          <w:noProof/>
        </w:rPr>
        <w:fldChar w:fldCharType="end"/>
      </w:r>
    </w:p>
    <w:p w14:paraId="25BB9850" w14:textId="2D90B749" w:rsidR="008110D0" w:rsidRDefault="008110D0">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_Toc199336208 \h </w:instrText>
      </w:r>
      <w:r>
        <w:rPr>
          <w:noProof/>
        </w:rPr>
      </w:r>
      <w:r>
        <w:rPr>
          <w:noProof/>
        </w:rPr>
        <w:fldChar w:fldCharType="separate"/>
      </w:r>
      <w:r>
        <w:rPr>
          <w:noProof/>
        </w:rPr>
        <w:t>187</w:t>
      </w:r>
      <w:r>
        <w:rPr>
          <w:noProof/>
        </w:rPr>
        <w:fldChar w:fldCharType="end"/>
      </w:r>
    </w:p>
    <w:p w14:paraId="28CEF534" w14:textId="5C22707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_Toc199336209 \h </w:instrText>
      </w:r>
      <w:r>
        <w:rPr>
          <w:noProof/>
        </w:rPr>
      </w:r>
      <w:r>
        <w:rPr>
          <w:noProof/>
        </w:rPr>
        <w:fldChar w:fldCharType="separate"/>
      </w:r>
      <w:r>
        <w:rPr>
          <w:noProof/>
        </w:rPr>
        <w:t>187</w:t>
      </w:r>
      <w:r>
        <w:rPr>
          <w:noProof/>
        </w:rPr>
        <w:fldChar w:fldCharType="end"/>
      </w:r>
    </w:p>
    <w:p w14:paraId="26A191F3" w14:textId="693BD2E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_Toc199336210 \h </w:instrText>
      </w:r>
      <w:r>
        <w:rPr>
          <w:noProof/>
        </w:rPr>
      </w:r>
      <w:r>
        <w:rPr>
          <w:noProof/>
        </w:rPr>
        <w:fldChar w:fldCharType="separate"/>
      </w:r>
      <w:r>
        <w:rPr>
          <w:noProof/>
        </w:rPr>
        <w:t>188</w:t>
      </w:r>
      <w:r>
        <w:rPr>
          <w:noProof/>
        </w:rPr>
        <w:fldChar w:fldCharType="end"/>
      </w:r>
    </w:p>
    <w:p w14:paraId="1F68EAC0" w14:textId="5515353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_Toc199336211 \h </w:instrText>
      </w:r>
      <w:r>
        <w:rPr>
          <w:noProof/>
        </w:rPr>
      </w:r>
      <w:r>
        <w:rPr>
          <w:noProof/>
        </w:rPr>
        <w:fldChar w:fldCharType="separate"/>
      </w:r>
      <w:r>
        <w:rPr>
          <w:noProof/>
        </w:rPr>
        <w:t>188</w:t>
      </w:r>
      <w:r>
        <w:rPr>
          <w:noProof/>
        </w:rPr>
        <w:fldChar w:fldCharType="end"/>
      </w:r>
    </w:p>
    <w:p w14:paraId="17028891" w14:textId="08CFFA3E" w:rsidR="008110D0" w:rsidRDefault="008110D0">
      <w:pPr>
        <w:pStyle w:val="TOC5"/>
        <w:rPr>
          <w:rFonts w:asciiTheme="minorHAnsi" w:eastAsiaTheme="minorEastAsia" w:hAnsiTheme="minorHAnsi" w:cstheme="minorBidi"/>
          <w:noProof/>
          <w:sz w:val="22"/>
          <w:szCs w:val="22"/>
          <w:lang w:val="en-IN" w:eastAsia="en-IN"/>
        </w:rPr>
      </w:pPr>
      <w:r w:rsidRPr="001815B3">
        <w:rPr>
          <w:noProof/>
          <w:lang w:val="fr-FR" w:eastAsia="zh-CN"/>
        </w:rPr>
        <w:t>8.7.5.2.2</w:t>
      </w:r>
      <w:r>
        <w:rPr>
          <w:rFonts w:asciiTheme="minorHAnsi" w:eastAsiaTheme="minorEastAsia" w:hAnsiTheme="minorHAnsi" w:cstheme="minorBidi"/>
          <w:noProof/>
          <w:sz w:val="22"/>
          <w:szCs w:val="22"/>
          <w:lang w:val="en-IN" w:eastAsia="en-IN"/>
        </w:rPr>
        <w:tab/>
      </w:r>
      <w:r w:rsidRPr="001815B3">
        <w:rPr>
          <w:noProof/>
          <w:lang w:val="fr-FR" w:eastAsia="zh-CN"/>
        </w:rPr>
        <w:t>Type: SessionContexts</w:t>
      </w:r>
      <w:r>
        <w:rPr>
          <w:noProof/>
        </w:rPr>
        <w:tab/>
      </w:r>
      <w:r>
        <w:rPr>
          <w:noProof/>
        </w:rPr>
        <w:fldChar w:fldCharType="begin"/>
      </w:r>
      <w:r>
        <w:rPr>
          <w:noProof/>
        </w:rPr>
        <w:instrText xml:space="preserve"> PAGEREF _Toc199336212 \h </w:instrText>
      </w:r>
      <w:r>
        <w:rPr>
          <w:noProof/>
        </w:rPr>
      </w:r>
      <w:r>
        <w:rPr>
          <w:noProof/>
        </w:rPr>
        <w:fldChar w:fldCharType="separate"/>
      </w:r>
      <w:r>
        <w:rPr>
          <w:noProof/>
        </w:rPr>
        <w:t>188</w:t>
      </w:r>
      <w:r>
        <w:rPr>
          <w:noProof/>
        </w:rPr>
        <w:fldChar w:fldCharType="end"/>
      </w:r>
    </w:p>
    <w:p w14:paraId="573DDAB9" w14:textId="0276676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_Toc199336213 \h </w:instrText>
      </w:r>
      <w:r>
        <w:rPr>
          <w:noProof/>
        </w:rPr>
      </w:r>
      <w:r>
        <w:rPr>
          <w:noProof/>
        </w:rPr>
        <w:fldChar w:fldCharType="separate"/>
      </w:r>
      <w:r>
        <w:rPr>
          <w:noProof/>
        </w:rPr>
        <w:t>188</w:t>
      </w:r>
      <w:r>
        <w:rPr>
          <w:noProof/>
        </w:rPr>
        <w:fldChar w:fldCharType="end"/>
      </w:r>
    </w:p>
    <w:p w14:paraId="7AFCBFF3" w14:textId="405E252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_Toc199336214 \h </w:instrText>
      </w:r>
      <w:r>
        <w:rPr>
          <w:noProof/>
        </w:rPr>
      </w:r>
      <w:r>
        <w:rPr>
          <w:noProof/>
        </w:rPr>
        <w:fldChar w:fldCharType="separate"/>
      </w:r>
      <w:r>
        <w:rPr>
          <w:noProof/>
        </w:rPr>
        <w:t>189</w:t>
      </w:r>
      <w:r>
        <w:rPr>
          <w:noProof/>
        </w:rPr>
        <w:fldChar w:fldCharType="end"/>
      </w:r>
    </w:p>
    <w:p w14:paraId="4D5CB7D3" w14:textId="70E5373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_Toc199336215 \h </w:instrText>
      </w:r>
      <w:r>
        <w:rPr>
          <w:noProof/>
        </w:rPr>
      </w:r>
      <w:r>
        <w:rPr>
          <w:noProof/>
        </w:rPr>
        <w:fldChar w:fldCharType="separate"/>
      </w:r>
      <w:r>
        <w:rPr>
          <w:noProof/>
        </w:rPr>
        <w:t>190</w:t>
      </w:r>
      <w:r>
        <w:rPr>
          <w:noProof/>
        </w:rPr>
        <w:fldChar w:fldCharType="end"/>
      </w:r>
    </w:p>
    <w:p w14:paraId="7904FEE1" w14:textId="4EDB5B9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_Toc199336216 \h </w:instrText>
      </w:r>
      <w:r>
        <w:rPr>
          <w:noProof/>
        </w:rPr>
      </w:r>
      <w:r>
        <w:rPr>
          <w:noProof/>
        </w:rPr>
        <w:fldChar w:fldCharType="separate"/>
      </w:r>
      <w:r>
        <w:rPr>
          <w:noProof/>
        </w:rPr>
        <w:t>190</w:t>
      </w:r>
      <w:r>
        <w:rPr>
          <w:noProof/>
        </w:rPr>
        <w:fldChar w:fldCharType="end"/>
      </w:r>
    </w:p>
    <w:p w14:paraId="4FB2E6CA" w14:textId="6D98158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_Toc199336217 \h </w:instrText>
      </w:r>
      <w:r>
        <w:rPr>
          <w:noProof/>
        </w:rPr>
      </w:r>
      <w:r>
        <w:rPr>
          <w:noProof/>
        </w:rPr>
        <w:fldChar w:fldCharType="separate"/>
      </w:r>
      <w:r>
        <w:rPr>
          <w:noProof/>
        </w:rPr>
        <w:t>191</w:t>
      </w:r>
      <w:r>
        <w:rPr>
          <w:noProof/>
        </w:rPr>
        <w:fldChar w:fldCharType="end"/>
      </w:r>
    </w:p>
    <w:p w14:paraId="1D4CA056" w14:textId="2E8DB96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_Toc199336218 \h </w:instrText>
      </w:r>
      <w:r>
        <w:rPr>
          <w:noProof/>
        </w:rPr>
      </w:r>
      <w:r>
        <w:rPr>
          <w:noProof/>
        </w:rPr>
        <w:fldChar w:fldCharType="separate"/>
      </w:r>
      <w:r>
        <w:rPr>
          <w:noProof/>
        </w:rPr>
        <w:t>191</w:t>
      </w:r>
      <w:r>
        <w:rPr>
          <w:noProof/>
        </w:rPr>
        <w:fldChar w:fldCharType="end"/>
      </w:r>
    </w:p>
    <w:p w14:paraId="1FAFCBA0" w14:textId="055AC21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_Toc199336219 \h </w:instrText>
      </w:r>
      <w:r>
        <w:rPr>
          <w:noProof/>
        </w:rPr>
      </w:r>
      <w:r>
        <w:rPr>
          <w:noProof/>
        </w:rPr>
        <w:fldChar w:fldCharType="separate"/>
      </w:r>
      <w:r>
        <w:rPr>
          <w:noProof/>
        </w:rPr>
        <w:t>191</w:t>
      </w:r>
      <w:r>
        <w:rPr>
          <w:noProof/>
        </w:rPr>
        <w:fldChar w:fldCharType="end"/>
      </w:r>
    </w:p>
    <w:p w14:paraId="36237E6F" w14:textId="08E74EF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_Toc199336220 \h </w:instrText>
      </w:r>
      <w:r>
        <w:rPr>
          <w:noProof/>
        </w:rPr>
      </w:r>
      <w:r>
        <w:rPr>
          <w:noProof/>
        </w:rPr>
        <w:fldChar w:fldCharType="separate"/>
      </w:r>
      <w:r>
        <w:rPr>
          <w:noProof/>
        </w:rPr>
        <w:t>191</w:t>
      </w:r>
      <w:r>
        <w:rPr>
          <w:noProof/>
        </w:rPr>
        <w:fldChar w:fldCharType="end"/>
      </w:r>
    </w:p>
    <w:p w14:paraId="0AB642D7" w14:textId="242B955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_Toc199336221 \h </w:instrText>
      </w:r>
      <w:r>
        <w:rPr>
          <w:noProof/>
        </w:rPr>
      </w:r>
      <w:r>
        <w:rPr>
          <w:noProof/>
        </w:rPr>
        <w:fldChar w:fldCharType="separate"/>
      </w:r>
      <w:r>
        <w:rPr>
          <w:noProof/>
        </w:rPr>
        <w:t>191</w:t>
      </w:r>
      <w:r>
        <w:rPr>
          <w:noProof/>
        </w:rPr>
        <w:fldChar w:fldCharType="end"/>
      </w:r>
    </w:p>
    <w:p w14:paraId="0D2EF5C5" w14:textId="521BB33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w:t>
      </w:r>
      <w:r w:rsidRPr="001815B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_Toc199336222 \h </w:instrText>
      </w:r>
      <w:r>
        <w:rPr>
          <w:noProof/>
        </w:rPr>
      </w:r>
      <w:r>
        <w:rPr>
          <w:noProof/>
        </w:rPr>
        <w:fldChar w:fldCharType="separate"/>
      </w:r>
      <w:r>
        <w:rPr>
          <w:noProof/>
        </w:rPr>
        <w:t>191</w:t>
      </w:r>
      <w:r>
        <w:rPr>
          <w:noProof/>
        </w:rPr>
        <w:fldChar w:fldCharType="end"/>
      </w:r>
    </w:p>
    <w:p w14:paraId="5D973ADD" w14:textId="72CD9F1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_Toc199336223 \h </w:instrText>
      </w:r>
      <w:r>
        <w:rPr>
          <w:noProof/>
        </w:rPr>
      </w:r>
      <w:r>
        <w:rPr>
          <w:noProof/>
        </w:rPr>
        <w:fldChar w:fldCharType="separate"/>
      </w:r>
      <w:r>
        <w:rPr>
          <w:noProof/>
        </w:rPr>
        <w:t>192</w:t>
      </w:r>
      <w:r>
        <w:rPr>
          <w:noProof/>
        </w:rPr>
        <w:fldChar w:fldCharType="end"/>
      </w:r>
    </w:p>
    <w:p w14:paraId="0DBA2840" w14:textId="2D380A7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_Toc199336224 \h </w:instrText>
      </w:r>
      <w:r>
        <w:rPr>
          <w:noProof/>
        </w:rPr>
      </w:r>
      <w:r>
        <w:rPr>
          <w:noProof/>
        </w:rPr>
        <w:fldChar w:fldCharType="separate"/>
      </w:r>
      <w:r>
        <w:rPr>
          <w:noProof/>
        </w:rPr>
        <w:t>192</w:t>
      </w:r>
      <w:r>
        <w:rPr>
          <w:noProof/>
        </w:rPr>
        <w:fldChar w:fldCharType="end"/>
      </w:r>
    </w:p>
    <w:p w14:paraId="39A6CB4F" w14:textId="3C92D321" w:rsidR="008110D0" w:rsidRDefault="008110D0">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_Toc199336225 \h </w:instrText>
      </w:r>
      <w:r>
        <w:rPr>
          <w:noProof/>
        </w:rPr>
      </w:r>
      <w:r>
        <w:rPr>
          <w:noProof/>
        </w:rPr>
        <w:fldChar w:fldCharType="separate"/>
      </w:r>
      <w:r>
        <w:rPr>
          <w:noProof/>
        </w:rPr>
        <w:t>192</w:t>
      </w:r>
      <w:r>
        <w:rPr>
          <w:noProof/>
        </w:rPr>
        <w:fldChar w:fldCharType="end"/>
      </w:r>
    </w:p>
    <w:p w14:paraId="4ED2680B" w14:textId="69974D1F" w:rsidR="008110D0" w:rsidRDefault="008110D0">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_Toc199336226 \h </w:instrText>
      </w:r>
      <w:r>
        <w:rPr>
          <w:noProof/>
        </w:rPr>
      </w:r>
      <w:r>
        <w:rPr>
          <w:noProof/>
        </w:rPr>
        <w:fldChar w:fldCharType="separate"/>
      </w:r>
      <w:r>
        <w:rPr>
          <w:noProof/>
        </w:rPr>
        <w:t>192</w:t>
      </w:r>
      <w:r>
        <w:rPr>
          <w:noProof/>
        </w:rPr>
        <w:fldChar w:fldCharType="end"/>
      </w:r>
    </w:p>
    <w:p w14:paraId="78EE5FBC" w14:textId="34381961" w:rsidR="008110D0" w:rsidRDefault="008110D0">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_Toc199336227 \h </w:instrText>
      </w:r>
      <w:r>
        <w:rPr>
          <w:noProof/>
        </w:rPr>
      </w:r>
      <w:r>
        <w:rPr>
          <w:noProof/>
        </w:rPr>
        <w:fldChar w:fldCharType="separate"/>
      </w:r>
      <w:r>
        <w:rPr>
          <w:noProof/>
        </w:rPr>
        <w:t>192</w:t>
      </w:r>
      <w:r>
        <w:rPr>
          <w:noProof/>
        </w:rPr>
        <w:fldChar w:fldCharType="end"/>
      </w:r>
    </w:p>
    <w:p w14:paraId="6BDBA528" w14:textId="0E40E8E0" w:rsidR="008110D0" w:rsidRDefault="008110D0">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_Toc199336228 \h </w:instrText>
      </w:r>
      <w:r>
        <w:rPr>
          <w:noProof/>
        </w:rPr>
      </w:r>
      <w:r>
        <w:rPr>
          <w:noProof/>
        </w:rPr>
        <w:fldChar w:fldCharType="separate"/>
      </w:r>
      <w:r>
        <w:rPr>
          <w:noProof/>
        </w:rPr>
        <w:t>192</w:t>
      </w:r>
      <w:r>
        <w:rPr>
          <w:noProof/>
        </w:rPr>
        <w:fldChar w:fldCharType="end"/>
      </w:r>
    </w:p>
    <w:p w14:paraId="645BE518" w14:textId="387852A3" w:rsidR="008110D0" w:rsidRDefault="008110D0">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_Toc199336229 \h </w:instrText>
      </w:r>
      <w:r>
        <w:rPr>
          <w:noProof/>
        </w:rPr>
      </w:r>
      <w:r>
        <w:rPr>
          <w:noProof/>
        </w:rPr>
        <w:fldChar w:fldCharType="separate"/>
      </w:r>
      <w:r>
        <w:rPr>
          <w:noProof/>
        </w:rPr>
        <w:t>192</w:t>
      </w:r>
      <w:r>
        <w:rPr>
          <w:noProof/>
        </w:rPr>
        <w:fldChar w:fldCharType="end"/>
      </w:r>
    </w:p>
    <w:p w14:paraId="3470A369" w14:textId="1C06EFBB" w:rsidR="008110D0" w:rsidRDefault="008110D0">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_Toc199336230 \h </w:instrText>
      </w:r>
      <w:r>
        <w:rPr>
          <w:noProof/>
        </w:rPr>
      </w:r>
      <w:r>
        <w:rPr>
          <w:noProof/>
        </w:rPr>
        <w:fldChar w:fldCharType="separate"/>
      </w:r>
      <w:r>
        <w:rPr>
          <w:noProof/>
        </w:rPr>
        <w:t>193</w:t>
      </w:r>
      <w:r>
        <w:rPr>
          <w:noProof/>
        </w:rPr>
        <w:fldChar w:fldCharType="end"/>
      </w:r>
    </w:p>
    <w:p w14:paraId="6039B6E1" w14:textId="525F4F17" w:rsidR="008110D0" w:rsidRDefault="008110D0">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_Toc199336231 \h </w:instrText>
      </w:r>
      <w:r>
        <w:rPr>
          <w:noProof/>
        </w:rPr>
      </w:r>
      <w:r>
        <w:rPr>
          <w:noProof/>
        </w:rPr>
        <w:fldChar w:fldCharType="separate"/>
      </w:r>
      <w:r>
        <w:rPr>
          <w:noProof/>
        </w:rPr>
        <w:t>193</w:t>
      </w:r>
      <w:r>
        <w:rPr>
          <w:noProof/>
        </w:rPr>
        <w:fldChar w:fldCharType="end"/>
      </w:r>
    </w:p>
    <w:p w14:paraId="2129B75F" w14:textId="6A77F5B2" w:rsidR="008110D0" w:rsidRDefault="008110D0">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_Toc199336232 \h </w:instrText>
      </w:r>
      <w:r>
        <w:rPr>
          <w:noProof/>
        </w:rPr>
      </w:r>
      <w:r>
        <w:rPr>
          <w:noProof/>
        </w:rPr>
        <w:fldChar w:fldCharType="separate"/>
      </w:r>
      <w:r>
        <w:rPr>
          <w:noProof/>
        </w:rPr>
        <w:t>193</w:t>
      </w:r>
      <w:r>
        <w:rPr>
          <w:noProof/>
        </w:rPr>
        <w:fldChar w:fldCharType="end"/>
      </w:r>
    </w:p>
    <w:p w14:paraId="586C84FD" w14:textId="210BB3EF" w:rsidR="008110D0" w:rsidRDefault="008110D0">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_Toc199336233 \h </w:instrText>
      </w:r>
      <w:r>
        <w:rPr>
          <w:noProof/>
        </w:rPr>
      </w:r>
      <w:r>
        <w:rPr>
          <w:noProof/>
        </w:rPr>
        <w:fldChar w:fldCharType="separate"/>
      </w:r>
      <w:r>
        <w:rPr>
          <w:noProof/>
        </w:rPr>
        <w:t>193</w:t>
      </w:r>
      <w:r>
        <w:rPr>
          <w:noProof/>
        </w:rPr>
        <w:fldChar w:fldCharType="end"/>
      </w:r>
    </w:p>
    <w:p w14:paraId="5636B0B4" w14:textId="2C157D20" w:rsidR="008110D0" w:rsidRDefault="008110D0">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_Toc199336234 \h </w:instrText>
      </w:r>
      <w:r>
        <w:rPr>
          <w:noProof/>
        </w:rPr>
      </w:r>
      <w:r>
        <w:rPr>
          <w:noProof/>
        </w:rPr>
        <w:fldChar w:fldCharType="separate"/>
      </w:r>
      <w:r>
        <w:rPr>
          <w:noProof/>
        </w:rPr>
        <w:t>193</w:t>
      </w:r>
      <w:r>
        <w:rPr>
          <w:noProof/>
        </w:rPr>
        <w:fldChar w:fldCharType="end"/>
      </w:r>
    </w:p>
    <w:p w14:paraId="0B25DE95" w14:textId="5568E527" w:rsidR="008110D0" w:rsidRDefault="008110D0">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_Toc199336235 \h </w:instrText>
      </w:r>
      <w:r>
        <w:rPr>
          <w:noProof/>
        </w:rPr>
      </w:r>
      <w:r>
        <w:rPr>
          <w:noProof/>
        </w:rPr>
        <w:fldChar w:fldCharType="separate"/>
      </w:r>
      <w:r>
        <w:rPr>
          <w:noProof/>
        </w:rPr>
        <w:t>194</w:t>
      </w:r>
      <w:r>
        <w:rPr>
          <w:noProof/>
        </w:rPr>
        <w:fldChar w:fldCharType="end"/>
      </w:r>
    </w:p>
    <w:p w14:paraId="46D8B0E7" w14:textId="5C91EFB0" w:rsidR="008110D0" w:rsidRDefault="008110D0">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_Toc199336236 \h </w:instrText>
      </w:r>
      <w:r>
        <w:rPr>
          <w:noProof/>
        </w:rPr>
      </w:r>
      <w:r>
        <w:rPr>
          <w:noProof/>
        </w:rPr>
        <w:fldChar w:fldCharType="separate"/>
      </w:r>
      <w:r>
        <w:rPr>
          <w:noProof/>
        </w:rPr>
        <w:t>194</w:t>
      </w:r>
      <w:r>
        <w:rPr>
          <w:noProof/>
        </w:rPr>
        <w:fldChar w:fldCharType="end"/>
      </w:r>
    </w:p>
    <w:p w14:paraId="02075F4B" w14:textId="05515057" w:rsidR="008110D0" w:rsidRDefault="008110D0">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_Toc199336237 \h </w:instrText>
      </w:r>
      <w:r>
        <w:rPr>
          <w:noProof/>
        </w:rPr>
      </w:r>
      <w:r>
        <w:rPr>
          <w:noProof/>
        </w:rPr>
        <w:fldChar w:fldCharType="separate"/>
      </w:r>
      <w:r>
        <w:rPr>
          <w:noProof/>
        </w:rPr>
        <w:t>194</w:t>
      </w:r>
      <w:r>
        <w:rPr>
          <w:noProof/>
        </w:rPr>
        <w:fldChar w:fldCharType="end"/>
      </w:r>
    </w:p>
    <w:p w14:paraId="6FDF7DC2" w14:textId="463BAF53" w:rsidR="008110D0" w:rsidRDefault="008110D0">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_Toc199336238 \h </w:instrText>
      </w:r>
      <w:r>
        <w:rPr>
          <w:noProof/>
        </w:rPr>
      </w:r>
      <w:r>
        <w:rPr>
          <w:noProof/>
        </w:rPr>
        <w:fldChar w:fldCharType="separate"/>
      </w:r>
      <w:r>
        <w:rPr>
          <w:noProof/>
        </w:rPr>
        <w:t>194</w:t>
      </w:r>
      <w:r>
        <w:rPr>
          <w:noProof/>
        </w:rPr>
        <w:fldChar w:fldCharType="end"/>
      </w:r>
    </w:p>
    <w:p w14:paraId="6BE8808D" w14:textId="0FF0152F" w:rsidR="008110D0" w:rsidRDefault="008110D0">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_Toc199336239 \h </w:instrText>
      </w:r>
      <w:r>
        <w:rPr>
          <w:noProof/>
        </w:rPr>
      </w:r>
      <w:r>
        <w:rPr>
          <w:noProof/>
        </w:rPr>
        <w:fldChar w:fldCharType="separate"/>
      </w:r>
      <w:r>
        <w:rPr>
          <w:noProof/>
        </w:rPr>
        <w:t>195</w:t>
      </w:r>
      <w:r>
        <w:rPr>
          <w:noProof/>
        </w:rPr>
        <w:fldChar w:fldCharType="end"/>
      </w:r>
    </w:p>
    <w:p w14:paraId="5198828E" w14:textId="54DD223E" w:rsidR="008110D0" w:rsidRDefault="008110D0">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_Toc199336240 \h </w:instrText>
      </w:r>
      <w:r>
        <w:rPr>
          <w:noProof/>
        </w:rPr>
      </w:r>
      <w:r>
        <w:rPr>
          <w:noProof/>
        </w:rPr>
        <w:fldChar w:fldCharType="separate"/>
      </w:r>
      <w:r>
        <w:rPr>
          <w:noProof/>
        </w:rPr>
        <w:t>195</w:t>
      </w:r>
      <w:r>
        <w:rPr>
          <w:noProof/>
        </w:rPr>
        <w:fldChar w:fldCharType="end"/>
      </w:r>
    </w:p>
    <w:p w14:paraId="62D559A0" w14:textId="48A6D920" w:rsidR="008110D0" w:rsidRDefault="008110D0">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_Toc199336241 \h </w:instrText>
      </w:r>
      <w:r>
        <w:rPr>
          <w:noProof/>
        </w:rPr>
      </w:r>
      <w:r>
        <w:rPr>
          <w:noProof/>
        </w:rPr>
        <w:fldChar w:fldCharType="separate"/>
      </w:r>
      <w:r>
        <w:rPr>
          <w:noProof/>
        </w:rPr>
        <w:t>196</w:t>
      </w:r>
      <w:r>
        <w:rPr>
          <w:noProof/>
        </w:rPr>
        <w:fldChar w:fldCharType="end"/>
      </w:r>
    </w:p>
    <w:p w14:paraId="2DDC3960" w14:textId="08395770" w:rsidR="008110D0" w:rsidRDefault="008110D0">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_Toc199336242 \h </w:instrText>
      </w:r>
      <w:r>
        <w:rPr>
          <w:noProof/>
        </w:rPr>
      </w:r>
      <w:r>
        <w:rPr>
          <w:noProof/>
        </w:rPr>
        <w:fldChar w:fldCharType="separate"/>
      </w:r>
      <w:r>
        <w:rPr>
          <w:noProof/>
        </w:rPr>
        <w:t>196</w:t>
      </w:r>
      <w:r>
        <w:rPr>
          <w:noProof/>
        </w:rPr>
        <w:fldChar w:fldCharType="end"/>
      </w:r>
    </w:p>
    <w:p w14:paraId="7491E114" w14:textId="52758A6F" w:rsidR="008110D0" w:rsidRDefault="008110D0">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_Toc199336243 \h </w:instrText>
      </w:r>
      <w:r>
        <w:rPr>
          <w:noProof/>
        </w:rPr>
      </w:r>
      <w:r>
        <w:rPr>
          <w:noProof/>
        </w:rPr>
        <w:fldChar w:fldCharType="separate"/>
      </w:r>
      <w:r>
        <w:rPr>
          <w:noProof/>
        </w:rPr>
        <w:t>196</w:t>
      </w:r>
      <w:r>
        <w:rPr>
          <w:noProof/>
        </w:rPr>
        <w:fldChar w:fldCharType="end"/>
      </w:r>
    </w:p>
    <w:p w14:paraId="1B74A7DD" w14:textId="3E8FD2B6" w:rsidR="008110D0" w:rsidRDefault="008110D0">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_Toc199336244 \h </w:instrText>
      </w:r>
      <w:r>
        <w:rPr>
          <w:noProof/>
        </w:rPr>
      </w:r>
      <w:r>
        <w:rPr>
          <w:noProof/>
        </w:rPr>
        <w:fldChar w:fldCharType="separate"/>
      </w:r>
      <w:r>
        <w:rPr>
          <w:noProof/>
        </w:rPr>
        <w:t>196</w:t>
      </w:r>
      <w:r>
        <w:rPr>
          <w:noProof/>
        </w:rPr>
        <w:fldChar w:fldCharType="end"/>
      </w:r>
    </w:p>
    <w:p w14:paraId="65589CD4" w14:textId="6A6FC6D3" w:rsidR="008110D0" w:rsidRDefault="008110D0">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_Toc199336245 \h </w:instrText>
      </w:r>
      <w:r>
        <w:rPr>
          <w:noProof/>
        </w:rPr>
      </w:r>
      <w:r>
        <w:rPr>
          <w:noProof/>
        </w:rPr>
        <w:fldChar w:fldCharType="separate"/>
      </w:r>
      <w:r>
        <w:rPr>
          <w:noProof/>
        </w:rPr>
        <w:t>196</w:t>
      </w:r>
      <w:r>
        <w:rPr>
          <w:noProof/>
        </w:rPr>
        <w:fldChar w:fldCharType="end"/>
      </w:r>
    </w:p>
    <w:p w14:paraId="13855F2A" w14:textId="7CD344BC" w:rsidR="008110D0" w:rsidRDefault="008110D0">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_Toc199336246 \h </w:instrText>
      </w:r>
      <w:r>
        <w:rPr>
          <w:noProof/>
        </w:rPr>
      </w:r>
      <w:r>
        <w:rPr>
          <w:noProof/>
        </w:rPr>
        <w:fldChar w:fldCharType="separate"/>
      </w:r>
      <w:r>
        <w:rPr>
          <w:noProof/>
        </w:rPr>
        <w:t>197</w:t>
      </w:r>
      <w:r>
        <w:rPr>
          <w:noProof/>
        </w:rPr>
        <w:fldChar w:fldCharType="end"/>
      </w:r>
    </w:p>
    <w:p w14:paraId="7EA0822E" w14:textId="04DFD8D0" w:rsidR="008110D0" w:rsidRDefault="008110D0">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_Toc199336247 \h </w:instrText>
      </w:r>
      <w:r>
        <w:rPr>
          <w:noProof/>
        </w:rPr>
      </w:r>
      <w:r>
        <w:rPr>
          <w:noProof/>
        </w:rPr>
        <w:fldChar w:fldCharType="separate"/>
      </w:r>
      <w:r>
        <w:rPr>
          <w:noProof/>
        </w:rPr>
        <w:t>197</w:t>
      </w:r>
      <w:r>
        <w:rPr>
          <w:noProof/>
        </w:rPr>
        <w:fldChar w:fldCharType="end"/>
      </w:r>
    </w:p>
    <w:p w14:paraId="6EAF1A31" w14:textId="5243AE80" w:rsidR="008110D0" w:rsidRDefault="008110D0">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_Toc199336248 \h </w:instrText>
      </w:r>
      <w:r>
        <w:rPr>
          <w:noProof/>
        </w:rPr>
      </w:r>
      <w:r>
        <w:rPr>
          <w:noProof/>
        </w:rPr>
        <w:fldChar w:fldCharType="separate"/>
      </w:r>
      <w:r>
        <w:rPr>
          <w:noProof/>
        </w:rPr>
        <w:t>198</w:t>
      </w:r>
      <w:r>
        <w:rPr>
          <w:noProof/>
        </w:rPr>
        <w:fldChar w:fldCharType="end"/>
      </w:r>
    </w:p>
    <w:p w14:paraId="4E8CB0D4" w14:textId="3507390A" w:rsidR="008110D0" w:rsidRDefault="008110D0">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_Toc199336249 \h </w:instrText>
      </w:r>
      <w:r>
        <w:rPr>
          <w:noProof/>
        </w:rPr>
      </w:r>
      <w:r>
        <w:rPr>
          <w:noProof/>
        </w:rPr>
        <w:fldChar w:fldCharType="separate"/>
      </w:r>
      <w:r>
        <w:rPr>
          <w:noProof/>
        </w:rPr>
        <w:t>198</w:t>
      </w:r>
      <w:r>
        <w:rPr>
          <w:noProof/>
        </w:rPr>
        <w:fldChar w:fldCharType="end"/>
      </w:r>
    </w:p>
    <w:p w14:paraId="06688591" w14:textId="45E66447" w:rsidR="008110D0" w:rsidRDefault="008110D0">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1815B3">
        <w:rPr>
          <w:rFonts w:cs="Courier New"/>
          <w:noProof/>
        </w:rPr>
        <w:t>EELManagedACR</w:t>
      </w:r>
      <w:r>
        <w:rPr>
          <w:noProof/>
        </w:rPr>
        <w:tab/>
      </w:r>
      <w:r>
        <w:rPr>
          <w:noProof/>
        </w:rPr>
        <w:fldChar w:fldCharType="begin"/>
      </w:r>
      <w:r>
        <w:rPr>
          <w:noProof/>
        </w:rPr>
        <w:instrText xml:space="preserve"> PAGEREF _Toc199336250 \h </w:instrText>
      </w:r>
      <w:r>
        <w:rPr>
          <w:noProof/>
        </w:rPr>
      </w:r>
      <w:r>
        <w:rPr>
          <w:noProof/>
        </w:rPr>
        <w:fldChar w:fldCharType="separate"/>
      </w:r>
      <w:r>
        <w:rPr>
          <w:noProof/>
        </w:rPr>
        <w:t>198</w:t>
      </w:r>
      <w:r>
        <w:rPr>
          <w:noProof/>
        </w:rPr>
        <w:fldChar w:fldCharType="end"/>
      </w:r>
    </w:p>
    <w:p w14:paraId="72D8C944" w14:textId="19084BEC" w:rsidR="008110D0" w:rsidRDefault="008110D0">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_Toc199336251 \h </w:instrText>
      </w:r>
      <w:r>
        <w:rPr>
          <w:noProof/>
        </w:rPr>
      </w:r>
      <w:r>
        <w:rPr>
          <w:noProof/>
        </w:rPr>
        <w:fldChar w:fldCharType="separate"/>
      </w:r>
      <w:r>
        <w:rPr>
          <w:noProof/>
        </w:rPr>
        <w:t>198</w:t>
      </w:r>
      <w:r>
        <w:rPr>
          <w:noProof/>
        </w:rPr>
        <w:fldChar w:fldCharType="end"/>
      </w:r>
    </w:p>
    <w:p w14:paraId="01AE1B63" w14:textId="192FD8E9" w:rsidR="008110D0" w:rsidRDefault="008110D0">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_Toc199336252 \h </w:instrText>
      </w:r>
      <w:r>
        <w:rPr>
          <w:noProof/>
        </w:rPr>
      </w:r>
      <w:r>
        <w:rPr>
          <w:noProof/>
        </w:rPr>
        <w:fldChar w:fldCharType="separate"/>
      </w:r>
      <w:r>
        <w:rPr>
          <w:noProof/>
        </w:rPr>
        <w:t>198</w:t>
      </w:r>
      <w:r>
        <w:rPr>
          <w:noProof/>
        </w:rPr>
        <w:fldChar w:fldCharType="end"/>
      </w:r>
    </w:p>
    <w:p w14:paraId="0F5D44D0" w14:textId="6059460B" w:rsidR="008110D0" w:rsidRDefault="008110D0">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_Toc199336253 \h </w:instrText>
      </w:r>
      <w:r>
        <w:rPr>
          <w:noProof/>
        </w:rPr>
      </w:r>
      <w:r>
        <w:rPr>
          <w:noProof/>
        </w:rPr>
        <w:fldChar w:fldCharType="separate"/>
      </w:r>
      <w:r>
        <w:rPr>
          <w:noProof/>
        </w:rPr>
        <w:t>199</w:t>
      </w:r>
      <w:r>
        <w:rPr>
          <w:noProof/>
        </w:rPr>
        <w:fldChar w:fldCharType="end"/>
      </w:r>
    </w:p>
    <w:p w14:paraId="08259A9D" w14:textId="32F48201" w:rsidR="008110D0" w:rsidRDefault="008110D0">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_Toc199336254 \h </w:instrText>
      </w:r>
      <w:r>
        <w:rPr>
          <w:noProof/>
        </w:rPr>
      </w:r>
      <w:r>
        <w:rPr>
          <w:noProof/>
        </w:rPr>
        <w:fldChar w:fldCharType="separate"/>
      </w:r>
      <w:r>
        <w:rPr>
          <w:noProof/>
        </w:rPr>
        <w:t>199</w:t>
      </w:r>
      <w:r>
        <w:rPr>
          <w:noProof/>
        </w:rPr>
        <w:fldChar w:fldCharType="end"/>
      </w:r>
    </w:p>
    <w:p w14:paraId="25A9223F" w14:textId="448A511E" w:rsidR="008110D0" w:rsidRDefault="008110D0">
      <w:pPr>
        <w:pStyle w:val="TOC4"/>
        <w:rPr>
          <w:rFonts w:asciiTheme="minorHAnsi" w:eastAsiaTheme="minorEastAsia" w:hAnsiTheme="minorHAnsi" w:cstheme="minorBidi"/>
          <w:noProof/>
          <w:sz w:val="22"/>
          <w:szCs w:val="22"/>
          <w:lang w:val="en-IN" w:eastAsia="en-IN"/>
        </w:rPr>
      </w:pPr>
      <w:r>
        <w:rPr>
          <w:noProof/>
        </w:rPr>
        <w:t>8.8</w:t>
      </w:r>
      <w:r w:rsidRPr="001815B3">
        <w:rPr>
          <w:noProof/>
          <w:lang w:val="en-US"/>
        </w:rPr>
        <w:t>.5.2</w:t>
      </w:r>
      <w:r>
        <w:rPr>
          <w:rFonts w:asciiTheme="minorHAnsi" w:eastAsiaTheme="minorEastAsia" w:hAnsiTheme="minorHAnsi" w:cstheme="minorBidi"/>
          <w:noProof/>
          <w:sz w:val="22"/>
          <w:szCs w:val="22"/>
          <w:lang w:val="en-IN" w:eastAsia="en-IN"/>
        </w:rPr>
        <w:tab/>
      </w:r>
      <w:r w:rsidRPr="001815B3">
        <w:rPr>
          <w:noProof/>
          <w:lang w:val="en-US"/>
        </w:rPr>
        <w:t>ACT Status Notification</w:t>
      </w:r>
      <w:r>
        <w:rPr>
          <w:noProof/>
        </w:rPr>
        <w:tab/>
      </w:r>
      <w:r>
        <w:rPr>
          <w:noProof/>
        </w:rPr>
        <w:fldChar w:fldCharType="begin"/>
      </w:r>
      <w:r>
        <w:rPr>
          <w:noProof/>
        </w:rPr>
        <w:instrText xml:space="preserve"> PAGEREF _Toc199336255 \h </w:instrText>
      </w:r>
      <w:r>
        <w:rPr>
          <w:noProof/>
        </w:rPr>
      </w:r>
      <w:r>
        <w:rPr>
          <w:noProof/>
        </w:rPr>
        <w:fldChar w:fldCharType="separate"/>
      </w:r>
      <w:r>
        <w:rPr>
          <w:noProof/>
        </w:rPr>
        <w:t>199</w:t>
      </w:r>
      <w:r>
        <w:rPr>
          <w:noProof/>
        </w:rPr>
        <w:fldChar w:fldCharType="end"/>
      </w:r>
    </w:p>
    <w:p w14:paraId="6493A0FA" w14:textId="19112D57" w:rsidR="008110D0" w:rsidRDefault="008110D0">
      <w:pPr>
        <w:pStyle w:val="TOC5"/>
        <w:rPr>
          <w:rFonts w:asciiTheme="minorHAnsi" w:eastAsiaTheme="minorEastAsia" w:hAnsiTheme="minorHAnsi" w:cstheme="minorBidi"/>
          <w:noProof/>
          <w:sz w:val="22"/>
          <w:szCs w:val="22"/>
          <w:lang w:val="en-IN" w:eastAsia="en-IN"/>
        </w:rPr>
      </w:pPr>
      <w:r>
        <w:rPr>
          <w:noProof/>
        </w:rPr>
        <w:t>8.8</w:t>
      </w:r>
      <w:r w:rsidRPr="001815B3">
        <w:rPr>
          <w:noProof/>
          <w:lang w:val="en-US"/>
        </w:rPr>
        <w:t>.5.2.1</w:t>
      </w:r>
      <w:r>
        <w:rPr>
          <w:rFonts w:asciiTheme="minorHAnsi" w:eastAsiaTheme="minorEastAsia" w:hAnsiTheme="minorHAnsi" w:cstheme="minorBidi"/>
          <w:noProof/>
          <w:sz w:val="22"/>
          <w:szCs w:val="22"/>
          <w:lang w:val="en-IN" w:eastAsia="en-IN"/>
        </w:rPr>
        <w:tab/>
      </w:r>
      <w:r w:rsidRPr="001815B3">
        <w:rPr>
          <w:noProof/>
          <w:lang w:val="en-US"/>
        </w:rPr>
        <w:t>Description</w:t>
      </w:r>
      <w:r>
        <w:rPr>
          <w:noProof/>
        </w:rPr>
        <w:tab/>
      </w:r>
      <w:r>
        <w:rPr>
          <w:noProof/>
        </w:rPr>
        <w:fldChar w:fldCharType="begin"/>
      </w:r>
      <w:r>
        <w:rPr>
          <w:noProof/>
        </w:rPr>
        <w:instrText xml:space="preserve"> PAGEREF _Toc199336256 \h </w:instrText>
      </w:r>
      <w:r>
        <w:rPr>
          <w:noProof/>
        </w:rPr>
      </w:r>
      <w:r>
        <w:rPr>
          <w:noProof/>
        </w:rPr>
        <w:fldChar w:fldCharType="separate"/>
      </w:r>
      <w:r>
        <w:rPr>
          <w:noProof/>
        </w:rPr>
        <w:t>199</w:t>
      </w:r>
      <w:r>
        <w:rPr>
          <w:noProof/>
        </w:rPr>
        <w:fldChar w:fldCharType="end"/>
      </w:r>
    </w:p>
    <w:p w14:paraId="0E938BB6" w14:textId="00E0ADA3" w:rsidR="008110D0" w:rsidRDefault="008110D0">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_Toc199336257 \h </w:instrText>
      </w:r>
      <w:r>
        <w:rPr>
          <w:noProof/>
        </w:rPr>
      </w:r>
      <w:r>
        <w:rPr>
          <w:noProof/>
        </w:rPr>
        <w:fldChar w:fldCharType="separate"/>
      </w:r>
      <w:r>
        <w:rPr>
          <w:noProof/>
        </w:rPr>
        <w:t>199</w:t>
      </w:r>
      <w:r>
        <w:rPr>
          <w:noProof/>
        </w:rPr>
        <w:fldChar w:fldCharType="end"/>
      </w:r>
    </w:p>
    <w:p w14:paraId="4D638661" w14:textId="41ACDA99" w:rsidR="008110D0" w:rsidRDefault="008110D0">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_Toc199336258 \h </w:instrText>
      </w:r>
      <w:r>
        <w:rPr>
          <w:noProof/>
        </w:rPr>
      </w:r>
      <w:r>
        <w:rPr>
          <w:noProof/>
        </w:rPr>
        <w:fldChar w:fldCharType="separate"/>
      </w:r>
      <w:r>
        <w:rPr>
          <w:noProof/>
        </w:rPr>
        <w:t>200</w:t>
      </w:r>
      <w:r>
        <w:rPr>
          <w:noProof/>
        </w:rPr>
        <w:fldChar w:fldCharType="end"/>
      </w:r>
    </w:p>
    <w:p w14:paraId="7E271917" w14:textId="1F4DA5BA" w:rsidR="008110D0" w:rsidRDefault="008110D0">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_Toc199336259 \h </w:instrText>
      </w:r>
      <w:r>
        <w:rPr>
          <w:noProof/>
        </w:rPr>
      </w:r>
      <w:r>
        <w:rPr>
          <w:noProof/>
        </w:rPr>
        <w:fldChar w:fldCharType="separate"/>
      </w:r>
      <w:r>
        <w:rPr>
          <w:noProof/>
        </w:rPr>
        <w:t>200</w:t>
      </w:r>
      <w:r>
        <w:rPr>
          <w:noProof/>
        </w:rPr>
        <w:fldChar w:fldCharType="end"/>
      </w:r>
    </w:p>
    <w:p w14:paraId="3CFA901A" w14:textId="06E5F491" w:rsidR="008110D0" w:rsidRDefault="008110D0">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_Toc199336260 \h </w:instrText>
      </w:r>
      <w:r>
        <w:rPr>
          <w:noProof/>
        </w:rPr>
      </w:r>
      <w:r>
        <w:rPr>
          <w:noProof/>
        </w:rPr>
        <w:fldChar w:fldCharType="separate"/>
      </w:r>
      <w:r>
        <w:rPr>
          <w:noProof/>
        </w:rPr>
        <w:t>201</w:t>
      </w:r>
      <w:r>
        <w:rPr>
          <w:noProof/>
        </w:rPr>
        <w:fldChar w:fldCharType="end"/>
      </w:r>
    </w:p>
    <w:p w14:paraId="7376FBF3" w14:textId="787D85EC" w:rsidR="008110D0" w:rsidRDefault="008110D0">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_Toc199336261 \h </w:instrText>
      </w:r>
      <w:r>
        <w:rPr>
          <w:noProof/>
        </w:rPr>
      </w:r>
      <w:r>
        <w:rPr>
          <w:noProof/>
        </w:rPr>
        <w:fldChar w:fldCharType="separate"/>
      </w:r>
      <w:r>
        <w:rPr>
          <w:noProof/>
        </w:rPr>
        <w:t>201</w:t>
      </w:r>
      <w:r>
        <w:rPr>
          <w:noProof/>
        </w:rPr>
        <w:fldChar w:fldCharType="end"/>
      </w:r>
    </w:p>
    <w:p w14:paraId="36AC968F" w14:textId="630C2D73" w:rsidR="008110D0" w:rsidRDefault="008110D0">
      <w:pPr>
        <w:pStyle w:val="TOC4"/>
        <w:rPr>
          <w:rFonts w:asciiTheme="minorHAnsi" w:eastAsiaTheme="minorEastAsia" w:hAnsiTheme="minorHAnsi" w:cstheme="minorBidi"/>
          <w:noProof/>
          <w:sz w:val="22"/>
          <w:szCs w:val="22"/>
          <w:lang w:val="en-IN" w:eastAsia="en-IN"/>
        </w:rPr>
      </w:pPr>
      <w:r>
        <w:rPr>
          <w:noProof/>
        </w:rPr>
        <w:t>8.8</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_Toc199336262 \h </w:instrText>
      </w:r>
      <w:r>
        <w:rPr>
          <w:noProof/>
        </w:rPr>
      </w:r>
      <w:r>
        <w:rPr>
          <w:noProof/>
        </w:rPr>
        <w:fldChar w:fldCharType="separate"/>
      </w:r>
      <w:r>
        <w:rPr>
          <w:noProof/>
        </w:rPr>
        <w:t>201</w:t>
      </w:r>
      <w:r>
        <w:rPr>
          <w:noProof/>
        </w:rPr>
        <w:fldChar w:fldCharType="end"/>
      </w:r>
    </w:p>
    <w:p w14:paraId="1618BA67" w14:textId="0AAB2304" w:rsidR="008110D0" w:rsidRDefault="008110D0">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_Toc199336263 \h </w:instrText>
      </w:r>
      <w:r>
        <w:rPr>
          <w:noProof/>
        </w:rPr>
      </w:r>
      <w:r>
        <w:rPr>
          <w:noProof/>
        </w:rPr>
        <w:fldChar w:fldCharType="separate"/>
      </w:r>
      <w:r>
        <w:rPr>
          <w:noProof/>
        </w:rPr>
        <w:t>201</w:t>
      </w:r>
      <w:r>
        <w:rPr>
          <w:noProof/>
        </w:rPr>
        <w:fldChar w:fldCharType="end"/>
      </w:r>
    </w:p>
    <w:p w14:paraId="4DB3BBB6" w14:textId="24C4E215" w:rsidR="008110D0" w:rsidRDefault="008110D0">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_Toc199336264 \h </w:instrText>
      </w:r>
      <w:r>
        <w:rPr>
          <w:noProof/>
        </w:rPr>
      </w:r>
      <w:r>
        <w:rPr>
          <w:noProof/>
        </w:rPr>
        <w:fldChar w:fldCharType="separate"/>
      </w:r>
      <w:r>
        <w:rPr>
          <w:noProof/>
        </w:rPr>
        <w:t>201</w:t>
      </w:r>
      <w:r>
        <w:rPr>
          <w:noProof/>
        </w:rPr>
        <w:fldChar w:fldCharType="end"/>
      </w:r>
    </w:p>
    <w:p w14:paraId="03351B19" w14:textId="2A597DC2" w:rsidR="008110D0" w:rsidRDefault="008110D0">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_Toc199336265 \h </w:instrText>
      </w:r>
      <w:r>
        <w:rPr>
          <w:noProof/>
        </w:rPr>
      </w:r>
      <w:r>
        <w:rPr>
          <w:noProof/>
        </w:rPr>
        <w:fldChar w:fldCharType="separate"/>
      </w:r>
      <w:r>
        <w:rPr>
          <w:noProof/>
        </w:rPr>
        <w:t>202</w:t>
      </w:r>
      <w:r>
        <w:rPr>
          <w:noProof/>
        </w:rPr>
        <w:fldChar w:fldCharType="end"/>
      </w:r>
    </w:p>
    <w:p w14:paraId="275D49BA" w14:textId="322189C5" w:rsidR="008110D0" w:rsidRDefault="008110D0">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_Toc199336266 \h </w:instrText>
      </w:r>
      <w:r>
        <w:rPr>
          <w:noProof/>
        </w:rPr>
      </w:r>
      <w:r>
        <w:rPr>
          <w:noProof/>
        </w:rPr>
        <w:fldChar w:fldCharType="separate"/>
      </w:r>
      <w:r>
        <w:rPr>
          <w:noProof/>
        </w:rPr>
        <w:t>202</w:t>
      </w:r>
      <w:r>
        <w:rPr>
          <w:noProof/>
        </w:rPr>
        <w:fldChar w:fldCharType="end"/>
      </w:r>
    </w:p>
    <w:p w14:paraId="40E22E87" w14:textId="47E2EE0B" w:rsidR="008110D0" w:rsidRDefault="008110D0">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_Toc199336267 \h </w:instrText>
      </w:r>
      <w:r>
        <w:rPr>
          <w:noProof/>
        </w:rPr>
      </w:r>
      <w:r>
        <w:rPr>
          <w:noProof/>
        </w:rPr>
        <w:fldChar w:fldCharType="separate"/>
      </w:r>
      <w:r>
        <w:rPr>
          <w:noProof/>
        </w:rPr>
        <w:t>202</w:t>
      </w:r>
      <w:r>
        <w:rPr>
          <w:noProof/>
        </w:rPr>
        <w:fldChar w:fldCharType="end"/>
      </w:r>
    </w:p>
    <w:p w14:paraId="401FC63D" w14:textId="192C4C6E" w:rsidR="008110D0" w:rsidRDefault="008110D0">
      <w:pPr>
        <w:pStyle w:val="TOC4"/>
        <w:rPr>
          <w:rFonts w:asciiTheme="minorHAnsi" w:eastAsiaTheme="minorEastAsia" w:hAnsiTheme="minorHAnsi" w:cstheme="minorBidi"/>
          <w:noProof/>
          <w:sz w:val="22"/>
          <w:szCs w:val="22"/>
          <w:lang w:val="en-IN" w:eastAsia="en-IN"/>
        </w:rPr>
      </w:pPr>
      <w:r>
        <w:rPr>
          <w:noProof/>
        </w:rPr>
        <w:t>8.8</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_Toc199336268 \h </w:instrText>
      </w:r>
      <w:r>
        <w:rPr>
          <w:noProof/>
        </w:rPr>
      </w:r>
      <w:r>
        <w:rPr>
          <w:noProof/>
        </w:rPr>
        <w:fldChar w:fldCharType="separate"/>
      </w:r>
      <w:r>
        <w:rPr>
          <w:noProof/>
        </w:rPr>
        <w:t>202</w:t>
      </w:r>
      <w:r>
        <w:rPr>
          <w:noProof/>
        </w:rPr>
        <w:fldChar w:fldCharType="end"/>
      </w:r>
    </w:p>
    <w:p w14:paraId="1E04D9CB" w14:textId="467E516B" w:rsidR="008110D0" w:rsidRDefault="008110D0">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_Toc199336269 \h </w:instrText>
      </w:r>
      <w:r>
        <w:rPr>
          <w:noProof/>
        </w:rPr>
      </w:r>
      <w:r>
        <w:rPr>
          <w:noProof/>
        </w:rPr>
        <w:fldChar w:fldCharType="separate"/>
      </w:r>
      <w:r>
        <w:rPr>
          <w:noProof/>
        </w:rPr>
        <w:t>202</w:t>
      </w:r>
      <w:r>
        <w:rPr>
          <w:noProof/>
        </w:rPr>
        <w:fldChar w:fldCharType="end"/>
      </w:r>
    </w:p>
    <w:p w14:paraId="3B240D19" w14:textId="2E3BEBEE" w:rsidR="008110D0" w:rsidRDefault="008110D0">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_Toc199336270 \h </w:instrText>
      </w:r>
      <w:r>
        <w:rPr>
          <w:noProof/>
        </w:rPr>
      </w:r>
      <w:r>
        <w:rPr>
          <w:noProof/>
        </w:rPr>
        <w:fldChar w:fldCharType="separate"/>
      </w:r>
      <w:r>
        <w:rPr>
          <w:noProof/>
        </w:rPr>
        <w:t>202</w:t>
      </w:r>
      <w:r>
        <w:rPr>
          <w:noProof/>
        </w:rPr>
        <w:fldChar w:fldCharType="end"/>
      </w:r>
    </w:p>
    <w:p w14:paraId="71175571" w14:textId="67BC36F0" w:rsidR="008110D0" w:rsidRDefault="008110D0">
      <w:pPr>
        <w:pStyle w:val="TOC4"/>
        <w:rPr>
          <w:rFonts w:asciiTheme="minorHAnsi" w:eastAsiaTheme="minorEastAsia" w:hAnsiTheme="minorHAnsi" w:cstheme="minorBidi"/>
          <w:noProof/>
          <w:sz w:val="22"/>
          <w:szCs w:val="22"/>
          <w:lang w:val="en-IN" w:eastAsia="en-IN"/>
        </w:rPr>
      </w:pPr>
      <w:r>
        <w:rPr>
          <w:noProof/>
        </w:rPr>
        <w:t>8.8</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_Toc199336271 \h </w:instrText>
      </w:r>
      <w:r>
        <w:rPr>
          <w:noProof/>
        </w:rPr>
      </w:r>
      <w:r>
        <w:rPr>
          <w:noProof/>
        </w:rPr>
        <w:fldChar w:fldCharType="separate"/>
      </w:r>
      <w:r>
        <w:rPr>
          <w:noProof/>
        </w:rPr>
        <w:t>203</w:t>
      </w:r>
      <w:r>
        <w:rPr>
          <w:noProof/>
        </w:rPr>
        <w:fldChar w:fldCharType="end"/>
      </w:r>
    </w:p>
    <w:p w14:paraId="2735B654" w14:textId="18604F61" w:rsidR="008110D0" w:rsidRDefault="008110D0">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_Toc199336272 \h </w:instrText>
      </w:r>
      <w:r>
        <w:rPr>
          <w:noProof/>
        </w:rPr>
      </w:r>
      <w:r>
        <w:rPr>
          <w:noProof/>
        </w:rPr>
        <w:fldChar w:fldCharType="separate"/>
      </w:r>
      <w:r>
        <w:rPr>
          <w:noProof/>
        </w:rPr>
        <w:t>203</w:t>
      </w:r>
      <w:r>
        <w:rPr>
          <w:noProof/>
        </w:rPr>
        <w:fldChar w:fldCharType="end"/>
      </w:r>
    </w:p>
    <w:p w14:paraId="52A08C1B" w14:textId="130A7A6A" w:rsidR="008110D0" w:rsidRDefault="008110D0">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_Toc199336273 \h </w:instrText>
      </w:r>
      <w:r>
        <w:rPr>
          <w:noProof/>
        </w:rPr>
      </w:r>
      <w:r>
        <w:rPr>
          <w:noProof/>
        </w:rPr>
        <w:fldChar w:fldCharType="separate"/>
      </w:r>
      <w:r>
        <w:rPr>
          <w:noProof/>
        </w:rPr>
        <w:t>203</w:t>
      </w:r>
      <w:r>
        <w:rPr>
          <w:noProof/>
        </w:rPr>
        <w:fldChar w:fldCharType="end"/>
      </w:r>
    </w:p>
    <w:p w14:paraId="742BCE9B" w14:textId="03941BEC" w:rsidR="008110D0" w:rsidRDefault="008110D0">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_Toc199336274 \h </w:instrText>
      </w:r>
      <w:r>
        <w:rPr>
          <w:noProof/>
        </w:rPr>
      </w:r>
      <w:r>
        <w:rPr>
          <w:noProof/>
        </w:rPr>
        <w:fldChar w:fldCharType="separate"/>
      </w:r>
      <w:r>
        <w:rPr>
          <w:noProof/>
        </w:rPr>
        <w:t>203</w:t>
      </w:r>
      <w:r>
        <w:rPr>
          <w:noProof/>
        </w:rPr>
        <w:fldChar w:fldCharType="end"/>
      </w:r>
    </w:p>
    <w:p w14:paraId="4FA2189A" w14:textId="6FA3D713" w:rsidR="008110D0" w:rsidRDefault="008110D0">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_Toc199336275 \h </w:instrText>
      </w:r>
      <w:r>
        <w:rPr>
          <w:noProof/>
        </w:rPr>
      </w:r>
      <w:r>
        <w:rPr>
          <w:noProof/>
        </w:rPr>
        <w:fldChar w:fldCharType="separate"/>
      </w:r>
      <w:r>
        <w:rPr>
          <w:noProof/>
        </w:rPr>
        <w:t>203</w:t>
      </w:r>
      <w:r>
        <w:rPr>
          <w:noProof/>
        </w:rPr>
        <w:fldChar w:fldCharType="end"/>
      </w:r>
    </w:p>
    <w:p w14:paraId="1896B55F" w14:textId="36548127" w:rsidR="008110D0" w:rsidRDefault="008110D0">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_Toc199336276 \h </w:instrText>
      </w:r>
      <w:r>
        <w:rPr>
          <w:noProof/>
        </w:rPr>
      </w:r>
      <w:r>
        <w:rPr>
          <w:noProof/>
        </w:rPr>
        <w:fldChar w:fldCharType="separate"/>
      </w:r>
      <w:r>
        <w:rPr>
          <w:noProof/>
        </w:rPr>
        <w:t>203</w:t>
      </w:r>
      <w:r>
        <w:rPr>
          <w:noProof/>
        </w:rPr>
        <w:fldChar w:fldCharType="end"/>
      </w:r>
    </w:p>
    <w:p w14:paraId="68B8C6CA" w14:textId="4192CE4D" w:rsidR="008110D0" w:rsidRDefault="008110D0">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_Toc199336277 \h </w:instrText>
      </w:r>
      <w:r>
        <w:rPr>
          <w:noProof/>
        </w:rPr>
      </w:r>
      <w:r>
        <w:rPr>
          <w:noProof/>
        </w:rPr>
        <w:fldChar w:fldCharType="separate"/>
      </w:r>
      <w:r>
        <w:rPr>
          <w:noProof/>
        </w:rPr>
        <w:t>203</w:t>
      </w:r>
      <w:r>
        <w:rPr>
          <w:noProof/>
        </w:rPr>
        <w:fldChar w:fldCharType="end"/>
      </w:r>
    </w:p>
    <w:p w14:paraId="13AF25F4" w14:textId="3D2D72A6" w:rsidR="008110D0" w:rsidRDefault="008110D0">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_Toc199336278 \h </w:instrText>
      </w:r>
      <w:r>
        <w:rPr>
          <w:noProof/>
        </w:rPr>
      </w:r>
      <w:r>
        <w:rPr>
          <w:noProof/>
        </w:rPr>
        <w:fldChar w:fldCharType="separate"/>
      </w:r>
      <w:r>
        <w:rPr>
          <w:noProof/>
        </w:rPr>
        <w:t>203</w:t>
      </w:r>
      <w:r>
        <w:rPr>
          <w:noProof/>
        </w:rPr>
        <w:fldChar w:fldCharType="end"/>
      </w:r>
    </w:p>
    <w:p w14:paraId="414FAAB4" w14:textId="1B476684" w:rsidR="008110D0" w:rsidRDefault="008110D0">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_Toc199336279 \h </w:instrText>
      </w:r>
      <w:r>
        <w:rPr>
          <w:noProof/>
        </w:rPr>
      </w:r>
      <w:r>
        <w:rPr>
          <w:noProof/>
        </w:rPr>
        <w:fldChar w:fldCharType="separate"/>
      </w:r>
      <w:r>
        <w:rPr>
          <w:noProof/>
        </w:rPr>
        <w:t>203</w:t>
      </w:r>
      <w:r>
        <w:rPr>
          <w:noProof/>
        </w:rPr>
        <w:fldChar w:fldCharType="end"/>
      </w:r>
    </w:p>
    <w:p w14:paraId="2854838C" w14:textId="43DAE32D" w:rsidR="008110D0" w:rsidRDefault="008110D0">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_Toc199336280 \h </w:instrText>
      </w:r>
      <w:r>
        <w:rPr>
          <w:noProof/>
        </w:rPr>
      </w:r>
      <w:r>
        <w:rPr>
          <w:noProof/>
        </w:rPr>
        <w:fldChar w:fldCharType="separate"/>
      </w:r>
      <w:r>
        <w:rPr>
          <w:noProof/>
        </w:rPr>
        <w:t>203</w:t>
      </w:r>
      <w:r>
        <w:rPr>
          <w:noProof/>
        </w:rPr>
        <w:fldChar w:fldCharType="end"/>
      </w:r>
    </w:p>
    <w:p w14:paraId="4D4768A0" w14:textId="321A9120" w:rsidR="008110D0" w:rsidRDefault="008110D0">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_Toc199336281 \h </w:instrText>
      </w:r>
      <w:r>
        <w:rPr>
          <w:noProof/>
        </w:rPr>
      </w:r>
      <w:r>
        <w:rPr>
          <w:noProof/>
        </w:rPr>
        <w:fldChar w:fldCharType="separate"/>
      </w:r>
      <w:r>
        <w:rPr>
          <w:noProof/>
        </w:rPr>
        <w:t>204</w:t>
      </w:r>
      <w:r>
        <w:rPr>
          <w:noProof/>
        </w:rPr>
        <w:fldChar w:fldCharType="end"/>
      </w:r>
    </w:p>
    <w:p w14:paraId="4785A900" w14:textId="7C4C5011" w:rsidR="008110D0" w:rsidRDefault="008110D0">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_Toc199336282 \h </w:instrText>
      </w:r>
      <w:r>
        <w:rPr>
          <w:noProof/>
        </w:rPr>
      </w:r>
      <w:r>
        <w:rPr>
          <w:noProof/>
        </w:rPr>
        <w:fldChar w:fldCharType="separate"/>
      </w:r>
      <w:r>
        <w:rPr>
          <w:noProof/>
        </w:rPr>
        <w:t>204</w:t>
      </w:r>
      <w:r>
        <w:rPr>
          <w:noProof/>
        </w:rPr>
        <w:fldChar w:fldCharType="end"/>
      </w:r>
    </w:p>
    <w:p w14:paraId="6DB14DE6" w14:textId="319548AD" w:rsidR="008110D0" w:rsidRDefault="008110D0">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_Toc199336283 \h </w:instrText>
      </w:r>
      <w:r>
        <w:rPr>
          <w:noProof/>
        </w:rPr>
      </w:r>
      <w:r>
        <w:rPr>
          <w:noProof/>
        </w:rPr>
        <w:fldChar w:fldCharType="separate"/>
      </w:r>
      <w:r>
        <w:rPr>
          <w:noProof/>
        </w:rPr>
        <w:t>204</w:t>
      </w:r>
      <w:r>
        <w:rPr>
          <w:noProof/>
        </w:rPr>
        <w:fldChar w:fldCharType="end"/>
      </w:r>
    </w:p>
    <w:p w14:paraId="460655C8" w14:textId="2CD3B1EE" w:rsidR="008110D0" w:rsidRDefault="008110D0">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_Toc199336284 \h </w:instrText>
      </w:r>
      <w:r>
        <w:rPr>
          <w:noProof/>
        </w:rPr>
      </w:r>
      <w:r>
        <w:rPr>
          <w:noProof/>
        </w:rPr>
        <w:fldChar w:fldCharType="separate"/>
      </w:r>
      <w:r>
        <w:rPr>
          <w:noProof/>
        </w:rPr>
        <w:t>204</w:t>
      </w:r>
      <w:r>
        <w:rPr>
          <w:noProof/>
        </w:rPr>
        <w:fldChar w:fldCharType="end"/>
      </w:r>
    </w:p>
    <w:p w14:paraId="7C15C2C7" w14:textId="166A2EA5" w:rsidR="008110D0" w:rsidRDefault="008110D0">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1815B3">
        <w:rPr>
          <w:rFonts w:cs="Courier New"/>
          <w:noProof/>
        </w:rPr>
        <w:t>ACRUpdate</w:t>
      </w:r>
      <w:r>
        <w:rPr>
          <w:noProof/>
        </w:rPr>
        <w:tab/>
      </w:r>
      <w:r>
        <w:rPr>
          <w:noProof/>
        </w:rPr>
        <w:fldChar w:fldCharType="begin"/>
      </w:r>
      <w:r>
        <w:rPr>
          <w:noProof/>
        </w:rPr>
        <w:instrText xml:space="preserve"> PAGEREF _Toc199336285 \h </w:instrText>
      </w:r>
      <w:r>
        <w:rPr>
          <w:noProof/>
        </w:rPr>
      </w:r>
      <w:r>
        <w:rPr>
          <w:noProof/>
        </w:rPr>
        <w:fldChar w:fldCharType="separate"/>
      </w:r>
      <w:r>
        <w:rPr>
          <w:noProof/>
        </w:rPr>
        <w:t>205</w:t>
      </w:r>
      <w:r>
        <w:rPr>
          <w:noProof/>
        </w:rPr>
        <w:fldChar w:fldCharType="end"/>
      </w:r>
    </w:p>
    <w:p w14:paraId="69DE466D" w14:textId="6D19667C" w:rsidR="008110D0" w:rsidRDefault="008110D0">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_Toc199336286 \h </w:instrText>
      </w:r>
      <w:r>
        <w:rPr>
          <w:noProof/>
        </w:rPr>
      </w:r>
      <w:r>
        <w:rPr>
          <w:noProof/>
        </w:rPr>
        <w:fldChar w:fldCharType="separate"/>
      </w:r>
      <w:r>
        <w:rPr>
          <w:noProof/>
        </w:rPr>
        <w:t>205</w:t>
      </w:r>
      <w:r>
        <w:rPr>
          <w:noProof/>
        </w:rPr>
        <w:fldChar w:fldCharType="end"/>
      </w:r>
    </w:p>
    <w:p w14:paraId="0F40A070" w14:textId="0B346357" w:rsidR="008110D0" w:rsidRDefault="008110D0">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_Toc199336287 \h </w:instrText>
      </w:r>
      <w:r>
        <w:rPr>
          <w:noProof/>
        </w:rPr>
      </w:r>
      <w:r>
        <w:rPr>
          <w:noProof/>
        </w:rPr>
        <w:fldChar w:fldCharType="separate"/>
      </w:r>
      <w:r>
        <w:rPr>
          <w:noProof/>
        </w:rPr>
        <w:t>205</w:t>
      </w:r>
      <w:r>
        <w:rPr>
          <w:noProof/>
        </w:rPr>
        <w:fldChar w:fldCharType="end"/>
      </w:r>
    </w:p>
    <w:p w14:paraId="3D579E30" w14:textId="6965088B" w:rsidR="008110D0" w:rsidRDefault="008110D0">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_Toc199336288 \h </w:instrText>
      </w:r>
      <w:r>
        <w:rPr>
          <w:noProof/>
        </w:rPr>
      </w:r>
      <w:r>
        <w:rPr>
          <w:noProof/>
        </w:rPr>
        <w:fldChar w:fldCharType="separate"/>
      </w:r>
      <w:r>
        <w:rPr>
          <w:noProof/>
        </w:rPr>
        <w:t>205</w:t>
      </w:r>
      <w:r>
        <w:rPr>
          <w:noProof/>
        </w:rPr>
        <w:fldChar w:fldCharType="end"/>
      </w:r>
    </w:p>
    <w:p w14:paraId="655C6570" w14:textId="06C525BF" w:rsidR="008110D0" w:rsidRDefault="008110D0">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_Toc199336289 \h </w:instrText>
      </w:r>
      <w:r>
        <w:rPr>
          <w:noProof/>
        </w:rPr>
      </w:r>
      <w:r>
        <w:rPr>
          <w:noProof/>
        </w:rPr>
        <w:fldChar w:fldCharType="separate"/>
      </w:r>
      <w:r>
        <w:rPr>
          <w:noProof/>
        </w:rPr>
        <w:t>206</w:t>
      </w:r>
      <w:r>
        <w:rPr>
          <w:noProof/>
        </w:rPr>
        <w:fldChar w:fldCharType="end"/>
      </w:r>
    </w:p>
    <w:p w14:paraId="24AC56E6" w14:textId="6F2597FC" w:rsidR="008110D0" w:rsidRDefault="008110D0">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_Toc199336290 \h </w:instrText>
      </w:r>
      <w:r>
        <w:rPr>
          <w:noProof/>
        </w:rPr>
      </w:r>
      <w:r>
        <w:rPr>
          <w:noProof/>
        </w:rPr>
        <w:fldChar w:fldCharType="separate"/>
      </w:r>
      <w:r>
        <w:rPr>
          <w:noProof/>
        </w:rPr>
        <w:t>206</w:t>
      </w:r>
      <w:r>
        <w:rPr>
          <w:noProof/>
        </w:rPr>
        <w:fldChar w:fldCharType="end"/>
      </w:r>
    </w:p>
    <w:p w14:paraId="028E8DE6" w14:textId="13CE144A" w:rsidR="008110D0" w:rsidRDefault="008110D0">
      <w:pPr>
        <w:pStyle w:val="TOC4"/>
        <w:rPr>
          <w:rFonts w:asciiTheme="minorHAnsi" w:eastAsiaTheme="minorEastAsia" w:hAnsiTheme="minorHAnsi" w:cstheme="minorBidi"/>
          <w:noProof/>
          <w:sz w:val="22"/>
          <w:szCs w:val="22"/>
          <w:lang w:val="en-IN" w:eastAsia="en-IN"/>
        </w:rPr>
      </w:pPr>
      <w:r>
        <w:rPr>
          <w:noProof/>
        </w:rPr>
        <w:t>8.9</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_Toc199336291 \h </w:instrText>
      </w:r>
      <w:r>
        <w:rPr>
          <w:noProof/>
        </w:rPr>
      </w:r>
      <w:r>
        <w:rPr>
          <w:noProof/>
        </w:rPr>
        <w:fldChar w:fldCharType="separate"/>
      </w:r>
      <w:r>
        <w:rPr>
          <w:noProof/>
        </w:rPr>
        <w:t>206</w:t>
      </w:r>
      <w:r>
        <w:rPr>
          <w:noProof/>
        </w:rPr>
        <w:fldChar w:fldCharType="end"/>
      </w:r>
    </w:p>
    <w:p w14:paraId="31E669F3" w14:textId="4B3FD8B4" w:rsidR="008110D0" w:rsidRDefault="008110D0">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_Toc199336292 \h </w:instrText>
      </w:r>
      <w:r>
        <w:rPr>
          <w:noProof/>
        </w:rPr>
      </w:r>
      <w:r>
        <w:rPr>
          <w:noProof/>
        </w:rPr>
        <w:fldChar w:fldCharType="separate"/>
      </w:r>
      <w:r>
        <w:rPr>
          <w:noProof/>
        </w:rPr>
        <w:t>206</w:t>
      </w:r>
      <w:r>
        <w:rPr>
          <w:noProof/>
        </w:rPr>
        <w:fldChar w:fldCharType="end"/>
      </w:r>
    </w:p>
    <w:p w14:paraId="6F7B6E5C" w14:textId="4DAF9031" w:rsidR="008110D0" w:rsidRDefault="008110D0">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_Toc199336293 \h </w:instrText>
      </w:r>
      <w:r>
        <w:rPr>
          <w:noProof/>
        </w:rPr>
      </w:r>
      <w:r>
        <w:rPr>
          <w:noProof/>
        </w:rPr>
        <w:fldChar w:fldCharType="separate"/>
      </w:r>
      <w:r>
        <w:rPr>
          <w:noProof/>
        </w:rPr>
        <w:t>207</w:t>
      </w:r>
      <w:r>
        <w:rPr>
          <w:noProof/>
        </w:rPr>
        <w:fldChar w:fldCharType="end"/>
      </w:r>
    </w:p>
    <w:p w14:paraId="6D45C385" w14:textId="07827C0B" w:rsidR="008110D0" w:rsidRDefault="008110D0">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_Toc199336294 \h </w:instrText>
      </w:r>
      <w:r>
        <w:rPr>
          <w:noProof/>
        </w:rPr>
      </w:r>
      <w:r>
        <w:rPr>
          <w:noProof/>
        </w:rPr>
        <w:fldChar w:fldCharType="separate"/>
      </w:r>
      <w:r>
        <w:rPr>
          <w:noProof/>
        </w:rPr>
        <w:t>207</w:t>
      </w:r>
      <w:r>
        <w:rPr>
          <w:noProof/>
        </w:rPr>
        <w:fldChar w:fldCharType="end"/>
      </w:r>
    </w:p>
    <w:p w14:paraId="286AA826" w14:textId="2E8D0B91" w:rsidR="008110D0" w:rsidRDefault="008110D0">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_Toc199336295 \h </w:instrText>
      </w:r>
      <w:r>
        <w:rPr>
          <w:noProof/>
        </w:rPr>
      </w:r>
      <w:r>
        <w:rPr>
          <w:noProof/>
        </w:rPr>
        <w:fldChar w:fldCharType="separate"/>
      </w:r>
      <w:r>
        <w:rPr>
          <w:noProof/>
        </w:rPr>
        <w:t>208</w:t>
      </w:r>
      <w:r>
        <w:rPr>
          <w:noProof/>
        </w:rPr>
        <w:fldChar w:fldCharType="end"/>
      </w:r>
    </w:p>
    <w:p w14:paraId="1EC183C3" w14:textId="74502AF6" w:rsidR="008110D0" w:rsidRDefault="008110D0">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_Toc199336296 \h </w:instrText>
      </w:r>
      <w:r>
        <w:rPr>
          <w:noProof/>
        </w:rPr>
      </w:r>
      <w:r>
        <w:rPr>
          <w:noProof/>
        </w:rPr>
        <w:fldChar w:fldCharType="separate"/>
      </w:r>
      <w:r>
        <w:rPr>
          <w:noProof/>
        </w:rPr>
        <w:t>208</w:t>
      </w:r>
      <w:r>
        <w:rPr>
          <w:noProof/>
        </w:rPr>
        <w:fldChar w:fldCharType="end"/>
      </w:r>
    </w:p>
    <w:p w14:paraId="00E88E09" w14:textId="46AD9A00" w:rsidR="008110D0" w:rsidRDefault="008110D0">
      <w:pPr>
        <w:pStyle w:val="TOC4"/>
        <w:rPr>
          <w:rFonts w:asciiTheme="minorHAnsi" w:eastAsiaTheme="minorEastAsia" w:hAnsiTheme="minorHAnsi" w:cstheme="minorBidi"/>
          <w:noProof/>
          <w:sz w:val="22"/>
          <w:szCs w:val="22"/>
          <w:lang w:val="en-IN" w:eastAsia="en-IN"/>
        </w:rPr>
      </w:pPr>
      <w:r>
        <w:rPr>
          <w:noProof/>
        </w:rPr>
        <w:t>8.9</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_Toc199336297 \h </w:instrText>
      </w:r>
      <w:r>
        <w:rPr>
          <w:noProof/>
        </w:rPr>
      </w:r>
      <w:r>
        <w:rPr>
          <w:noProof/>
        </w:rPr>
        <w:fldChar w:fldCharType="separate"/>
      </w:r>
      <w:r>
        <w:rPr>
          <w:noProof/>
        </w:rPr>
        <w:t>208</w:t>
      </w:r>
      <w:r>
        <w:rPr>
          <w:noProof/>
        </w:rPr>
        <w:fldChar w:fldCharType="end"/>
      </w:r>
    </w:p>
    <w:p w14:paraId="749D999A" w14:textId="47E73EC5" w:rsidR="008110D0" w:rsidRDefault="008110D0">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_Toc199336298 \h </w:instrText>
      </w:r>
      <w:r>
        <w:rPr>
          <w:noProof/>
        </w:rPr>
      </w:r>
      <w:r>
        <w:rPr>
          <w:noProof/>
        </w:rPr>
        <w:fldChar w:fldCharType="separate"/>
      </w:r>
      <w:r>
        <w:rPr>
          <w:noProof/>
        </w:rPr>
        <w:t>208</w:t>
      </w:r>
      <w:r>
        <w:rPr>
          <w:noProof/>
        </w:rPr>
        <w:fldChar w:fldCharType="end"/>
      </w:r>
    </w:p>
    <w:p w14:paraId="5D1A9AD6" w14:textId="6E517DF5" w:rsidR="008110D0" w:rsidRDefault="008110D0">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_Toc199336299 \h </w:instrText>
      </w:r>
      <w:r>
        <w:rPr>
          <w:noProof/>
        </w:rPr>
      </w:r>
      <w:r>
        <w:rPr>
          <w:noProof/>
        </w:rPr>
        <w:fldChar w:fldCharType="separate"/>
      </w:r>
      <w:r>
        <w:rPr>
          <w:noProof/>
        </w:rPr>
        <w:t>208</w:t>
      </w:r>
      <w:r>
        <w:rPr>
          <w:noProof/>
        </w:rPr>
        <w:fldChar w:fldCharType="end"/>
      </w:r>
    </w:p>
    <w:p w14:paraId="60B2ECB7" w14:textId="1FCF5E69" w:rsidR="008110D0" w:rsidRDefault="008110D0">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_Toc199336300 \h </w:instrText>
      </w:r>
      <w:r>
        <w:rPr>
          <w:noProof/>
        </w:rPr>
      </w:r>
      <w:r>
        <w:rPr>
          <w:noProof/>
        </w:rPr>
        <w:fldChar w:fldCharType="separate"/>
      </w:r>
      <w:r>
        <w:rPr>
          <w:noProof/>
        </w:rPr>
        <w:t>208</w:t>
      </w:r>
      <w:r>
        <w:rPr>
          <w:noProof/>
        </w:rPr>
        <w:fldChar w:fldCharType="end"/>
      </w:r>
    </w:p>
    <w:p w14:paraId="4B3014AD" w14:textId="29A75003" w:rsidR="008110D0" w:rsidRDefault="008110D0">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_Toc199336301 \h </w:instrText>
      </w:r>
      <w:r>
        <w:rPr>
          <w:noProof/>
        </w:rPr>
      </w:r>
      <w:r>
        <w:rPr>
          <w:noProof/>
        </w:rPr>
        <w:fldChar w:fldCharType="separate"/>
      </w:r>
      <w:r>
        <w:rPr>
          <w:noProof/>
        </w:rPr>
        <w:t>208</w:t>
      </w:r>
      <w:r>
        <w:rPr>
          <w:noProof/>
        </w:rPr>
        <w:fldChar w:fldCharType="end"/>
      </w:r>
    </w:p>
    <w:p w14:paraId="0E9615C8" w14:textId="3A537C19" w:rsidR="008110D0" w:rsidRDefault="008110D0">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_Toc199336302 \h </w:instrText>
      </w:r>
      <w:r>
        <w:rPr>
          <w:noProof/>
        </w:rPr>
      </w:r>
      <w:r>
        <w:rPr>
          <w:noProof/>
        </w:rPr>
        <w:fldChar w:fldCharType="separate"/>
      </w:r>
      <w:r>
        <w:rPr>
          <w:noProof/>
        </w:rPr>
        <w:t>209</w:t>
      </w:r>
      <w:r>
        <w:rPr>
          <w:noProof/>
        </w:rPr>
        <w:fldChar w:fldCharType="end"/>
      </w:r>
    </w:p>
    <w:p w14:paraId="2ECE4078" w14:textId="02223CEB" w:rsidR="008110D0" w:rsidRDefault="008110D0">
      <w:pPr>
        <w:pStyle w:val="TOC4"/>
        <w:rPr>
          <w:rFonts w:asciiTheme="minorHAnsi" w:eastAsiaTheme="minorEastAsia" w:hAnsiTheme="minorHAnsi" w:cstheme="minorBidi"/>
          <w:noProof/>
          <w:sz w:val="22"/>
          <w:szCs w:val="22"/>
          <w:lang w:val="en-IN" w:eastAsia="en-IN"/>
        </w:rPr>
      </w:pPr>
      <w:r>
        <w:rPr>
          <w:noProof/>
        </w:rPr>
        <w:t>8.9</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_Toc199336303 \h </w:instrText>
      </w:r>
      <w:r>
        <w:rPr>
          <w:noProof/>
        </w:rPr>
      </w:r>
      <w:r>
        <w:rPr>
          <w:noProof/>
        </w:rPr>
        <w:fldChar w:fldCharType="separate"/>
      </w:r>
      <w:r>
        <w:rPr>
          <w:noProof/>
        </w:rPr>
        <w:t>209</w:t>
      </w:r>
      <w:r>
        <w:rPr>
          <w:noProof/>
        </w:rPr>
        <w:fldChar w:fldCharType="end"/>
      </w:r>
    </w:p>
    <w:p w14:paraId="398C18E1" w14:textId="183FADF4" w:rsidR="008110D0" w:rsidRDefault="008110D0">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_Toc199336304 \h </w:instrText>
      </w:r>
      <w:r>
        <w:rPr>
          <w:noProof/>
        </w:rPr>
      </w:r>
      <w:r>
        <w:rPr>
          <w:noProof/>
        </w:rPr>
        <w:fldChar w:fldCharType="separate"/>
      </w:r>
      <w:r>
        <w:rPr>
          <w:noProof/>
        </w:rPr>
        <w:t>209</w:t>
      </w:r>
      <w:r>
        <w:rPr>
          <w:noProof/>
        </w:rPr>
        <w:fldChar w:fldCharType="end"/>
      </w:r>
    </w:p>
    <w:p w14:paraId="4EA34F0C" w14:textId="3BFB1526" w:rsidR="008110D0" w:rsidRDefault="008110D0">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_Toc199336305 \h </w:instrText>
      </w:r>
      <w:r>
        <w:rPr>
          <w:noProof/>
        </w:rPr>
      </w:r>
      <w:r>
        <w:rPr>
          <w:noProof/>
        </w:rPr>
        <w:fldChar w:fldCharType="separate"/>
      </w:r>
      <w:r>
        <w:rPr>
          <w:noProof/>
        </w:rPr>
        <w:t>209</w:t>
      </w:r>
      <w:r>
        <w:rPr>
          <w:noProof/>
        </w:rPr>
        <w:fldChar w:fldCharType="end"/>
      </w:r>
    </w:p>
    <w:p w14:paraId="6A1C5AFF" w14:textId="047E9EAC" w:rsidR="008110D0" w:rsidRDefault="008110D0">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_Toc199336306 \h </w:instrText>
      </w:r>
      <w:r>
        <w:rPr>
          <w:noProof/>
        </w:rPr>
      </w:r>
      <w:r>
        <w:rPr>
          <w:noProof/>
        </w:rPr>
        <w:fldChar w:fldCharType="separate"/>
      </w:r>
      <w:r>
        <w:rPr>
          <w:noProof/>
        </w:rPr>
        <w:t>209</w:t>
      </w:r>
      <w:r>
        <w:rPr>
          <w:noProof/>
        </w:rPr>
        <w:fldChar w:fldCharType="end"/>
      </w:r>
    </w:p>
    <w:p w14:paraId="5CDBC818" w14:textId="5A817639" w:rsidR="008110D0" w:rsidRDefault="008110D0">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_Toc199336307 \h </w:instrText>
      </w:r>
      <w:r>
        <w:rPr>
          <w:noProof/>
        </w:rPr>
      </w:r>
      <w:r>
        <w:rPr>
          <w:noProof/>
        </w:rPr>
        <w:fldChar w:fldCharType="separate"/>
      </w:r>
      <w:r>
        <w:rPr>
          <w:noProof/>
        </w:rPr>
        <w:t>209</w:t>
      </w:r>
      <w:r>
        <w:rPr>
          <w:noProof/>
        </w:rPr>
        <w:fldChar w:fldCharType="end"/>
      </w:r>
    </w:p>
    <w:p w14:paraId="76982A4A" w14:textId="671813C6" w:rsidR="008110D0" w:rsidRDefault="008110D0">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_Toc199336308 \h </w:instrText>
      </w:r>
      <w:r>
        <w:rPr>
          <w:noProof/>
        </w:rPr>
      </w:r>
      <w:r>
        <w:rPr>
          <w:noProof/>
        </w:rPr>
        <w:fldChar w:fldCharType="separate"/>
      </w:r>
      <w:r>
        <w:rPr>
          <w:noProof/>
        </w:rPr>
        <w:t>209</w:t>
      </w:r>
      <w:r>
        <w:rPr>
          <w:noProof/>
        </w:rPr>
        <w:fldChar w:fldCharType="end"/>
      </w:r>
    </w:p>
    <w:p w14:paraId="469B5676" w14:textId="46504E5C" w:rsidR="008110D0" w:rsidRDefault="008110D0">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_Toc199336309 \h </w:instrText>
      </w:r>
      <w:r>
        <w:rPr>
          <w:noProof/>
        </w:rPr>
      </w:r>
      <w:r>
        <w:rPr>
          <w:noProof/>
        </w:rPr>
        <w:fldChar w:fldCharType="separate"/>
      </w:r>
      <w:r>
        <w:rPr>
          <w:noProof/>
        </w:rPr>
        <w:t>209</w:t>
      </w:r>
      <w:r>
        <w:rPr>
          <w:noProof/>
        </w:rPr>
        <w:fldChar w:fldCharType="end"/>
      </w:r>
    </w:p>
    <w:p w14:paraId="5050D731" w14:textId="4ADED56A" w:rsidR="008110D0" w:rsidRDefault="008110D0">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_Toc199336310 \h </w:instrText>
      </w:r>
      <w:r>
        <w:rPr>
          <w:noProof/>
        </w:rPr>
      </w:r>
      <w:r>
        <w:rPr>
          <w:noProof/>
        </w:rPr>
        <w:fldChar w:fldCharType="separate"/>
      </w:r>
      <w:r>
        <w:rPr>
          <w:noProof/>
        </w:rPr>
        <w:t>210</w:t>
      </w:r>
      <w:r>
        <w:rPr>
          <w:noProof/>
        </w:rPr>
        <w:fldChar w:fldCharType="end"/>
      </w:r>
    </w:p>
    <w:p w14:paraId="485C42F9" w14:textId="744A8366" w:rsidR="008110D0" w:rsidRDefault="008110D0">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_Toc199336311 \h </w:instrText>
      </w:r>
      <w:r>
        <w:rPr>
          <w:noProof/>
        </w:rPr>
      </w:r>
      <w:r>
        <w:rPr>
          <w:noProof/>
        </w:rPr>
        <w:fldChar w:fldCharType="separate"/>
      </w:r>
      <w:r>
        <w:rPr>
          <w:noProof/>
        </w:rPr>
        <w:t>210</w:t>
      </w:r>
      <w:r>
        <w:rPr>
          <w:noProof/>
        </w:rPr>
        <w:fldChar w:fldCharType="end"/>
      </w:r>
    </w:p>
    <w:p w14:paraId="168231F0" w14:textId="1FDC727E" w:rsidR="008110D0" w:rsidRDefault="008110D0">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_Toc199336312 \h </w:instrText>
      </w:r>
      <w:r>
        <w:rPr>
          <w:noProof/>
        </w:rPr>
      </w:r>
      <w:r>
        <w:rPr>
          <w:noProof/>
        </w:rPr>
        <w:fldChar w:fldCharType="separate"/>
      </w:r>
      <w:r>
        <w:rPr>
          <w:noProof/>
        </w:rPr>
        <w:t>210</w:t>
      </w:r>
      <w:r>
        <w:rPr>
          <w:noProof/>
        </w:rPr>
        <w:fldChar w:fldCharType="end"/>
      </w:r>
    </w:p>
    <w:p w14:paraId="1BC271BF" w14:textId="2FE790CC" w:rsidR="008110D0" w:rsidRDefault="008110D0">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_Toc199336313 \h </w:instrText>
      </w:r>
      <w:r>
        <w:rPr>
          <w:noProof/>
        </w:rPr>
      </w:r>
      <w:r>
        <w:rPr>
          <w:noProof/>
        </w:rPr>
        <w:fldChar w:fldCharType="separate"/>
      </w:r>
      <w:r>
        <w:rPr>
          <w:noProof/>
        </w:rPr>
        <w:t>210</w:t>
      </w:r>
      <w:r>
        <w:rPr>
          <w:noProof/>
        </w:rPr>
        <w:fldChar w:fldCharType="end"/>
      </w:r>
    </w:p>
    <w:p w14:paraId="0D9270A6" w14:textId="252077C8" w:rsidR="008110D0" w:rsidRDefault="008110D0">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_Toc199336314 \h </w:instrText>
      </w:r>
      <w:r>
        <w:rPr>
          <w:noProof/>
        </w:rPr>
      </w:r>
      <w:r>
        <w:rPr>
          <w:noProof/>
        </w:rPr>
        <w:fldChar w:fldCharType="separate"/>
      </w:r>
      <w:r>
        <w:rPr>
          <w:noProof/>
        </w:rPr>
        <w:t>210</w:t>
      </w:r>
      <w:r>
        <w:rPr>
          <w:noProof/>
        </w:rPr>
        <w:fldChar w:fldCharType="end"/>
      </w:r>
    </w:p>
    <w:p w14:paraId="45F855FD" w14:textId="5FFADE29" w:rsidR="008110D0" w:rsidRDefault="008110D0">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_Toc199336315 \h </w:instrText>
      </w:r>
      <w:r>
        <w:rPr>
          <w:noProof/>
        </w:rPr>
      </w:r>
      <w:r>
        <w:rPr>
          <w:noProof/>
        </w:rPr>
        <w:fldChar w:fldCharType="separate"/>
      </w:r>
      <w:r>
        <w:rPr>
          <w:noProof/>
        </w:rPr>
        <w:t>211</w:t>
      </w:r>
      <w:r>
        <w:rPr>
          <w:noProof/>
        </w:rPr>
        <w:fldChar w:fldCharType="end"/>
      </w:r>
    </w:p>
    <w:p w14:paraId="6307A1E6" w14:textId="7C42EF53" w:rsidR="008110D0" w:rsidRDefault="008110D0">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_Toc199336316 \h </w:instrText>
      </w:r>
      <w:r>
        <w:rPr>
          <w:noProof/>
        </w:rPr>
      </w:r>
      <w:r>
        <w:rPr>
          <w:noProof/>
        </w:rPr>
        <w:fldChar w:fldCharType="separate"/>
      </w:r>
      <w:r>
        <w:rPr>
          <w:noProof/>
        </w:rPr>
        <w:t>211</w:t>
      </w:r>
      <w:r>
        <w:rPr>
          <w:noProof/>
        </w:rPr>
        <w:fldChar w:fldCharType="end"/>
      </w:r>
    </w:p>
    <w:p w14:paraId="36DAF056" w14:textId="5E92053E" w:rsidR="008110D0" w:rsidRDefault="008110D0">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_Toc199336317 \h </w:instrText>
      </w:r>
      <w:r>
        <w:rPr>
          <w:noProof/>
        </w:rPr>
      </w:r>
      <w:r>
        <w:rPr>
          <w:noProof/>
        </w:rPr>
        <w:fldChar w:fldCharType="separate"/>
      </w:r>
      <w:r>
        <w:rPr>
          <w:noProof/>
        </w:rPr>
        <w:t>211</w:t>
      </w:r>
      <w:r>
        <w:rPr>
          <w:noProof/>
        </w:rPr>
        <w:fldChar w:fldCharType="end"/>
      </w:r>
    </w:p>
    <w:p w14:paraId="0842EFC8" w14:textId="03A03A7E" w:rsidR="008110D0" w:rsidRDefault="008110D0">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_Toc199336318 \h </w:instrText>
      </w:r>
      <w:r>
        <w:rPr>
          <w:noProof/>
        </w:rPr>
      </w:r>
      <w:r>
        <w:rPr>
          <w:noProof/>
        </w:rPr>
        <w:fldChar w:fldCharType="separate"/>
      </w:r>
      <w:r>
        <w:rPr>
          <w:noProof/>
        </w:rPr>
        <w:t>211</w:t>
      </w:r>
      <w:r>
        <w:rPr>
          <w:noProof/>
        </w:rPr>
        <w:fldChar w:fldCharType="end"/>
      </w:r>
    </w:p>
    <w:p w14:paraId="0AF58BA6" w14:textId="2AF3ED47" w:rsidR="008110D0" w:rsidRDefault="008110D0">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_Toc199336319 \h </w:instrText>
      </w:r>
      <w:r>
        <w:rPr>
          <w:noProof/>
        </w:rPr>
      </w:r>
      <w:r>
        <w:rPr>
          <w:noProof/>
        </w:rPr>
        <w:fldChar w:fldCharType="separate"/>
      </w:r>
      <w:r>
        <w:rPr>
          <w:noProof/>
        </w:rPr>
        <w:t>211</w:t>
      </w:r>
      <w:r>
        <w:rPr>
          <w:noProof/>
        </w:rPr>
        <w:fldChar w:fldCharType="end"/>
      </w:r>
    </w:p>
    <w:p w14:paraId="08FB176E" w14:textId="2FBB22E0" w:rsidR="008110D0" w:rsidRDefault="008110D0">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_Toc199336320 \h </w:instrText>
      </w:r>
      <w:r>
        <w:rPr>
          <w:noProof/>
        </w:rPr>
      </w:r>
      <w:r>
        <w:rPr>
          <w:noProof/>
        </w:rPr>
        <w:fldChar w:fldCharType="separate"/>
      </w:r>
      <w:r>
        <w:rPr>
          <w:noProof/>
        </w:rPr>
        <w:t>212</w:t>
      </w:r>
      <w:r>
        <w:rPr>
          <w:noProof/>
        </w:rPr>
        <w:fldChar w:fldCharType="end"/>
      </w:r>
    </w:p>
    <w:p w14:paraId="23BE8C50" w14:textId="7A0AB47F" w:rsidR="008110D0" w:rsidRDefault="008110D0">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_Toc199336321 \h </w:instrText>
      </w:r>
      <w:r>
        <w:rPr>
          <w:noProof/>
        </w:rPr>
      </w:r>
      <w:r>
        <w:rPr>
          <w:noProof/>
        </w:rPr>
        <w:fldChar w:fldCharType="separate"/>
      </w:r>
      <w:r>
        <w:rPr>
          <w:noProof/>
        </w:rPr>
        <w:t>212</w:t>
      </w:r>
      <w:r>
        <w:rPr>
          <w:noProof/>
        </w:rPr>
        <w:fldChar w:fldCharType="end"/>
      </w:r>
    </w:p>
    <w:p w14:paraId="60199920" w14:textId="3D887944" w:rsidR="008110D0" w:rsidRDefault="008110D0">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_Toc199336322 \h </w:instrText>
      </w:r>
      <w:r>
        <w:rPr>
          <w:noProof/>
        </w:rPr>
      </w:r>
      <w:r>
        <w:rPr>
          <w:noProof/>
        </w:rPr>
        <w:fldChar w:fldCharType="separate"/>
      </w:r>
      <w:r>
        <w:rPr>
          <w:noProof/>
        </w:rPr>
        <w:t>212</w:t>
      </w:r>
      <w:r>
        <w:rPr>
          <w:noProof/>
        </w:rPr>
        <w:fldChar w:fldCharType="end"/>
      </w:r>
    </w:p>
    <w:p w14:paraId="51144614" w14:textId="0CB34912" w:rsidR="008110D0" w:rsidRDefault="008110D0">
      <w:pPr>
        <w:pStyle w:val="TOC4"/>
        <w:rPr>
          <w:rFonts w:asciiTheme="minorHAnsi" w:eastAsiaTheme="minorEastAsia" w:hAnsiTheme="minorHAnsi" w:cstheme="minorBidi"/>
          <w:noProof/>
          <w:sz w:val="22"/>
          <w:szCs w:val="22"/>
          <w:lang w:val="en-IN" w:eastAsia="en-IN"/>
        </w:rPr>
      </w:pPr>
      <w:r>
        <w:rPr>
          <w:noProof/>
        </w:rPr>
        <w:t>8.10</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_Toc199336323 \h </w:instrText>
      </w:r>
      <w:r>
        <w:rPr>
          <w:noProof/>
        </w:rPr>
      </w:r>
      <w:r>
        <w:rPr>
          <w:noProof/>
        </w:rPr>
        <w:fldChar w:fldCharType="separate"/>
      </w:r>
      <w:r>
        <w:rPr>
          <w:noProof/>
        </w:rPr>
        <w:t>213</w:t>
      </w:r>
      <w:r>
        <w:rPr>
          <w:noProof/>
        </w:rPr>
        <w:fldChar w:fldCharType="end"/>
      </w:r>
    </w:p>
    <w:p w14:paraId="11D144DC" w14:textId="763BD748" w:rsidR="008110D0" w:rsidRDefault="008110D0">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_Toc199336324 \h </w:instrText>
      </w:r>
      <w:r>
        <w:rPr>
          <w:noProof/>
        </w:rPr>
      </w:r>
      <w:r>
        <w:rPr>
          <w:noProof/>
        </w:rPr>
        <w:fldChar w:fldCharType="separate"/>
      </w:r>
      <w:r>
        <w:rPr>
          <w:noProof/>
        </w:rPr>
        <w:t>213</w:t>
      </w:r>
      <w:r>
        <w:rPr>
          <w:noProof/>
        </w:rPr>
        <w:fldChar w:fldCharType="end"/>
      </w:r>
    </w:p>
    <w:p w14:paraId="244B6C5D" w14:textId="15A29A54" w:rsidR="008110D0" w:rsidRDefault="008110D0">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_Toc199336325 \h </w:instrText>
      </w:r>
      <w:r>
        <w:rPr>
          <w:noProof/>
        </w:rPr>
      </w:r>
      <w:r>
        <w:rPr>
          <w:noProof/>
        </w:rPr>
        <w:fldChar w:fldCharType="separate"/>
      </w:r>
      <w:r>
        <w:rPr>
          <w:noProof/>
        </w:rPr>
        <w:t>213</w:t>
      </w:r>
      <w:r>
        <w:rPr>
          <w:noProof/>
        </w:rPr>
        <w:fldChar w:fldCharType="end"/>
      </w:r>
    </w:p>
    <w:p w14:paraId="7C88E75A" w14:textId="704CFD84" w:rsidR="008110D0" w:rsidRDefault="008110D0">
      <w:pPr>
        <w:pStyle w:val="TOC4"/>
        <w:rPr>
          <w:rFonts w:asciiTheme="minorHAnsi" w:eastAsiaTheme="minorEastAsia" w:hAnsiTheme="minorHAnsi" w:cstheme="minorBidi"/>
          <w:noProof/>
          <w:sz w:val="22"/>
          <w:szCs w:val="22"/>
          <w:lang w:val="en-IN" w:eastAsia="en-IN"/>
        </w:rPr>
      </w:pPr>
      <w:r>
        <w:rPr>
          <w:noProof/>
        </w:rPr>
        <w:t>8.10</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_Toc199336326 \h </w:instrText>
      </w:r>
      <w:r>
        <w:rPr>
          <w:noProof/>
        </w:rPr>
      </w:r>
      <w:r>
        <w:rPr>
          <w:noProof/>
        </w:rPr>
        <w:fldChar w:fldCharType="separate"/>
      </w:r>
      <w:r>
        <w:rPr>
          <w:noProof/>
        </w:rPr>
        <w:t>213</w:t>
      </w:r>
      <w:r>
        <w:rPr>
          <w:noProof/>
        </w:rPr>
        <w:fldChar w:fldCharType="end"/>
      </w:r>
    </w:p>
    <w:p w14:paraId="2B20510C" w14:textId="6E32A91D" w:rsidR="008110D0" w:rsidRDefault="008110D0">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_Toc199336327 \h </w:instrText>
      </w:r>
      <w:r>
        <w:rPr>
          <w:noProof/>
        </w:rPr>
      </w:r>
      <w:r>
        <w:rPr>
          <w:noProof/>
        </w:rPr>
        <w:fldChar w:fldCharType="separate"/>
      </w:r>
      <w:r>
        <w:rPr>
          <w:noProof/>
        </w:rPr>
        <w:t>213</w:t>
      </w:r>
      <w:r>
        <w:rPr>
          <w:noProof/>
        </w:rPr>
        <w:fldChar w:fldCharType="end"/>
      </w:r>
    </w:p>
    <w:p w14:paraId="11D1FBD3" w14:textId="7348E5EF" w:rsidR="008110D0" w:rsidRDefault="008110D0">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_Toc199336328 \h </w:instrText>
      </w:r>
      <w:r>
        <w:rPr>
          <w:noProof/>
        </w:rPr>
      </w:r>
      <w:r>
        <w:rPr>
          <w:noProof/>
        </w:rPr>
        <w:fldChar w:fldCharType="separate"/>
      </w:r>
      <w:r>
        <w:rPr>
          <w:noProof/>
        </w:rPr>
        <w:t>213</w:t>
      </w:r>
      <w:r>
        <w:rPr>
          <w:noProof/>
        </w:rPr>
        <w:fldChar w:fldCharType="end"/>
      </w:r>
    </w:p>
    <w:p w14:paraId="3FB6858D" w14:textId="2F69DCB0" w:rsidR="008110D0" w:rsidRDefault="008110D0">
      <w:pPr>
        <w:pStyle w:val="TOC4"/>
        <w:rPr>
          <w:rFonts w:asciiTheme="minorHAnsi" w:eastAsiaTheme="minorEastAsia" w:hAnsiTheme="minorHAnsi" w:cstheme="minorBidi"/>
          <w:noProof/>
          <w:sz w:val="22"/>
          <w:szCs w:val="22"/>
          <w:lang w:val="en-IN" w:eastAsia="en-IN"/>
        </w:rPr>
      </w:pPr>
      <w:r>
        <w:rPr>
          <w:noProof/>
        </w:rPr>
        <w:t>8.10</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_Toc199336329 \h </w:instrText>
      </w:r>
      <w:r>
        <w:rPr>
          <w:noProof/>
        </w:rPr>
      </w:r>
      <w:r>
        <w:rPr>
          <w:noProof/>
        </w:rPr>
        <w:fldChar w:fldCharType="separate"/>
      </w:r>
      <w:r>
        <w:rPr>
          <w:noProof/>
        </w:rPr>
        <w:t>213</w:t>
      </w:r>
      <w:r>
        <w:rPr>
          <w:noProof/>
        </w:rPr>
        <w:fldChar w:fldCharType="end"/>
      </w:r>
    </w:p>
    <w:p w14:paraId="582E3907" w14:textId="3C3E5206" w:rsidR="008110D0" w:rsidRDefault="008110D0">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_Toc199336330 \h </w:instrText>
      </w:r>
      <w:r>
        <w:rPr>
          <w:noProof/>
        </w:rPr>
      </w:r>
      <w:r>
        <w:rPr>
          <w:noProof/>
        </w:rPr>
        <w:fldChar w:fldCharType="separate"/>
      </w:r>
      <w:r>
        <w:rPr>
          <w:noProof/>
        </w:rPr>
        <w:t>214</w:t>
      </w:r>
      <w:r>
        <w:rPr>
          <w:noProof/>
        </w:rPr>
        <w:fldChar w:fldCharType="end"/>
      </w:r>
    </w:p>
    <w:p w14:paraId="004EB456" w14:textId="2C503B47" w:rsidR="008110D0" w:rsidRDefault="008110D0">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_Toc199336331 \h </w:instrText>
      </w:r>
      <w:r>
        <w:rPr>
          <w:noProof/>
        </w:rPr>
      </w:r>
      <w:r>
        <w:rPr>
          <w:noProof/>
        </w:rPr>
        <w:fldChar w:fldCharType="separate"/>
      </w:r>
      <w:r>
        <w:rPr>
          <w:noProof/>
        </w:rPr>
        <w:t>214</w:t>
      </w:r>
      <w:r>
        <w:rPr>
          <w:noProof/>
        </w:rPr>
        <w:fldChar w:fldCharType="end"/>
      </w:r>
    </w:p>
    <w:p w14:paraId="66690535" w14:textId="04238270" w:rsidR="008110D0" w:rsidRDefault="008110D0">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_Toc199336332 \h </w:instrText>
      </w:r>
      <w:r>
        <w:rPr>
          <w:noProof/>
        </w:rPr>
      </w:r>
      <w:r>
        <w:rPr>
          <w:noProof/>
        </w:rPr>
        <w:fldChar w:fldCharType="separate"/>
      </w:r>
      <w:r>
        <w:rPr>
          <w:noProof/>
        </w:rPr>
        <w:t>214</w:t>
      </w:r>
      <w:r>
        <w:rPr>
          <w:noProof/>
        </w:rPr>
        <w:fldChar w:fldCharType="end"/>
      </w:r>
    </w:p>
    <w:p w14:paraId="65F9A469" w14:textId="1B490C91" w:rsidR="008110D0" w:rsidRDefault="008110D0">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_Toc199336333 \h </w:instrText>
      </w:r>
      <w:r>
        <w:rPr>
          <w:noProof/>
        </w:rPr>
      </w:r>
      <w:r>
        <w:rPr>
          <w:noProof/>
        </w:rPr>
        <w:fldChar w:fldCharType="separate"/>
      </w:r>
      <w:r>
        <w:rPr>
          <w:noProof/>
        </w:rPr>
        <w:t>214</w:t>
      </w:r>
      <w:r>
        <w:rPr>
          <w:noProof/>
        </w:rPr>
        <w:fldChar w:fldCharType="end"/>
      </w:r>
    </w:p>
    <w:p w14:paraId="3525366C" w14:textId="4154D50E" w:rsidR="008110D0" w:rsidRDefault="008110D0">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_Toc199336334 \h </w:instrText>
      </w:r>
      <w:r>
        <w:rPr>
          <w:noProof/>
        </w:rPr>
      </w:r>
      <w:r>
        <w:rPr>
          <w:noProof/>
        </w:rPr>
        <w:fldChar w:fldCharType="separate"/>
      </w:r>
      <w:r>
        <w:rPr>
          <w:noProof/>
        </w:rPr>
        <w:t>214</w:t>
      </w:r>
      <w:r>
        <w:rPr>
          <w:noProof/>
        </w:rPr>
        <w:fldChar w:fldCharType="end"/>
      </w:r>
    </w:p>
    <w:p w14:paraId="6FA5A4BF" w14:textId="79E9CCCC" w:rsidR="008110D0" w:rsidRDefault="008110D0">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_Toc199336335 \h </w:instrText>
      </w:r>
      <w:r>
        <w:rPr>
          <w:noProof/>
        </w:rPr>
      </w:r>
      <w:r>
        <w:rPr>
          <w:noProof/>
        </w:rPr>
        <w:fldChar w:fldCharType="separate"/>
      </w:r>
      <w:r>
        <w:rPr>
          <w:noProof/>
        </w:rPr>
        <w:t>214</w:t>
      </w:r>
      <w:r>
        <w:rPr>
          <w:noProof/>
        </w:rPr>
        <w:fldChar w:fldCharType="end"/>
      </w:r>
    </w:p>
    <w:p w14:paraId="40AE3995" w14:textId="6192FCE6" w:rsidR="008110D0" w:rsidRDefault="008110D0">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_Toc199336336 \h </w:instrText>
      </w:r>
      <w:r>
        <w:rPr>
          <w:noProof/>
        </w:rPr>
      </w:r>
      <w:r>
        <w:rPr>
          <w:noProof/>
        </w:rPr>
        <w:fldChar w:fldCharType="separate"/>
      </w:r>
      <w:r>
        <w:rPr>
          <w:noProof/>
        </w:rPr>
        <w:t>214</w:t>
      </w:r>
      <w:r>
        <w:rPr>
          <w:noProof/>
        </w:rPr>
        <w:fldChar w:fldCharType="end"/>
      </w:r>
    </w:p>
    <w:p w14:paraId="76E3EF41" w14:textId="3C664131" w:rsidR="008110D0" w:rsidRDefault="008110D0">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_Toc199336337 \h </w:instrText>
      </w:r>
      <w:r>
        <w:rPr>
          <w:noProof/>
        </w:rPr>
      </w:r>
      <w:r>
        <w:rPr>
          <w:noProof/>
        </w:rPr>
        <w:fldChar w:fldCharType="separate"/>
      </w:r>
      <w:r>
        <w:rPr>
          <w:noProof/>
        </w:rPr>
        <w:t>214</w:t>
      </w:r>
      <w:r>
        <w:rPr>
          <w:noProof/>
        </w:rPr>
        <w:fldChar w:fldCharType="end"/>
      </w:r>
    </w:p>
    <w:p w14:paraId="215E808F" w14:textId="52A62D98" w:rsidR="008110D0" w:rsidRDefault="008110D0">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_Toc199336338 \h </w:instrText>
      </w:r>
      <w:r>
        <w:rPr>
          <w:noProof/>
        </w:rPr>
      </w:r>
      <w:r>
        <w:rPr>
          <w:noProof/>
        </w:rPr>
        <w:fldChar w:fldCharType="separate"/>
      </w:r>
      <w:r>
        <w:rPr>
          <w:noProof/>
        </w:rPr>
        <w:t>214</w:t>
      </w:r>
      <w:r>
        <w:rPr>
          <w:noProof/>
        </w:rPr>
        <w:fldChar w:fldCharType="end"/>
      </w:r>
    </w:p>
    <w:p w14:paraId="4176AFD0" w14:textId="5B8E5E5F" w:rsidR="008110D0" w:rsidRDefault="008110D0">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_Toc199336339 \h </w:instrText>
      </w:r>
      <w:r>
        <w:rPr>
          <w:noProof/>
        </w:rPr>
      </w:r>
      <w:r>
        <w:rPr>
          <w:noProof/>
        </w:rPr>
        <w:fldChar w:fldCharType="separate"/>
      </w:r>
      <w:r>
        <w:rPr>
          <w:noProof/>
        </w:rPr>
        <w:t>215</w:t>
      </w:r>
      <w:r>
        <w:rPr>
          <w:noProof/>
        </w:rPr>
        <w:fldChar w:fldCharType="end"/>
      </w:r>
    </w:p>
    <w:p w14:paraId="01438B71" w14:textId="62975028" w:rsidR="008110D0" w:rsidRDefault="008110D0">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_Toc199336340 \h </w:instrText>
      </w:r>
      <w:r>
        <w:rPr>
          <w:noProof/>
        </w:rPr>
      </w:r>
      <w:r>
        <w:rPr>
          <w:noProof/>
        </w:rPr>
        <w:fldChar w:fldCharType="separate"/>
      </w:r>
      <w:r>
        <w:rPr>
          <w:noProof/>
        </w:rPr>
        <w:t>215</w:t>
      </w:r>
      <w:r>
        <w:rPr>
          <w:noProof/>
        </w:rPr>
        <w:fldChar w:fldCharType="end"/>
      </w:r>
    </w:p>
    <w:p w14:paraId="17492F77" w14:textId="7199EDFE" w:rsidR="008110D0" w:rsidRDefault="008110D0">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_Toc199336341 \h </w:instrText>
      </w:r>
      <w:r>
        <w:rPr>
          <w:noProof/>
        </w:rPr>
      </w:r>
      <w:r>
        <w:rPr>
          <w:noProof/>
        </w:rPr>
        <w:fldChar w:fldCharType="separate"/>
      </w:r>
      <w:r>
        <w:rPr>
          <w:noProof/>
        </w:rPr>
        <w:t>215</w:t>
      </w:r>
      <w:r>
        <w:rPr>
          <w:noProof/>
        </w:rPr>
        <w:fldChar w:fldCharType="end"/>
      </w:r>
    </w:p>
    <w:p w14:paraId="6DAEB1A9" w14:textId="47D4CC10" w:rsidR="008110D0" w:rsidRDefault="008110D0">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_Toc199336342 \h </w:instrText>
      </w:r>
      <w:r>
        <w:rPr>
          <w:noProof/>
        </w:rPr>
      </w:r>
      <w:r>
        <w:rPr>
          <w:noProof/>
        </w:rPr>
        <w:fldChar w:fldCharType="separate"/>
      </w:r>
      <w:r>
        <w:rPr>
          <w:noProof/>
        </w:rPr>
        <w:t>215</w:t>
      </w:r>
      <w:r>
        <w:rPr>
          <w:noProof/>
        </w:rPr>
        <w:fldChar w:fldCharType="end"/>
      </w:r>
    </w:p>
    <w:p w14:paraId="61E28608" w14:textId="79B8679D" w:rsidR="008110D0" w:rsidRDefault="008110D0">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_Toc199336343 \h </w:instrText>
      </w:r>
      <w:r>
        <w:rPr>
          <w:noProof/>
        </w:rPr>
      </w:r>
      <w:r>
        <w:rPr>
          <w:noProof/>
        </w:rPr>
        <w:fldChar w:fldCharType="separate"/>
      </w:r>
      <w:r>
        <w:rPr>
          <w:noProof/>
        </w:rPr>
        <w:t>215</w:t>
      </w:r>
      <w:r>
        <w:rPr>
          <w:noProof/>
        </w:rPr>
        <w:fldChar w:fldCharType="end"/>
      </w:r>
    </w:p>
    <w:p w14:paraId="4A3CDD36" w14:textId="4A1B72D8" w:rsidR="008110D0" w:rsidRDefault="008110D0">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_Toc199336344 \h </w:instrText>
      </w:r>
      <w:r>
        <w:rPr>
          <w:noProof/>
        </w:rPr>
      </w:r>
      <w:r>
        <w:rPr>
          <w:noProof/>
        </w:rPr>
        <w:fldChar w:fldCharType="separate"/>
      </w:r>
      <w:r>
        <w:rPr>
          <w:noProof/>
        </w:rPr>
        <w:t>215</w:t>
      </w:r>
      <w:r>
        <w:rPr>
          <w:noProof/>
        </w:rPr>
        <w:fldChar w:fldCharType="end"/>
      </w:r>
    </w:p>
    <w:p w14:paraId="1BFF4792" w14:textId="570B2606" w:rsidR="008110D0" w:rsidRDefault="008110D0">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_Toc199336345 \h </w:instrText>
      </w:r>
      <w:r>
        <w:rPr>
          <w:noProof/>
        </w:rPr>
      </w:r>
      <w:r>
        <w:rPr>
          <w:noProof/>
        </w:rPr>
        <w:fldChar w:fldCharType="separate"/>
      </w:r>
      <w:r>
        <w:rPr>
          <w:noProof/>
        </w:rPr>
        <w:t>216</w:t>
      </w:r>
      <w:r>
        <w:rPr>
          <w:noProof/>
        </w:rPr>
        <w:fldChar w:fldCharType="end"/>
      </w:r>
    </w:p>
    <w:p w14:paraId="2B69758C" w14:textId="7D349961" w:rsidR="008110D0" w:rsidRDefault="008110D0">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_Toc199336346 \h </w:instrText>
      </w:r>
      <w:r>
        <w:rPr>
          <w:noProof/>
        </w:rPr>
      </w:r>
      <w:r>
        <w:rPr>
          <w:noProof/>
        </w:rPr>
        <w:fldChar w:fldCharType="separate"/>
      </w:r>
      <w:r>
        <w:rPr>
          <w:noProof/>
        </w:rPr>
        <w:t>216</w:t>
      </w:r>
      <w:r>
        <w:rPr>
          <w:noProof/>
        </w:rPr>
        <w:fldChar w:fldCharType="end"/>
      </w:r>
    </w:p>
    <w:p w14:paraId="07CF369B" w14:textId="5E3C1B4C" w:rsidR="008110D0" w:rsidRDefault="008110D0">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_Toc199336347 \h </w:instrText>
      </w:r>
      <w:r>
        <w:rPr>
          <w:noProof/>
        </w:rPr>
      </w:r>
      <w:r>
        <w:rPr>
          <w:noProof/>
        </w:rPr>
        <w:fldChar w:fldCharType="separate"/>
      </w:r>
      <w:r>
        <w:rPr>
          <w:noProof/>
        </w:rPr>
        <w:t>216</w:t>
      </w:r>
      <w:r>
        <w:rPr>
          <w:noProof/>
        </w:rPr>
        <w:fldChar w:fldCharType="end"/>
      </w:r>
    </w:p>
    <w:p w14:paraId="336E9B5F" w14:textId="04054360" w:rsidR="008110D0" w:rsidRDefault="008110D0">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_Toc199336348 \h </w:instrText>
      </w:r>
      <w:r>
        <w:rPr>
          <w:noProof/>
        </w:rPr>
      </w:r>
      <w:r>
        <w:rPr>
          <w:noProof/>
        </w:rPr>
        <w:fldChar w:fldCharType="separate"/>
      </w:r>
      <w:r>
        <w:rPr>
          <w:noProof/>
        </w:rPr>
        <w:t>216</w:t>
      </w:r>
      <w:r>
        <w:rPr>
          <w:noProof/>
        </w:rPr>
        <w:fldChar w:fldCharType="end"/>
      </w:r>
    </w:p>
    <w:p w14:paraId="354B54CB" w14:textId="52DDCB6D" w:rsidR="008110D0" w:rsidRDefault="008110D0">
      <w:pPr>
        <w:pStyle w:val="TOC4"/>
        <w:rPr>
          <w:rFonts w:asciiTheme="minorHAnsi" w:eastAsiaTheme="minorEastAsia" w:hAnsiTheme="minorHAnsi" w:cstheme="minorBidi"/>
          <w:noProof/>
          <w:sz w:val="22"/>
          <w:szCs w:val="22"/>
          <w:lang w:val="en-IN" w:eastAsia="en-IN"/>
        </w:rPr>
      </w:pPr>
      <w:r>
        <w:rPr>
          <w:noProof/>
        </w:rPr>
        <w:t>8.11</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_Toc199336349 \h </w:instrText>
      </w:r>
      <w:r>
        <w:rPr>
          <w:noProof/>
        </w:rPr>
      </w:r>
      <w:r>
        <w:rPr>
          <w:noProof/>
        </w:rPr>
        <w:fldChar w:fldCharType="separate"/>
      </w:r>
      <w:r>
        <w:rPr>
          <w:noProof/>
        </w:rPr>
        <w:t>217</w:t>
      </w:r>
      <w:r>
        <w:rPr>
          <w:noProof/>
        </w:rPr>
        <w:fldChar w:fldCharType="end"/>
      </w:r>
    </w:p>
    <w:p w14:paraId="2600BBF3" w14:textId="0FD9FAAF" w:rsidR="008110D0" w:rsidRDefault="008110D0">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_Toc199336350 \h </w:instrText>
      </w:r>
      <w:r>
        <w:rPr>
          <w:noProof/>
        </w:rPr>
      </w:r>
      <w:r>
        <w:rPr>
          <w:noProof/>
        </w:rPr>
        <w:fldChar w:fldCharType="separate"/>
      </w:r>
      <w:r>
        <w:rPr>
          <w:noProof/>
        </w:rPr>
        <w:t>217</w:t>
      </w:r>
      <w:r>
        <w:rPr>
          <w:noProof/>
        </w:rPr>
        <w:fldChar w:fldCharType="end"/>
      </w:r>
    </w:p>
    <w:p w14:paraId="053728B5" w14:textId="6F1009EB" w:rsidR="008110D0" w:rsidRDefault="008110D0">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_Toc199336351 \h </w:instrText>
      </w:r>
      <w:r>
        <w:rPr>
          <w:noProof/>
        </w:rPr>
      </w:r>
      <w:r>
        <w:rPr>
          <w:noProof/>
        </w:rPr>
        <w:fldChar w:fldCharType="separate"/>
      </w:r>
      <w:r>
        <w:rPr>
          <w:noProof/>
        </w:rPr>
        <w:t>217</w:t>
      </w:r>
      <w:r>
        <w:rPr>
          <w:noProof/>
        </w:rPr>
        <w:fldChar w:fldCharType="end"/>
      </w:r>
    </w:p>
    <w:p w14:paraId="3021498C" w14:textId="2595BC3F" w:rsidR="008110D0" w:rsidRDefault="008110D0">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_Toc199336352 \h </w:instrText>
      </w:r>
      <w:r>
        <w:rPr>
          <w:noProof/>
        </w:rPr>
      </w:r>
      <w:r>
        <w:rPr>
          <w:noProof/>
        </w:rPr>
        <w:fldChar w:fldCharType="separate"/>
      </w:r>
      <w:r>
        <w:rPr>
          <w:noProof/>
        </w:rPr>
        <w:t>218</w:t>
      </w:r>
      <w:r>
        <w:rPr>
          <w:noProof/>
        </w:rPr>
        <w:fldChar w:fldCharType="end"/>
      </w:r>
    </w:p>
    <w:p w14:paraId="080F56A1" w14:textId="63F98F80" w:rsidR="008110D0" w:rsidRDefault="008110D0">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_Toc199336353 \h </w:instrText>
      </w:r>
      <w:r>
        <w:rPr>
          <w:noProof/>
        </w:rPr>
      </w:r>
      <w:r>
        <w:rPr>
          <w:noProof/>
        </w:rPr>
        <w:fldChar w:fldCharType="separate"/>
      </w:r>
      <w:r>
        <w:rPr>
          <w:noProof/>
        </w:rPr>
        <w:t>218</w:t>
      </w:r>
      <w:r>
        <w:rPr>
          <w:noProof/>
        </w:rPr>
        <w:fldChar w:fldCharType="end"/>
      </w:r>
    </w:p>
    <w:p w14:paraId="4F7B1F00" w14:textId="39AAAC0E" w:rsidR="008110D0" w:rsidRDefault="008110D0">
      <w:pPr>
        <w:pStyle w:val="TOC4"/>
        <w:rPr>
          <w:rFonts w:asciiTheme="minorHAnsi" w:eastAsiaTheme="minorEastAsia" w:hAnsiTheme="minorHAnsi" w:cstheme="minorBidi"/>
          <w:noProof/>
          <w:sz w:val="22"/>
          <w:szCs w:val="22"/>
          <w:lang w:val="en-IN" w:eastAsia="en-IN"/>
        </w:rPr>
      </w:pPr>
      <w:r>
        <w:rPr>
          <w:noProof/>
        </w:rPr>
        <w:t>8.11</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_Toc199336354 \h </w:instrText>
      </w:r>
      <w:r>
        <w:rPr>
          <w:noProof/>
        </w:rPr>
      </w:r>
      <w:r>
        <w:rPr>
          <w:noProof/>
        </w:rPr>
        <w:fldChar w:fldCharType="separate"/>
      </w:r>
      <w:r>
        <w:rPr>
          <w:noProof/>
        </w:rPr>
        <w:t>218</w:t>
      </w:r>
      <w:r>
        <w:rPr>
          <w:noProof/>
        </w:rPr>
        <w:fldChar w:fldCharType="end"/>
      </w:r>
    </w:p>
    <w:p w14:paraId="41612BE6" w14:textId="3485B8B9" w:rsidR="008110D0" w:rsidRDefault="008110D0">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_Toc199336355 \h </w:instrText>
      </w:r>
      <w:r>
        <w:rPr>
          <w:noProof/>
        </w:rPr>
      </w:r>
      <w:r>
        <w:rPr>
          <w:noProof/>
        </w:rPr>
        <w:fldChar w:fldCharType="separate"/>
      </w:r>
      <w:r>
        <w:rPr>
          <w:noProof/>
        </w:rPr>
        <w:t>218</w:t>
      </w:r>
      <w:r>
        <w:rPr>
          <w:noProof/>
        </w:rPr>
        <w:fldChar w:fldCharType="end"/>
      </w:r>
    </w:p>
    <w:p w14:paraId="47DDFBC8" w14:textId="5D4DDE11" w:rsidR="008110D0" w:rsidRDefault="008110D0">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_Toc199336356 \h </w:instrText>
      </w:r>
      <w:r>
        <w:rPr>
          <w:noProof/>
        </w:rPr>
      </w:r>
      <w:r>
        <w:rPr>
          <w:noProof/>
        </w:rPr>
        <w:fldChar w:fldCharType="separate"/>
      </w:r>
      <w:r>
        <w:rPr>
          <w:noProof/>
        </w:rPr>
        <w:t>218</w:t>
      </w:r>
      <w:r>
        <w:rPr>
          <w:noProof/>
        </w:rPr>
        <w:fldChar w:fldCharType="end"/>
      </w:r>
    </w:p>
    <w:p w14:paraId="2A1110B5" w14:textId="6EBA36E3" w:rsidR="008110D0" w:rsidRDefault="008110D0">
      <w:pPr>
        <w:pStyle w:val="TOC4"/>
        <w:rPr>
          <w:rFonts w:asciiTheme="minorHAnsi" w:eastAsiaTheme="minorEastAsia" w:hAnsiTheme="minorHAnsi" w:cstheme="minorBidi"/>
          <w:noProof/>
          <w:sz w:val="22"/>
          <w:szCs w:val="22"/>
          <w:lang w:val="en-IN" w:eastAsia="en-IN"/>
        </w:rPr>
      </w:pPr>
      <w:r>
        <w:rPr>
          <w:noProof/>
        </w:rPr>
        <w:t>8.11</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_Toc199336357 \h </w:instrText>
      </w:r>
      <w:r>
        <w:rPr>
          <w:noProof/>
        </w:rPr>
      </w:r>
      <w:r>
        <w:rPr>
          <w:noProof/>
        </w:rPr>
        <w:fldChar w:fldCharType="separate"/>
      </w:r>
      <w:r>
        <w:rPr>
          <w:noProof/>
        </w:rPr>
        <w:t>218</w:t>
      </w:r>
      <w:r>
        <w:rPr>
          <w:noProof/>
        </w:rPr>
        <w:fldChar w:fldCharType="end"/>
      </w:r>
    </w:p>
    <w:p w14:paraId="6BBABC8E" w14:textId="2F688955" w:rsidR="008110D0" w:rsidRDefault="008110D0">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_Toc199336358 \h </w:instrText>
      </w:r>
      <w:r>
        <w:rPr>
          <w:noProof/>
        </w:rPr>
      </w:r>
      <w:r>
        <w:rPr>
          <w:noProof/>
        </w:rPr>
        <w:fldChar w:fldCharType="separate"/>
      </w:r>
      <w:r>
        <w:rPr>
          <w:noProof/>
        </w:rPr>
        <w:t>219</w:t>
      </w:r>
      <w:r>
        <w:rPr>
          <w:noProof/>
        </w:rPr>
        <w:fldChar w:fldCharType="end"/>
      </w:r>
    </w:p>
    <w:p w14:paraId="75E07464" w14:textId="475ABD60" w:rsidR="008110D0" w:rsidRDefault="008110D0">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_Toc199336359 \h </w:instrText>
      </w:r>
      <w:r>
        <w:rPr>
          <w:noProof/>
        </w:rPr>
      </w:r>
      <w:r>
        <w:rPr>
          <w:noProof/>
        </w:rPr>
        <w:fldChar w:fldCharType="separate"/>
      </w:r>
      <w:r>
        <w:rPr>
          <w:noProof/>
        </w:rPr>
        <w:t>219</w:t>
      </w:r>
      <w:r>
        <w:rPr>
          <w:noProof/>
        </w:rPr>
        <w:fldChar w:fldCharType="end"/>
      </w:r>
    </w:p>
    <w:p w14:paraId="3EDE143E" w14:textId="2EB5B0E6" w:rsidR="008110D0" w:rsidRDefault="008110D0">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_Toc199336360 \h </w:instrText>
      </w:r>
      <w:r>
        <w:rPr>
          <w:noProof/>
        </w:rPr>
      </w:r>
      <w:r>
        <w:rPr>
          <w:noProof/>
        </w:rPr>
        <w:fldChar w:fldCharType="separate"/>
      </w:r>
      <w:r>
        <w:rPr>
          <w:noProof/>
        </w:rPr>
        <w:t>219</w:t>
      </w:r>
      <w:r>
        <w:rPr>
          <w:noProof/>
        </w:rPr>
        <w:fldChar w:fldCharType="end"/>
      </w:r>
    </w:p>
    <w:p w14:paraId="68BB685C" w14:textId="25B4DDBA" w:rsidR="008110D0" w:rsidRDefault="008110D0">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_Toc199336361 \h </w:instrText>
      </w:r>
      <w:r>
        <w:rPr>
          <w:noProof/>
        </w:rPr>
      </w:r>
      <w:r>
        <w:rPr>
          <w:noProof/>
        </w:rPr>
        <w:fldChar w:fldCharType="separate"/>
      </w:r>
      <w:r>
        <w:rPr>
          <w:noProof/>
        </w:rPr>
        <w:t>219</w:t>
      </w:r>
      <w:r>
        <w:rPr>
          <w:noProof/>
        </w:rPr>
        <w:fldChar w:fldCharType="end"/>
      </w:r>
    </w:p>
    <w:p w14:paraId="789F8974" w14:textId="0DE616FE" w:rsidR="008110D0" w:rsidRDefault="008110D0">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_Toc199336362 \h </w:instrText>
      </w:r>
      <w:r>
        <w:rPr>
          <w:noProof/>
        </w:rPr>
      </w:r>
      <w:r>
        <w:rPr>
          <w:noProof/>
        </w:rPr>
        <w:fldChar w:fldCharType="separate"/>
      </w:r>
      <w:r>
        <w:rPr>
          <w:noProof/>
        </w:rPr>
        <w:t>219</w:t>
      </w:r>
      <w:r>
        <w:rPr>
          <w:noProof/>
        </w:rPr>
        <w:fldChar w:fldCharType="end"/>
      </w:r>
    </w:p>
    <w:p w14:paraId="1B6926E5" w14:textId="57371304" w:rsidR="008110D0" w:rsidRDefault="008110D0">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_Toc199336363 \h </w:instrText>
      </w:r>
      <w:r>
        <w:rPr>
          <w:noProof/>
        </w:rPr>
      </w:r>
      <w:r>
        <w:rPr>
          <w:noProof/>
        </w:rPr>
        <w:fldChar w:fldCharType="separate"/>
      </w:r>
      <w:r>
        <w:rPr>
          <w:noProof/>
        </w:rPr>
        <w:t>219</w:t>
      </w:r>
      <w:r>
        <w:rPr>
          <w:noProof/>
        </w:rPr>
        <w:fldChar w:fldCharType="end"/>
      </w:r>
    </w:p>
    <w:p w14:paraId="2C05ED7E" w14:textId="3022F3AB" w:rsidR="008110D0" w:rsidRDefault="008110D0">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_Toc199336364 \h </w:instrText>
      </w:r>
      <w:r>
        <w:rPr>
          <w:noProof/>
        </w:rPr>
      </w:r>
      <w:r>
        <w:rPr>
          <w:noProof/>
        </w:rPr>
        <w:fldChar w:fldCharType="separate"/>
      </w:r>
      <w:r>
        <w:rPr>
          <w:noProof/>
        </w:rPr>
        <w:t>219</w:t>
      </w:r>
      <w:r>
        <w:rPr>
          <w:noProof/>
        </w:rPr>
        <w:fldChar w:fldCharType="end"/>
      </w:r>
    </w:p>
    <w:p w14:paraId="7A74CD7E" w14:textId="28443D81" w:rsidR="008110D0" w:rsidRDefault="008110D0">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_Toc199336365 \h </w:instrText>
      </w:r>
      <w:r>
        <w:rPr>
          <w:noProof/>
        </w:rPr>
      </w:r>
      <w:r>
        <w:rPr>
          <w:noProof/>
        </w:rPr>
        <w:fldChar w:fldCharType="separate"/>
      </w:r>
      <w:r>
        <w:rPr>
          <w:noProof/>
        </w:rPr>
        <w:t>219</w:t>
      </w:r>
      <w:r>
        <w:rPr>
          <w:noProof/>
        </w:rPr>
        <w:fldChar w:fldCharType="end"/>
      </w:r>
    </w:p>
    <w:p w14:paraId="6DFC48FE" w14:textId="42A7CF92" w:rsidR="008110D0" w:rsidRDefault="008110D0">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_Toc199336366 \h </w:instrText>
      </w:r>
      <w:r>
        <w:rPr>
          <w:noProof/>
        </w:rPr>
      </w:r>
      <w:r>
        <w:rPr>
          <w:noProof/>
        </w:rPr>
        <w:fldChar w:fldCharType="separate"/>
      </w:r>
      <w:r>
        <w:rPr>
          <w:noProof/>
        </w:rPr>
        <w:t>219</w:t>
      </w:r>
      <w:r>
        <w:rPr>
          <w:noProof/>
        </w:rPr>
        <w:fldChar w:fldCharType="end"/>
      </w:r>
    </w:p>
    <w:p w14:paraId="0289199C" w14:textId="1CE96E5E" w:rsidR="008110D0" w:rsidRDefault="008110D0">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_Toc199336367 \h </w:instrText>
      </w:r>
      <w:r>
        <w:rPr>
          <w:noProof/>
        </w:rPr>
      </w:r>
      <w:r>
        <w:rPr>
          <w:noProof/>
        </w:rPr>
        <w:fldChar w:fldCharType="separate"/>
      </w:r>
      <w:r>
        <w:rPr>
          <w:noProof/>
        </w:rPr>
        <w:t>220</w:t>
      </w:r>
      <w:r>
        <w:rPr>
          <w:noProof/>
        </w:rPr>
        <w:fldChar w:fldCharType="end"/>
      </w:r>
    </w:p>
    <w:p w14:paraId="60A82759" w14:textId="3CD6FE98" w:rsidR="008110D0" w:rsidRDefault="008110D0">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_Toc199336368 \h </w:instrText>
      </w:r>
      <w:r>
        <w:rPr>
          <w:noProof/>
        </w:rPr>
      </w:r>
      <w:r>
        <w:rPr>
          <w:noProof/>
        </w:rPr>
        <w:fldChar w:fldCharType="separate"/>
      </w:r>
      <w:r>
        <w:rPr>
          <w:noProof/>
        </w:rPr>
        <w:t>220</w:t>
      </w:r>
      <w:r>
        <w:rPr>
          <w:noProof/>
        </w:rPr>
        <w:fldChar w:fldCharType="end"/>
      </w:r>
    </w:p>
    <w:p w14:paraId="2DFA6B96" w14:textId="1A273F11" w:rsidR="008110D0" w:rsidRDefault="008110D0">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_Toc199336369 \h </w:instrText>
      </w:r>
      <w:r>
        <w:rPr>
          <w:noProof/>
        </w:rPr>
      </w:r>
      <w:r>
        <w:rPr>
          <w:noProof/>
        </w:rPr>
        <w:fldChar w:fldCharType="separate"/>
      </w:r>
      <w:r>
        <w:rPr>
          <w:noProof/>
        </w:rPr>
        <w:t>220</w:t>
      </w:r>
      <w:r>
        <w:rPr>
          <w:noProof/>
        </w:rPr>
        <w:fldChar w:fldCharType="end"/>
      </w:r>
    </w:p>
    <w:p w14:paraId="7AFE1355" w14:textId="0A4C4E39" w:rsidR="008110D0" w:rsidRDefault="008110D0">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_Toc199336370 \h </w:instrText>
      </w:r>
      <w:r>
        <w:rPr>
          <w:noProof/>
        </w:rPr>
      </w:r>
      <w:r>
        <w:rPr>
          <w:noProof/>
        </w:rPr>
        <w:fldChar w:fldCharType="separate"/>
      </w:r>
      <w:r>
        <w:rPr>
          <w:noProof/>
        </w:rPr>
        <w:t>221</w:t>
      </w:r>
      <w:r>
        <w:rPr>
          <w:noProof/>
        </w:rPr>
        <w:fldChar w:fldCharType="end"/>
      </w:r>
    </w:p>
    <w:p w14:paraId="0038ACC7" w14:textId="288D58B6" w:rsidR="008110D0" w:rsidRDefault="008110D0">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_Toc199336371 \h </w:instrText>
      </w:r>
      <w:r>
        <w:rPr>
          <w:noProof/>
        </w:rPr>
      </w:r>
      <w:r>
        <w:rPr>
          <w:noProof/>
        </w:rPr>
        <w:fldChar w:fldCharType="separate"/>
      </w:r>
      <w:r>
        <w:rPr>
          <w:noProof/>
        </w:rPr>
        <w:t>221</w:t>
      </w:r>
      <w:r>
        <w:rPr>
          <w:noProof/>
        </w:rPr>
        <w:fldChar w:fldCharType="end"/>
      </w:r>
    </w:p>
    <w:p w14:paraId="1948FC60" w14:textId="095087CB" w:rsidR="008110D0" w:rsidRDefault="008110D0">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_Toc199336372 \h </w:instrText>
      </w:r>
      <w:r>
        <w:rPr>
          <w:noProof/>
        </w:rPr>
      </w:r>
      <w:r>
        <w:rPr>
          <w:noProof/>
        </w:rPr>
        <w:fldChar w:fldCharType="separate"/>
      </w:r>
      <w:r>
        <w:rPr>
          <w:noProof/>
        </w:rPr>
        <w:t>221</w:t>
      </w:r>
      <w:r>
        <w:rPr>
          <w:noProof/>
        </w:rPr>
        <w:fldChar w:fldCharType="end"/>
      </w:r>
    </w:p>
    <w:p w14:paraId="2006BD8E" w14:textId="0D927877" w:rsidR="008110D0" w:rsidRDefault="008110D0">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_Toc199336373 \h </w:instrText>
      </w:r>
      <w:r>
        <w:rPr>
          <w:noProof/>
        </w:rPr>
      </w:r>
      <w:r>
        <w:rPr>
          <w:noProof/>
        </w:rPr>
        <w:fldChar w:fldCharType="separate"/>
      </w:r>
      <w:r>
        <w:rPr>
          <w:noProof/>
        </w:rPr>
        <w:t>221</w:t>
      </w:r>
      <w:r>
        <w:rPr>
          <w:noProof/>
        </w:rPr>
        <w:fldChar w:fldCharType="end"/>
      </w:r>
    </w:p>
    <w:p w14:paraId="3DA2A7CA" w14:textId="164F3599" w:rsidR="008110D0" w:rsidRDefault="008110D0">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_Toc199336374 \h </w:instrText>
      </w:r>
      <w:r>
        <w:rPr>
          <w:noProof/>
        </w:rPr>
      </w:r>
      <w:r>
        <w:rPr>
          <w:noProof/>
        </w:rPr>
        <w:fldChar w:fldCharType="separate"/>
      </w:r>
      <w:r>
        <w:rPr>
          <w:noProof/>
        </w:rPr>
        <w:t>221</w:t>
      </w:r>
      <w:r>
        <w:rPr>
          <w:noProof/>
        </w:rPr>
        <w:fldChar w:fldCharType="end"/>
      </w:r>
    </w:p>
    <w:p w14:paraId="240BCD12" w14:textId="1CAA88D0" w:rsidR="008110D0" w:rsidRDefault="008110D0">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_Toc199336375 \h </w:instrText>
      </w:r>
      <w:r>
        <w:rPr>
          <w:noProof/>
        </w:rPr>
      </w:r>
      <w:r>
        <w:rPr>
          <w:noProof/>
        </w:rPr>
        <w:fldChar w:fldCharType="separate"/>
      </w:r>
      <w:r>
        <w:rPr>
          <w:noProof/>
        </w:rPr>
        <w:t>222</w:t>
      </w:r>
      <w:r>
        <w:rPr>
          <w:noProof/>
        </w:rPr>
        <w:fldChar w:fldCharType="end"/>
      </w:r>
    </w:p>
    <w:p w14:paraId="73C6F976" w14:textId="53E80F55" w:rsidR="008110D0" w:rsidRDefault="008110D0">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_Toc199336376 \h </w:instrText>
      </w:r>
      <w:r>
        <w:rPr>
          <w:noProof/>
        </w:rPr>
      </w:r>
      <w:r>
        <w:rPr>
          <w:noProof/>
        </w:rPr>
        <w:fldChar w:fldCharType="separate"/>
      </w:r>
      <w:r>
        <w:rPr>
          <w:noProof/>
        </w:rPr>
        <w:t>222</w:t>
      </w:r>
      <w:r>
        <w:rPr>
          <w:noProof/>
        </w:rPr>
        <w:fldChar w:fldCharType="end"/>
      </w:r>
    </w:p>
    <w:p w14:paraId="335D2079" w14:textId="0D89715A" w:rsidR="008110D0" w:rsidRDefault="008110D0">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_Toc199336377 \h </w:instrText>
      </w:r>
      <w:r>
        <w:rPr>
          <w:noProof/>
        </w:rPr>
      </w:r>
      <w:r>
        <w:rPr>
          <w:noProof/>
        </w:rPr>
        <w:fldChar w:fldCharType="separate"/>
      </w:r>
      <w:r>
        <w:rPr>
          <w:noProof/>
        </w:rPr>
        <w:t>222</w:t>
      </w:r>
      <w:r>
        <w:rPr>
          <w:noProof/>
        </w:rPr>
        <w:fldChar w:fldCharType="end"/>
      </w:r>
    </w:p>
    <w:p w14:paraId="16B39E7F" w14:textId="3D574276" w:rsidR="008110D0" w:rsidRDefault="008110D0">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_Toc199336378 \h </w:instrText>
      </w:r>
      <w:r>
        <w:rPr>
          <w:noProof/>
        </w:rPr>
      </w:r>
      <w:r>
        <w:rPr>
          <w:noProof/>
        </w:rPr>
        <w:fldChar w:fldCharType="separate"/>
      </w:r>
      <w:r>
        <w:rPr>
          <w:noProof/>
        </w:rPr>
        <w:t>222</w:t>
      </w:r>
      <w:r>
        <w:rPr>
          <w:noProof/>
        </w:rPr>
        <w:fldChar w:fldCharType="end"/>
      </w:r>
    </w:p>
    <w:p w14:paraId="03D42E21" w14:textId="2D75CA88" w:rsidR="008110D0" w:rsidRDefault="008110D0">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_Toc199336379 \h </w:instrText>
      </w:r>
      <w:r>
        <w:rPr>
          <w:noProof/>
        </w:rPr>
      </w:r>
      <w:r>
        <w:rPr>
          <w:noProof/>
        </w:rPr>
        <w:fldChar w:fldCharType="separate"/>
      </w:r>
      <w:r>
        <w:rPr>
          <w:noProof/>
        </w:rPr>
        <w:t>222</w:t>
      </w:r>
      <w:r>
        <w:rPr>
          <w:noProof/>
        </w:rPr>
        <w:fldChar w:fldCharType="end"/>
      </w:r>
    </w:p>
    <w:p w14:paraId="7DFA601B" w14:textId="55102003" w:rsidR="008110D0" w:rsidRDefault="008110D0">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_Toc199336380 \h </w:instrText>
      </w:r>
      <w:r>
        <w:rPr>
          <w:noProof/>
        </w:rPr>
      </w:r>
      <w:r>
        <w:rPr>
          <w:noProof/>
        </w:rPr>
        <w:fldChar w:fldCharType="separate"/>
      </w:r>
      <w:r>
        <w:rPr>
          <w:noProof/>
        </w:rPr>
        <w:t>222</w:t>
      </w:r>
      <w:r>
        <w:rPr>
          <w:noProof/>
        </w:rPr>
        <w:fldChar w:fldCharType="end"/>
      </w:r>
    </w:p>
    <w:p w14:paraId="0945EDE3" w14:textId="220C4D26"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_Toc199336381 \h </w:instrText>
      </w:r>
      <w:r>
        <w:rPr>
          <w:noProof/>
        </w:rPr>
      </w:r>
      <w:r>
        <w:rPr>
          <w:noProof/>
        </w:rPr>
        <w:fldChar w:fldCharType="separate"/>
      </w:r>
      <w:r>
        <w:rPr>
          <w:noProof/>
        </w:rPr>
        <w:t>223</w:t>
      </w:r>
      <w:r>
        <w:rPr>
          <w:noProof/>
        </w:rPr>
        <w:fldChar w:fldCharType="end"/>
      </w:r>
    </w:p>
    <w:p w14:paraId="5AC3DD87" w14:textId="1F112B19"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_Toc199336382 \h </w:instrText>
      </w:r>
      <w:r>
        <w:rPr>
          <w:noProof/>
        </w:rPr>
      </w:r>
      <w:r>
        <w:rPr>
          <w:noProof/>
        </w:rPr>
        <w:fldChar w:fldCharType="separate"/>
      </w:r>
      <w:r>
        <w:rPr>
          <w:noProof/>
        </w:rPr>
        <w:t>224</w:t>
      </w:r>
      <w:r>
        <w:rPr>
          <w:noProof/>
        </w:rPr>
        <w:fldChar w:fldCharType="end"/>
      </w:r>
    </w:p>
    <w:p w14:paraId="2716697F" w14:textId="4E1A647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_Toc199336383 \h </w:instrText>
      </w:r>
      <w:r>
        <w:rPr>
          <w:noProof/>
        </w:rPr>
      </w:r>
      <w:r>
        <w:rPr>
          <w:noProof/>
        </w:rPr>
        <w:fldChar w:fldCharType="separate"/>
      </w:r>
      <w:r>
        <w:rPr>
          <w:noProof/>
        </w:rPr>
        <w:t>226</w:t>
      </w:r>
      <w:r>
        <w:rPr>
          <w:noProof/>
        </w:rPr>
        <w:fldChar w:fldCharType="end"/>
      </w:r>
    </w:p>
    <w:p w14:paraId="21DA04BB" w14:textId="68CD4B3F" w:rsidR="008110D0" w:rsidRDefault="008110D0">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_Toc199336384 \h </w:instrText>
      </w:r>
      <w:r>
        <w:rPr>
          <w:noProof/>
        </w:rPr>
      </w:r>
      <w:r>
        <w:rPr>
          <w:noProof/>
        </w:rPr>
        <w:fldChar w:fldCharType="separate"/>
      </w:r>
      <w:r>
        <w:rPr>
          <w:noProof/>
        </w:rPr>
        <w:t>226</w:t>
      </w:r>
      <w:r>
        <w:rPr>
          <w:noProof/>
        </w:rPr>
        <w:fldChar w:fldCharType="end"/>
      </w:r>
    </w:p>
    <w:p w14:paraId="43F43A5F" w14:textId="70AF55AA" w:rsidR="008110D0" w:rsidRDefault="008110D0">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_Toc199336385 \h </w:instrText>
      </w:r>
      <w:r>
        <w:rPr>
          <w:noProof/>
        </w:rPr>
      </w:r>
      <w:r>
        <w:rPr>
          <w:noProof/>
        </w:rPr>
        <w:fldChar w:fldCharType="separate"/>
      </w:r>
      <w:r>
        <w:rPr>
          <w:noProof/>
        </w:rPr>
        <w:t>227</w:t>
      </w:r>
      <w:r>
        <w:rPr>
          <w:noProof/>
        </w:rPr>
        <w:fldChar w:fldCharType="end"/>
      </w:r>
    </w:p>
    <w:p w14:paraId="0B703072" w14:textId="010553BA" w:rsidR="008110D0" w:rsidRDefault="008110D0">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_Toc199336386 \h </w:instrText>
      </w:r>
      <w:r>
        <w:rPr>
          <w:noProof/>
        </w:rPr>
      </w:r>
      <w:r>
        <w:rPr>
          <w:noProof/>
        </w:rPr>
        <w:fldChar w:fldCharType="separate"/>
      </w:r>
      <w:r>
        <w:rPr>
          <w:noProof/>
        </w:rPr>
        <w:t>227</w:t>
      </w:r>
      <w:r>
        <w:rPr>
          <w:noProof/>
        </w:rPr>
        <w:fldChar w:fldCharType="end"/>
      </w:r>
    </w:p>
    <w:p w14:paraId="69FF4866" w14:textId="7930E738" w:rsidR="008110D0" w:rsidRDefault="008110D0">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_Toc199336387 \h </w:instrText>
      </w:r>
      <w:r>
        <w:rPr>
          <w:noProof/>
        </w:rPr>
      </w:r>
      <w:r>
        <w:rPr>
          <w:noProof/>
        </w:rPr>
        <w:fldChar w:fldCharType="separate"/>
      </w:r>
      <w:r>
        <w:rPr>
          <w:noProof/>
        </w:rPr>
        <w:t>227</w:t>
      </w:r>
      <w:r>
        <w:rPr>
          <w:noProof/>
        </w:rPr>
        <w:fldChar w:fldCharType="end"/>
      </w:r>
    </w:p>
    <w:p w14:paraId="018959BC" w14:textId="798A4BA9" w:rsidR="008110D0" w:rsidRDefault="008110D0">
      <w:pPr>
        <w:pStyle w:val="TOC4"/>
        <w:rPr>
          <w:rFonts w:asciiTheme="minorHAnsi" w:eastAsiaTheme="minorEastAsia" w:hAnsiTheme="minorHAnsi" w:cstheme="minorBidi"/>
          <w:noProof/>
          <w:sz w:val="22"/>
          <w:szCs w:val="22"/>
          <w:lang w:val="en-IN" w:eastAsia="en-IN"/>
        </w:rPr>
      </w:pPr>
      <w:r>
        <w:rPr>
          <w:noProof/>
        </w:rPr>
        <w:t>8.12</w:t>
      </w:r>
      <w:r w:rsidRPr="001815B3">
        <w:rPr>
          <w:noProof/>
          <w:lang w:val="en-US"/>
        </w:rPr>
        <w:t>.5.2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_Toc199336388 \h </w:instrText>
      </w:r>
      <w:r>
        <w:rPr>
          <w:noProof/>
        </w:rPr>
      </w:r>
      <w:r>
        <w:rPr>
          <w:noProof/>
        </w:rPr>
        <w:fldChar w:fldCharType="separate"/>
      </w:r>
      <w:r>
        <w:rPr>
          <w:noProof/>
        </w:rPr>
        <w:t>227</w:t>
      </w:r>
      <w:r>
        <w:rPr>
          <w:noProof/>
        </w:rPr>
        <w:fldChar w:fldCharType="end"/>
      </w:r>
    </w:p>
    <w:p w14:paraId="0D442B43" w14:textId="7121ACD4" w:rsidR="008110D0" w:rsidRDefault="008110D0">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_Toc199336389 \h </w:instrText>
      </w:r>
      <w:r>
        <w:rPr>
          <w:noProof/>
        </w:rPr>
      </w:r>
      <w:r>
        <w:rPr>
          <w:noProof/>
        </w:rPr>
        <w:fldChar w:fldCharType="separate"/>
      </w:r>
      <w:r>
        <w:rPr>
          <w:noProof/>
        </w:rPr>
        <w:t>227</w:t>
      </w:r>
      <w:r>
        <w:rPr>
          <w:noProof/>
        </w:rPr>
        <w:fldChar w:fldCharType="end"/>
      </w:r>
    </w:p>
    <w:p w14:paraId="0B3C5208" w14:textId="724A6982" w:rsidR="008110D0" w:rsidRDefault="008110D0">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_Toc199336390 \h </w:instrText>
      </w:r>
      <w:r>
        <w:rPr>
          <w:noProof/>
        </w:rPr>
      </w:r>
      <w:r>
        <w:rPr>
          <w:noProof/>
        </w:rPr>
        <w:fldChar w:fldCharType="separate"/>
      </w:r>
      <w:r>
        <w:rPr>
          <w:noProof/>
        </w:rPr>
        <w:t>228</w:t>
      </w:r>
      <w:r>
        <w:rPr>
          <w:noProof/>
        </w:rPr>
        <w:fldChar w:fldCharType="end"/>
      </w:r>
    </w:p>
    <w:p w14:paraId="2423ADB9" w14:textId="03FA0B26" w:rsidR="008110D0" w:rsidRDefault="008110D0">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1815B3">
        <w:rPr>
          <w:noProof/>
          <w:lang w:val="en-US"/>
        </w:rPr>
        <w:t>atch</w:t>
      </w:r>
      <w:r>
        <w:rPr>
          <w:noProof/>
        </w:rPr>
        <w:tab/>
      </w:r>
      <w:r>
        <w:rPr>
          <w:noProof/>
        </w:rPr>
        <w:fldChar w:fldCharType="begin"/>
      </w:r>
      <w:r>
        <w:rPr>
          <w:noProof/>
        </w:rPr>
        <w:instrText xml:space="preserve"> PAGEREF _Toc199336391 \h </w:instrText>
      </w:r>
      <w:r>
        <w:rPr>
          <w:noProof/>
        </w:rPr>
      </w:r>
      <w:r>
        <w:rPr>
          <w:noProof/>
        </w:rPr>
        <w:fldChar w:fldCharType="separate"/>
      </w:r>
      <w:r>
        <w:rPr>
          <w:noProof/>
        </w:rPr>
        <w:t>229</w:t>
      </w:r>
      <w:r>
        <w:rPr>
          <w:noProof/>
        </w:rPr>
        <w:fldChar w:fldCharType="end"/>
      </w:r>
    </w:p>
    <w:p w14:paraId="07CC65DE" w14:textId="713CCE86" w:rsidR="008110D0" w:rsidRDefault="008110D0">
      <w:pPr>
        <w:pStyle w:val="TOC4"/>
        <w:rPr>
          <w:rFonts w:asciiTheme="minorHAnsi" w:eastAsiaTheme="minorEastAsia" w:hAnsiTheme="minorHAnsi" w:cstheme="minorBidi"/>
          <w:noProof/>
          <w:sz w:val="22"/>
          <w:szCs w:val="22"/>
          <w:lang w:val="en-IN" w:eastAsia="en-IN"/>
        </w:rPr>
      </w:pPr>
      <w:r>
        <w:rPr>
          <w:noProof/>
        </w:rPr>
        <w:t>8.12</w:t>
      </w:r>
      <w:r w:rsidRPr="001815B3">
        <w:rPr>
          <w:noProof/>
          <w:lang w:val="en-US"/>
        </w:rPr>
        <w:t>.5.3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_Toc199336392 \h </w:instrText>
      </w:r>
      <w:r>
        <w:rPr>
          <w:noProof/>
        </w:rPr>
      </w:r>
      <w:r>
        <w:rPr>
          <w:noProof/>
        </w:rPr>
        <w:fldChar w:fldCharType="separate"/>
      </w:r>
      <w:r>
        <w:rPr>
          <w:noProof/>
        </w:rPr>
        <w:t>229</w:t>
      </w:r>
      <w:r>
        <w:rPr>
          <w:noProof/>
        </w:rPr>
        <w:fldChar w:fldCharType="end"/>
      </w:r>
    </w:p>
    <w:p w14:paraId="476CB4B3" w14:textId="62204EE3" w:rsidR="008110D0" w:rsidRDefault="008110D0">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_Toc199336393 \h </w:instrText>
      </w:r>
      <w:r>
        <w:rPr>
          <w:noProof/>
        </w:rPr>
      </w:r>
      <w:r>
        <w:rPr>
          <w:noProof/>
        </w:rPr>
        <w:fldChar w:fldCharType="separate"/>
      </w:r>
      <w:r>
        <w:rPr>
          <w:noProof/>
        </w:rPr>
        <w:t>229</w:t>
      </w:r>
      <w:r>
        <w:rPr>
          <w:noProof/>
        </w:rPr>
        <w:fldChar w:fldCharType="end"/>
      </w:r>
    </w:p>
    <w:p w14:paraId="305D1E51" w14:textId="1D2CDDF8" w:rsidR="008110D0" w:rsidRDefault="008110D0">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_Toc199336394 \h </w:instrText>
      </w:r>
      <w:r>
        <w:rPr>
          <w:noProof/>
        </w:rPr>
      </w:r>
      <w:r>
        <w:rPr>
          <w:noProof/>
        </w:rPr>
        <w:fldChar w:fldCharType="separate"/>
      </w:r>
      <w:r>
        <w:rPr>
          <w:noProof/>
        </w:rPr>
        <w:t>229</w:t>
      </w:r>
      <w:r>
        <w:rPr>
          <w:noProof/>
        </w:rPr>
        <w:fldChar w:fldCharType="end"/>
      </w:r>
    </w:p>
    <w:p w14:paraId="7F60DF24" w14:textId="26DC0BB0" w:rsidR="008110D0" w:rsidRDefault="008110D0">
      <w:pPr>
        <w:pStyle w:val="TOC4"/>
        <w:rPr>
          <w:rFonts w:asciiTheme="minorHAnsi" w:eastAsiaTheme="minorEastAsia" w:hAnsiTheme="minorHAnsi" w:cstheme="minorBidi"/>
          <w:noProof/>
          <w:sz w:val="22"/>
          <w:szCs w:val="22"/>
          <w:lang w:val="en-IN" w:eastAsia="en-IN"/>
        </w:rPr>
      </w:pPr>
      <w:r>
        <w:rPr>
          <w:noProof/>
        </w:rPr>
        <w:t>8.12</w:t>
      </w:r>
      <w:r w:rsidRPr="001815B3">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_Toc199336395 \h </w:instrText>
      </w:r>
      <w:r>
        <w:rPr>
          <w:noProof/>
        </w:rPr>
      </w:r>
      <w:r>
        <w:rPr>
          <w:noProof/>
        </w:rPr>
        <w:fldChar w:fldCharType="separate"/>
      </w:r>
      <w:r>
        <w:rPr>
          <w:noProof/>
        </w:rPr>
        <w:t>229</w:t>
      </w:r>
      <w:r>
        <w:rPr>
          <w:noProof/>
        </w:rPr>
        <w:fldChar w:fldCharType="end"/>
      </w:r>
    </w:p>
    <w:p w14:paraId="425D607D" w14:textId="0B877BEC" w:rsidR="008110D0" w:rsidRDefault="008110D0">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_Toc199336396 \h </w:instrText>
      </w:r>
      <w:r>
        <w:rPr>
          <w:noProof/>
        </w:rPr>
      </w:r>
      <w:r>
        <w:rPr>
          <w:noProof/>
        </w:rPr>
        <w:fldChar w:fldCharType="separate"/>
      </w:r>
      <w:r>
        <w:rPr>
          <w:noProof/>
        </w:rPr>
        <w:t>229</w:t>
      </w:r>
      <w:r>
        <w:rPr>
          <w:noProof/>
        </w:rPr>
        <w:fldChar w:fldCharType="end"/>
      </w:r>
    </w:p>
    <w:p w14:paraId="134B715B" w14:textId="63A8F12E" w:rsidR="008110D0" w:rsidRDefault="008110D0">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_Toc199336397 \h </w:instrText>
      </w:r>
      <w:r>
        <w:rPr>
          <w:noProof/>
        </w:rPr>
      </w:r>
      <w:r>
        <w:rPr>
          <w:noProof/>
        </w:rPr>
        <w:fldChar w:fldCharType="separate"/>
      </w:r>
      <w:r>
        <w:rPr>
          <w:noProof/>
        </w:rPr>
        <w:t>229</w:t>
      </w:r>
      <w:r>
        <w:rPr>
          <w:noProof/>
        </w:rPr>
        <w:fldChar w:fldCharType="end"/>
      </w:r>
    </w:p>
    <w:p w14:paraId="504870A5" w14:textId="35344FF7" w:rsidR="008110D0" w:rsidRDefault="008110D0">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_Toc199336398 \h </w:instrText>
      </w:r>
      <w:r>
        <w:rPr>
          <w:noProof/>
        </w:rPr>
      </w:r>
      <w:r>
        <w:rPr>
          <w:noProof/>
        </w:rPr>
        <w:fldChar w:fldCharType="separate"/>
      </w:r>
      <w:r>
        <w:rPr>
          <w:noProof/>
        </w:rPr>
        <w:t>230</w:t>
      </w:r>
      <w:r>
        <w:rPr>
          <w:noProof/>
        </w:rPr>
        <w:fldChar w:fldCharType="end"/>
      </w:r>
    </w:p>
    <w:p w14:paraId="061659D0" w14:textId="0A00E656" w:rsidR="008110D0" w:rsidRDefault="008110D0">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_Toc199336399 \h </w:instrText>
      </w:r>
      <w:r>
        <w:rPr>
          <w:noProof/>
        </w:rPr>
      </w:r>
      <w:r>
        <w:rPr>
          <w:noProof/>
        </w:rPr>
        <w:fldChar w:fldCharType="separate"/>
      </w:r>
      <w:r>
        <w:rPr>
          <w:noProof/>
        </w:rPr>
        <w:t>230</w:t>
      </w:r>
      <w:r>
        <w:rPr>
          <w:noProof/>
        </w:rPr>
        <w:fldChar w:fldCharType="end"/>
      </w:r>
    </w:p>
    <w:p w14:paraId="22803B4F" w14:textId="1239246F" w:rsidR="008110D0" w:rsidRDefault="008110D0">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_Toc199336400 \h </w:instrText>
      </w:r>
      <w:r>
        <w:rPr>
          <w:noProof/>
        </w:rPr>
      </w:r>
      <w:r>
        <w:rPr>
          <w:noProof/>
        </w:rPr>
        <w:fldChar w:fldCharType="separate"/>
      </w:r>
      <w:r>
        <w:rPr>
          <w:noProof/>
        </w:rPr>
        <w:t>230</w:t>
      </w:r>
      <w:r>
        <w:rPr>
          <w:noProof/>
        </w:rPr>
        <w:fldChar w:fldCharType="end"/>
      </w:r>
    </w:p>
    <w:p w14:paraId="2C7008C3" w14:textId="13A20243" w:rsidR="008110D0" w:rsidRDefault="008110D0">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_Toc199336401 \h </w:instrText>
      </w:r>
      <w:r>
        <w:rPr>
          <w:noProof/>
        </w:rPr>
      </w:r>
      <w:r>
        <w:rPr>
          <w:noProof/>
        </w:rPr>
        <w:fldChar w:fldCharType="separate"/>
      </w:r>
      <w:r>
        <w:rPr>
          <w:noProof/>
        </w:rPr>
        <w:t>230</w:t>
      </w:r>
      <w:r>
        <w:rPr>
          <w:noProof/>
        </w:rPr>
        <w:fldChar w:fldCharType="end"/>
      </w:r>
    </w:p>
    <w:p w14:paraId="610CEA1E" w14:textId="69323C0A" w:rsidR="008110D0" w:rsidRDefault="008110D0">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_Toc199336402 \h </w:instrText>
      </w:r>
      <w:r>
        <w:rPr>
          <w:noProof/>
        </w:rPr>
      </w:r>
      <w:r>
        <w:rPr>
          <w:noProof/>
        </w:rPr>
        <w:fldChar w:fldCharType="separate"/>
      </w:r>
      <w:r>
        <w:rPr>
          <w:noProof/>
        </w:rPr>
        <w:t>230</w:t>
      </w:r>
      <w:r>
        <w:rPr>
          <w:noProof/>
        </w:rPr>
        <w:fldChar w:fldCharType="end"/>
      </w:r>
    </w:p>
    <w:p w14:paraId="477E7377" w14:textId="4B62F429" w:rsidR="008110D0" w:rsidRDefault="008110D0">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_Toc199336403 \h </w:instrText>
      </w:r>
      <w:r>
        <w:rPr>
          <w:noProof/>
        </w:rPr>
      </w:r>
      <w:r>
        <w:rPr>
          <w:noProof/>
        </w:rPr>
        <w:fldChar w:fldCharType="separate"/>
      </w:r>
      <w:r>
        <w:rPr>
          <w:noProof/>
        </w:rPr>
        <w:t>230</w:t>
      </w:r>
      <w:r>
        <w:rPr>
          <w:noProof/>
        </w:rPr>
        <w:fldChar w:fldCharType="end"/>
      </w:r>
    </w:p>
    <w:p w14:paraId="59206BA7" w14:textId="043120C6" w:rsidR="008110D0" w:rsidRDefault="008110D0">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_Toc199336404 \h </w:instrText>
      </w:r>
      <w:r>
        <w:rPr>
          <w:noProof/>
        </w:rPr>
      </w:r>
      <w:r>
        <w:rPr>
          <w:noProof/>
        </w:rPr>
        <w:fldChar w:fldCharType="separate"/>
      </w:r>
      <w:r>
        <w:rPr>
          <w:noProof/>
        </w:rPr>
        <w:t>230</w:t>
      </w:r>
      <w:r>
        <w:rPr>
          <w:noProof/>
        </w:rPr>
        <w:fldChar w:fldCharType="end"/>
      </w:r>
    </w:p>
    <w:p w14:paraId="4BCED430" w14:textId="186C03F9" w:rsidR="008110D0" w:rsidRDefault="008110D0">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_Toc199336405 \h </w:instrText>
      </w:r>
      <w:r>
        <w:rPr>
          <w:noProof/>
        </w:rPr>
      </w:r>
      <w:r>
        <w:rPr>
          <w:noProof/>
        </w:rPr>
        <w:fldChar w:fldCharType="separate"/>
      </w:r>
      <w:r>
        <w:rPr>
          <w:noProof/>
        </w:rPr>
        <w:t>230</w:t>
      </w:r>
      <w:r>
        <w:rPr>
          <w:noProof/>
        </w:rPr>
        <w:fldChar w:fldCharType="end"/>
      </w:r>
    </w:p>
    <w:p w14:paraId="58AF0C34" w14:textId="498E781D" w:rsidR="008110D0" w:rsidRDefault="008110D0">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_Toc199336406 \h </w:instrText>
      </w:r>
      <w:r>
        <w:rPr>
          <w:noProof/>
        </w:rPr>
      </w:r>
      <w:r>
        <w:rPr>
          <w:noProof/>
        </w:rPr>
        <w:fldChar w:fldCharType="separate"/>
      </w:r>
      <w:r>
        <w:rPr>
          <w:noProof/>
        </w:rPr>
        <w:t>231</w:t>
      </w:r>
      <w:r>
        <w:rPr>
          <w:noProof/>
        </w:rPr>
        <w:fldChar w:fldCharType="end"/>
      </w:r>
    </w:p>
    <w:p w14:paraId="4E740DC4" w14:textId="73BF3E95" w:rsidR="008110D0" w:rsidRDefault="008110D0">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_Toc199336407 \h </w:instrText>
      </w:r>
      <w:r>
        <w:rPr>
          <w:noProof/>
        </w:rPr>
      </w:r>
      <w:r>
        <w:rPr>
          <w:noProof/>
        </w:rPr>
        <w:fldChar w:fldCharType="separate"/>
      </w:r>
      <w:r>
        <w:rPr>
          <w:noProof/>
        </w:rPr>
        <w:t>231</w:t>
      </w:r>
      <w:r>
        <w:rPr>
          <w:noProof/>
        </w:rPr>
        <w:fldChar w:fldCharType="end"/>
      </w:r>
    </w:p>
    <w:p w14:paraId="5541011A" w14:textId="29CFC478" w:rsidR="008110D0" w:rsidRDefault="008110D0">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_Toc199336408 \h </w:instrText>
      </w:r>
      <w:r>
        <w:rPr>
          <w:noProof/>
        </w:rPr>
      </w:r>
      <w:r>
        <w:rPr>
          <w:noProof/>
        </w:rPr>
        <w:fldChar w:fldCharType="separate"/>
      </w:r>
      <w:r>
        <w:rPr>
          <w:noProof/>
        </w:rPr>
        <w:t>231</w:t>
      </w:r>
      <w:r>
        <w:rPr>
          <w:noProof/>
        </w:rPr>
        <w:fldChar w:fldCharType="end"/>
      </w:r>
    </w:p>
    <w:p w14:paraId="39D427AD" w14:textId="290EFCFE" w:rsidR="008110D0" w:rsidRDefault="008110D0">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_Toc199336409 \h </w:instrText>
      </w:r>
      <w:r>
        <w:rPr>
          <w:noProof/>
        </w:rPr>
      </w:r>
      <w:r>
        <w:rPr>
          <w:noProof/>
        </w:rPr>
        <w:fldChar w:fldCharType="separate"/>
      </w:r>
      <w:r>
        <w:rPr>
          <w:noProof/>
        </w:rPr>
        <w:t>231</w:t>
      </w:r>
      <w:r>
        <w:rPr>
          <w:noProof/>
        </w:rPr>
        <w:fldChar w:fldCharType="end"/>
      </w:r>
    </w:p>
    <w:p w14:paraId="1B02DA89" w14:textId="54263054" w:rsidR="008110D0" w:rsidRDefault="008110D0">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_Toc199336410 \h </w:instrText>
      </w:r>
      <w:r>
        <w:rPr>
          <w:noProof/>
        </w:rPr>
      </w:r>
      <w:r>
        <w:rPr>
          <w:noProof/>
        </w:rPr>
        <w:fldChar w:fldCharType="separate"/>
      </w:r>
      <w:r>
        <w:rPr>
          <w:noProof/>
        </w:rPr>
        <w:t>231</w:t>
      </w:r>
      <w:r>
        <w:rPr>
          <w:noProof/>
        </w:rPr>
        <w:fldChar w:fldCharType="end"/>
      </w:r>
    </w:p>
    <w:p w14:paraId="57868692" w14:textId="529302B7" w:rsidR="008110D0" w:rsidRDefault="008110D0">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_Toc199336411 \h </w:instrText>
      </w:r>
      <w:r>
        <w:rPr>
          <w:noProof/>
        </w:rPr>
      </w:r>
      <w:r>
        <w:rPr>
          <w:noProof/>
        </w:rPr>
        <w:fldChar w:fldCharType="separate"/>
      </w:r>
      <w:r>
        <w:rPr>
          <w:noProof/>
        </w:rPr>
        <w:t>231</w:t>
      </w:r>
      <w:r>
        <w:rPr>
          <w:noProof/>
        </w:rPr>
        <w:fldChar w:fldCharType="end"/>
      </w:r>
    </w:p>
    <w:p w14:paraId="5EE56FD8" w14:textId="38BFD72D" w:rsidR="008110D0" w:rsidRDefault="008110D0">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_Toc199336412 \h </w:instrText>
      </w:r>
      <w:r>
        <w:rPr>
          <w:noProof/>
        </w:rPr>
      </w:r>
      <w:r>
        <w:rPr>
          <w:noProof/>
        </w:rPr>
        <w:fldChar w:fldCharType="separate"/>
      </w:r>
      <w:r>
        <w:rPr>
          <w:noProof/>
        </w:rPr>
        <w:t>231</w:t>
      </w:r>
      <w:r>
        <w:rPr>
          <w:noProof/>
        </w:rPr>
        <w:fldChar w:fldCharType="end"/>
      </w:r>
    </w:p>
    <w:p w14:paraId="2300A563" w14:textId="12D2B80C" w:rsidR="008110D0" w:rsidRDefault="008110D0">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_Toc199336413 \h </w:instrText>
      </w:r>
      <w:r>
        <w:rPr>
          <w:noProof/>
        </w:rPr>
      </w:r>
      <w:r>
        <w:rPr>
          <w:noProof/>
        </w:rPr>
        <w:fldChar w:fldCharType="separate"/>
      </w:r>
      <w:r>
        <w:rPr>
          <w:noProof/>
        </w:rPr>
        <w:t>232</w:t>
      </w:r>
      <w:r>
        <w:rPr>
          <w:noProof/>
        </w:rPr>
        <w:fldChar w:fldCharType="end"/>
      </w:r>
    </w:p>
    <w:p w14:paraId="6AD57A5D" w14:textId="76EE6146" w:rsidR="008110D0" w:rsidRDefault="008110D0">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_Toc199336414 \h </w:instrText>
      </w:r>
      <w:r>
        <w:rPr>
          <w:noProof/>
        </w:rPr>
      </w:r>
      <w:r>
        <w:rPr>
          <w:noProof/>
        </w:rPr>
        <w:fldChar w:fldCharType="separate"/>
      </w:r>
      <w:r>
        <w:rPr>
          <w:noProof/>
        </w:rPr>
        <w:t>232</w:t>
      </w:r>
      <w:r>
        <w:rPr>
          <w:noProof/>
        </w:rPr>
        <w:fldChar w:fldCharType="end"/>
      </w:r>
    </w:p>
    <w:p w14:paraId="1AC432DB" w14:textId="69E927E6" w:rsidR="008110D0" w:rsidRDefault="008110D0">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_Toc199336415 \h </w:instrText>
      </w:r>
      <w:r>
        <w:rPr>
          <w:noProof/>
        </w:rPr>
      </w:r>
      <w:r>
        <w:rPr>
          <w:noProof/>
        </w:rPr>
        <w:fldChar w:fldCharType="separate"/>
      </w:r>
      <w:r>
        <w:rPr>
          <w:noProof/>
        </w:rPr>
        <w:t>232</w:t>
      </w:r>
      <w:r>
        <w:rPr>
          <w:noProof/>
        </w:rPr>
        <w:fldChar w:fldCharType="end"/>
      </w:r>
    </w:p>
    <w:p w14:paraId="73DFB2C7" w14:textId="36B80348" w:rsidR="008110D0" w:rsidRDefault="008110D0">
      <w:pPr>
        <w:pStyle w:val="TOC4"/>
        <w:rPr>
          <w:rFonts w:asciiTheme="minorHAnsi" w:eastAsiaTheme="minorEastAsia" w:hAnsiTheme="minorHAnsi" w:cstheme="minorBidi"/>
          <w:noProof/>
          <w:sz w:val="22"/>
          <w:szCs w:val="22"/>
          <w:lang w:val="en-IN" w:eastAsia="en-IN"/>
        </w:rPr>
      </w:pPr>
      <w:r>
        <w:rPr>
          <w:noProof/>
        </w:rPr>
        <w:t>8A.1</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_Toc199336416 \h </w:instrText>
      </w:r>
      <w:r>
        <w:rPr>
          <w:noProof/>
        </w:rPr>
      </w:r>
      <w:r>
        <w:rPr>
          <w:noProof/>
        </w:rPr>
        <w:fldChar w:fldCharType="separate"/>
      </w:r>
      <w:r>
        <w:rPr>
          <w:noProof/>
        </w:rPr>
        <w:t>233</w:t>
      </w:r>
      <w:r>
        <w:rPr>
          <w:noProof/>
        </w:rPr>
        <w:fldChar w:fldCharType="end"/>
      </w:r>
    </w:p>
    <w:p w14:paraId="67DA7779" w14:textId="75E04F81" w:rsidR="008110D0" w:rsidRDefault="008110D0">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_Toc199336417 \h </w:instrText>
      </w:r>
      <w:r>
        <w:rPr>
          <w:noProof/>
        </w:rPr>
      </w:r>
      <w:r>
        <w:rPr>
          <w:noProof/>
        </w:rPr>
        <w:fldChar w:fldCharType="separate"/>
      </w:r>
      <w:r>
        <w:rPr>
          <w:noProof/>
        </w:rPr>
        <w:t>233</w:t>
      </w:r>
      <w:r>
        <w:rPr>
          <w:noProof/>
        </w:rPr>
        <w:fldChar w:fldCharType="end"/>
      </w:r>
    </w:p>
    <w:p w14:paraId="43264E79" w14:textId="0FD3093A" w:rsidR="008110D0" w:rsidRDefault="008110D0">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_Toc199336418 \h </w:instrText>
      </w:r>
      <w:r>
        <w:rPr>
          <w:noProof/>
        </w:rPr>
      </w:r>
      <w:r>
        <w:rPr>
          <w:noProof/>
        </w:rPr>
        <w:fldChar w:fldCharType="separate"/>
      </w:r>
      <w:r>
        <w:rPr>
          <w:noProof/>
        </w:rPr>
        <w:t>233</w:t>
      </w:r>
      <w:r>
        <w:rPr>
          <w:noProof/>
        </w:rPr>
        <w:fldChar w:fldCharType="end"/>
      </w:r>
    </w:p>
    <w:p w14:paraId="2F9D58EA" w14:textId="41C85B7F" w:rsidR="008110D0" w:rsidRDefault="008110D0">
      <w:pPr>
        <w:pStyle w:val="TOC4"/>
        <w:rPr>
          <w:rFonts w:asciiTheme="minorHAnsi" w:eastAsiaTheme="minorEastAsia" w:hAnsiTheme="minorHAnsi" w:cstheme="minorBidi"/>
          <w:noProof/>
          <w:sz w:val="22"/>
          <w:szCs w:val="22"/>
          <w:lang w:val="en-IN" w:eastAsia="en-IN"/>
        </w:rPr>
      </w:pPr>
      <w:r>
        <w:rPr>
          <w:noProof/>
        </w:rPr>
        <w:t>8A.1</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_Toc199336419 \h </w:instrText>
      </w:r>
      <w:r>
        <w:rPr>
          <w:noProof/>
        </w:rPr>
      </w:r>
      <w:r>
        <w:rPr>
          <w:noProof/>
        </w:rPr>
        <w:fldChar w:fldCharType="separate"/>
      </w:r>
      <w:r>
        <w:rPr>
          <w:noProof/>
        </w:rPr>
        <w:t>233</w:t>
      </w:r>
      <w:r>
        <w:rPr>
          <w:noProof/>
        </w:rPr>
        <w:fldChar w:fldCharType="end"/>
      </w:r>
    </w:p>
    <w:p w14:paraId="4268E47F" w14:textId="1DB3808E" w:rsidR="008110D0" w:rsidRDefault="008110D0">
      <w:pPr>
        <w:pStyle w:val="TOC5"/>
        <w:rPr>
          <w:rFonts w:asciiTheme="minorHAnsi" w:eastAsiaTheme="minorEastAsia" w:hAnsiTheme="minorHAnsi" w:cstheme="minorBidi"/>
          <w:noProof/>
          <w:sz w:val="22"/>
          <w:szCs w:val="22"/>
          <w:lang w:val="en-IN" w:eastAsia="en-IN"/>
        </w:rPr>
      </w:pPr>
      <w:r>
        <w:rPr>
          <w:noProof/>
        </w:rPr>
        <w:t>8A.1</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_Toc199336420 \h </w:instrText>
      </w:r>
      <w:r>
        <w:rPr>
          <w:noProof/>
        </w:rPr>
      </w:r>
      <w:r>
        <w:rPr>
          <w:noProof/>
        </w:rPr>
        <w:fldChar w:fldCharType="separate"/>
      </w:r>
      <w:r>
        <w:rPr>
          <w:noProof/>
        </w:rPr>
        <w:t>233</w:t>
      </w:r>
      <w:r>
        <w:rPr>
          <w:noProof/>
        </w:rPr>
        <w:fldChar w:fldCharType="end"/>
      </w:r>
    </w:p>
    <w:p w14:paraId="4D12ADA9" w14:textId="2EDE8A5A" w:rsidR="008110D0" w:rsidRDefault="008110D0">
      <w:pPr>
        <w:pStyle w:val="TOC5"/>
        <w:rPr>
          <w:rFonts w:asciiTheme="minorHAnsi" w:eastAsiaTheme="minorEastAsia" w:hAnsiTheme="minorHAnsi" w:cstheme="minorBidi"/>
          <w:noProof/>
          <w:sz w:val="22"/>
          <w:szCs w:val="22"/>
          <w:lang w:val="en-IN" w:eastAsia="en-IN"/>
        </w:rPr>
      </w:pPr>
      <w:r>
        <w:rPr>
          <w:noProof/>
        </w:rPr>
        <w:t>8A.1</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_Toc199336421 \h </w:instrText>
      </w:r>
      <w:r>
        <w:rPr>
          <w:noProof/>
        </w:rPr>
      </w:r>
      <w:r>
        <w:rPr>
          <w:noProof/>
        </w:rPr>
        <w:fldChar w:fldCharType="separate"/>
      </w:r>
      <w:r>
        <w:rPr>
          <w:noProof/>
        </w:rPr>
        <w:t>233</w:t>
      </w:r>
      <w:r>
        <w:rPr>
          <w:noProof/>
        </w:rPr>
        <w:fldChar w:fldCharType="end"/>
      </w:r>
    </w:p>
    <w:p w14:paraId="609CF7D8" w14:textId="04496DEC" w:rsidR="008110D0" w:rsidRDefault="008110D0">
      <w:pPr>
        <w:pStyle w:val="TOC4"/>
        <w:rPr>
          <w:rFonts w:asciiTheme="minorHAnsi" w:eastAsiaTheme="minorEastAsia" w:hAnsiTheme="minorHAnsi" w:cstheme="minorBidi"/>
          <w:noProof/>
          <w:sz w:val="22"/>
          <w:szCs w:val="22"/>
          <w:lang w:val="en-IN" w:eastAsia="en-IN"/>
        </w:rPr>
      </w:pPr>
      <w:r>
        <w:rPr>
          <w:noProof/>
        </w:rPr>
        <w:t>8A.1</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_Toc199336422 \h </w:instrText>
      </w:r>
      <w:r>
        <w:rPr>
          <w:noProof/>
        </w:rPr>
      </w:r>
      <w:r>
        <w:rPr>
          <w:noProof/>
        </w:rPr>
        <w:fldChar w:fldCharType="separate"/>
      </w:r>
      <w:r>
        <w:rPr>
          <w:noProof/>
        </w:rPr>
        <w:t>233</w:t>
      </w:r>
      <w:r>
        <w:rPr>
          <w:noProof/>
        </w:rPr>
        <w:fldChar w:fldCharType="end"/>
      </w:r>
    </w:p>
    <w:p w14:paraId="00DD164E" w14:textId="30C1FCA6" w:rsidR="008110D0" w:rsidRDefault="008110D0">
      <w:pPr>
        <w:pStyle w:val="TOC4"/>
        <w:rPr>
          <w:rFonts w:asciiTheme="minorHAnsi" w:eastAsiaTheme="minorEastAsia" w:hAnsiTheme="minorHAnsi" w:cstheme="minorBidi"/>
          <w:noProof/>
          <w:sz w:val="22"/>
          <w:szCs w:val="22"/>
          <w:lang w:val="en-IN" w:eastAsia="en-IN"/>
        </w:rPr>
      </w:pPr>
      <w:r>
        <w:rPr>
          <w:noProof/>
        </w:rPr>
        <w:t>8A.1</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_Toc199336423 \h </w:instrText>
      </w:r>
      <w:r>
        <w:rPr>
          <w:noProof/>
        </w:rPr>
      </w:r>
      <w:r>
        <w:rPr>
          <w:noProof/>
        </w:rPr>
        <w:fldChar w:fldCharType="separate"/>
      </w:r>
      <w:r>
        <w:rPr>
          <w:noProof/>
        </w:rPr>
        <w:t>234</w:t>
      </w:r>
      <w:r>
        <w:rPr>
          <w:noProof/>
        </w:rPr>
        <w:fldChar w:fldCharType="end"/>
      </w:r>
    </w:p>
    <w:p w14:paraId="3CAD52FA" w14:textId="3C8576C0" w:rsidR="008110D0" w:rsidRDefault="008110D0">
      <w:pPr>
        <w:pStyle w:val="TOC5"/>
        <w:rPr>
          <w:rFonts w:asciiTheme="minorHAnsi" w:eastAsiaTheme="minorEastAsia" w:hAnsiTheme="minorHAnsi" w:cstheme="minorBidi"/>
          <w:noProof/>
          <w:sz w:val="22"/>
          <w:szCs w:val="22"/>
          <w:lang w:val="en-IN" w:eastAsia="en-IN"/>
        </w:rPr>
      </w:pPr>
      <w:r>
        <w:rPr>
          <w:noProof/>
        </w:rPr>
        <w:t>8A.1</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_Toc199336424 \h </w:instrText>
      </w:r>
      <w:r>
        <w:rPr>
          <w:noProof/>
        </w:rPr>
      </w:r>
      <w:r>
        <w:rPr>
          <w:noProof/>
        </w:rPr>
        <w:fldChar w:fldCharType="separate"/>
      </w:r>
      <w:r>
        <w:rPr>
          <w:noProof/>
        </w:rPr>
        <w:t>234</w:t>
      </w:r>
      <w:r>
        <w:rPr>
          <w:noProof/>
        </w:rPr>
        <w:fldChar w:fldCharType="end"/>
      </w:r>
    </w:p>
    <w:p w14:paraId="605513D7" w14:textId="03D8EB8A" w:rsidR="008110D0" w:rsidRDefault="008110D0">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_Toc199336425 \h </w:instrText>
      </w:r>
      <w:r>
        <w:rPr>
          <w:noProof/>
        </w:rPr>
      </w:r>
      <w:r>
        <w:rPr>
          <w:noProof/>
        </w:rPr>
        <w:fldChar w:fldCharType="separate"/>
      </w:r>
      <w:r>
        <w:rPr>
          <w:noProof/>
        </w:rPr>
        <w:t>234</w:t>
      </w:r>
      <w:r>
        <w:rPr>
          <w:noProof/>
        </w:rPr>
        <w:fldChar w:fldCharType="end"/>
      </w:r>
    </w:p>
    <w:p w14:paraId="3AE70E4D" w14:textId="0355AEC6" w:rsidR="008110D0" w:rsidRDefault="008110D0">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_Toc199336426 \h </w:instrText>
      </w:r>
      <w:r>
        <w:rPr>
          <w:noProof/>
        </w:rPr>
      </w:r>
      <w:r>
        <w:rPr>
          <w:noProof/>
        </w:rPr>
        <w:fldChar w:fldCharType="separate"/>
      </w:r>
      <w:r>
        <w:rPr>
          <w:noProof/>
        </w:rPr>
        <w:t>234</w:t>
      </w:r>
      <w:r>
        <w:rPr>
          <w:noProof/>
        </w:rPr>
        <w:fldChar w:fldCharType="end"/>
      </w:r>
    </w:p>
    <w:p w14:paraId="4D1C68BA" w14:textId="15A48799" w:rsidR="008110D0" w:rsidRDefault="008110D0">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_Toc199336427 \h </w:instrText>
      </w:r>
      <w:r>
        <w:rPr>
          <w:noProof/>
        </w:rPr>
      </w:r>
      <w:r>
        <w:rPr>
          <w:noProof/>
        </w:rPr>
        <w:fldChar w:fldCharType="separate"/>
      </w:r>
      <w:r>
        <w:rPr>
          <w:noProof/>
        </w:rPr>
        <w:t>234</w:t>
      </w:r>
      <w:r>
        <w:rPr>
          <w:noProof/>
        </w:rPr>
        <w:fldChar w:fldCharType="end"/>
      </w:r>
    </w:p>
    <w:p w14:paraId="55EA8FB8" w14:textId="55BC78CF" w:rsidR="008110D0" w:rsidRDefault="008110D0">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_Toc199336428 \h </w:instrText>
      </w:r>
      <w:r>
        <w:rPr>
          <w:noProof/>
        </w:rPr>
      </w:r>
      <w:r>
        <w:rPr>
          <w:noProof/>
        </w:rPr>
        <w:fldChar w:fldCharType="separate"/>
      </w:r>
      <w:r>
        <w:rPr>
          <w:noProof/>
        </w:rPr>
        <w:t>234</w:t>
      </w:r>
      <w:r>
        <w:rPr>
          <w:noProof/>
        </w:rPr>
        <w:fldChar w:fldCharType="end"/>
      </w:r>
    </w:p>
    <w:p w14:paraId="2298721E" w14:textId="253B785A" w:rsidR="008110D0" w:rsidRDefault="008110D0">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_Toc199336429 \h </w:instrText>
      </w:r>
      <w:r>
        <w:rPr>
          <w:noProof/>
        </w:rPr>
      </w:r>
      <w:r>
        <w:rPr>
          <w:noProof/>
        </w:rPr>
        <w:fldChar w:fldCharType="separate"/>
      </w:r>
      <w:r>
        <w:rPr>
          <w:noProof/>
        </w:rPr>
        <w:t>234</w:t>
      </w:r>
      <w:r>
        <w:rPr>
          <w:noProof/>
        </w:rPr>
        <w:fldChar w:fldCharType="end"/>
      </w:r>
    </w:p>
    <w:p w14:paraId="4D5EAE6E" w14:textId="5D28A566" w:rsidR="008110D0" w:rsidRDefault="008110D0">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_Toc199336430 \h </w:instrText>
      </w:r>
      <w:r>
        <w:rPr>
          <w:noProof/>
        </w:rPr>
      </w:r>
      <w:r>
        <w:rPr>
          <w:noProof/>
        </w:rPr>
        <w:fldChar w:fldCharType="separate"/>
      </w:r>
      <w:r>
        <w:rPr>
          <w:noProof/>
        </w:rPr>
        <w:t>234</w:t>
      </w:r>
      <w:r>
        <w:rPr>
          <w:noProof/>
        </w:rPr>
        <w:fldChar w:fldCharType="end"/>
      </w:r>
    </w:p>
    <w:p w14:paraId="4456A161" w14:textId="3543C98C" w:rsidR="008110D0" w:rsidRDefault="008110D0">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_Toc199336431 \h </w:instrText>
      </w:r>
      <w:r>
        <w:rPr>
          <w:noProof/>
        </w:rPr>
      </w:r>
      <w:r>
        <w:rPr>
          <w:noProof/>
        </w:rPr>
        <w:fldChar w:fldCharType="separate"/>
      </w:r>
      <w:r>
        <w:rPr>
          <w:noProof/>
        </w:rPr>
        <w:t>234</w:t>
      </w:r>
      <w:r>
        <w:rPr>
          <w:noProof/>
        </w:rPr>
        <w:fldChar w:fldCharType="end"/>
      </w:r>
    </w:p>
    <w:p w14:paraId="4A79E3E6" w14:textId="7467BC2E" w:rsidR="008110D0" w:rsidRDefault="008110D0">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_Toc199336432 \h </w:instrText>
      </w:r>
      <w:r>
        <w:rPr>
          <w:noProof/>
        </w:rPr>
      </w:r>
      <w:r>
        <w:rPr>
          <w:noProof/>
        </w:rPr>
        <w:fldChar w:fldCharType="separate"/>
      </w:r>
      <w:r>
        <w:rPr>
          <w:noProof/>
        </w:rPr>
        <w:t>234</w:t>
      </w:r>
      <w:r>
        <w:rPr>
          <w:noProof/>
        </w:rPr>
        <w:fldChar w:fldCharType="end"/>
      </w:r>
    </w:p>
    <w:p w14:paraId="4128CA58" w14:textId="11B0FF40" w:rsidR="008110D0" w:rsidRDefault="008110D0">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_Toc199336433 \h </w:instrText>
      </w:r>
      <w:r>
        <w:rPr>
          <w:noProof/>
        </w:rPr>
      </w:r>
      <w:r>
        <w:rPr>
          <w:noProof/>
        </w:rPr>
        <w:fldChar w:fldCharType="separate"/>
      </w:r>
      <w:r>
        <w:rPr>
          <w:noProof/>
        </w:rPr>
        <w:t>235</w:t>
      </w:r>
      <w:r>
        <w:rPr>
          <w:noProof/>
        </w:rPr>
        <w:fldChar w:fldCharType="end"/>
      </w:r>
    </w:p>
    <w:p w14:paraId="54E75900" w14:textId="298B44C9" w:rsidR="008110D0" w:rsidRDefault="008110D0">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_Toc199336434 \h </w:instrText>
      </w:r>
      <w:r>
        <w:rPr>
          <w:noProof/>
        </w:rPr>
      </w:r>
      <w:r>
        <w:rPr>
          <w:noProof/>
        </w:rPr>
        <w:fldChar w:fldCharType="separate"/>
      </w:r>
      <w:r>
        <w:rPr>
          <w:noProof/>
        </w:rPr>
        <w:t>235</w:t>
      </w:r>
      <w:r>
        <w:rPr>
          <w:noProof/>
        </w:rPr>
        <w:fldChar w:fldCharType="end"/>
      </w:r>
    </w:p>
    <w:p w14:paraId="4A4E3655" w14:textId="627116EC" w:rsidR="008110D0" w:rsidRDefault="008110D0">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_Toc199336435 \h </w:instrText>
      </w:r>
      <w:r>
        <w:rPr>
          <w:noProof/>
        </w:rPr>
      </w:r>
      <w:r>
        <w:rPr>
          <w:noProof/>
        </w:rPr>
        <w:fldChar w:fldCharType="separate"/>
      </w:r>
      <w:r>
        <w:rPr>
          <w:noProof/>
        </w:rPr>
        <w:t>236</w:t>
      </w:r>
      <w:r>
        <w:rPr>
          <w:noProof/>
        </w:rPr>
        <w:fldChar w:fldCharType="end"/>
      </w:r>
    </w:p>
    <w:p w14:paraId="358732D8" w14:textId="48B39A3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_Toc199336436 \h </w:instrText>
      </w:r>
      <w:r>
        <w:rPr>
          <w:noProof/>
        </w:rPr>
      </w:r>
      <w:r>
        <w:rPr>
          <w:noProof/>
        </w:rPr>
        <w:fldChar w:fldCharType="separate"/>
      </w:r>
      <w:r>
        <w:rPr>
          <w:noProof/>
        </w:rPr>
        <w:t>236</w:t>
      </w:r>
      <w:r>
        <w:rPr>
          <w:noProof/>
        </w:rPr>
        <w:fldChar w:fldCharType="end"/>
      </w:r>
    </w:p>
    <w:p w14:paraId="1EB66BC0" w14:textId="0993705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_Toc199336437 \h </w:instrText>
      </w:r>
      <w:r>
        <w:rPr>
          <w:noProof/>
        </w:rPr>
      </w:r>
      <w:r>
        <w:rPr>
          <w:noProof/>
        </w:rPr>
        <w:fldChar w:fldCharType="separate"/>
      </w:r>
      <w:r>
        <w:rPr>
          <w:noProof/>
        </w:rPr>
        <w:t>236</w:t>
      </w:r>
      <w:r>
        <w:rPr>
          <w:noProof/>
        </w:rPr>
        <w:fldChar w:fldCharType="end"/>
      </w:r>
    </w:p>
    <w:p w14:paraId="57507213" w14:textId="7652692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_Toc199336438 \h </w:instrText>
      </w:r>
      <w:r>
        <w:rPr>
          <w:noProof/>
        </w:rPr>
      </w:r>
      <w:r>
        <w:rPr>
          <w:noProof/>
        </w:rPr>
        <w:fldChar w:fldCharType="separate"/>
      </w:r>
      <w:r>
        <w:rPr>
          <w:noProof/>
        </w:rPr>
        <w:t>236</w:t>
      </w:r>
      <w:r>
        <w:rPr>
          <w:noProof/>
        </w:rPr>
        <w:fldChar w:fldCharType="end"/>
      </w:r>
    </w:p>
    <w:p w14:paraId="44352E20" w14:textId="02A225E4"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_Toc199336439 \h </w:instrText>
      </w:r>
      <w:r>
        <w:rPr>
          <w:noProof/>
        </w:rPr>
      </w:r>
      <w:r>
        <w:rPr>
          <w:noProof/>
        </w:rPr>
        <w:fldChar w:fldCharType="separate"/>
      </w:r>
      <w:r>
        <w:rPr>
          <w:noProof/>
        </w:rPr>
        <w:t>236</w:t>
      </w:r>
      <w:r>
        <w:rPr>
          <w:noProof/>
        </w:rPr>
        <w:fldChar w:fldCharType="end"/>
      </w:r>
    </w:p>
    <w:p w14:paraId="473758B1" w14:textId="37F6C1A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_Toc199336440 \h </w:instrText>
      </w:r>
      <w:r>
        <w:rPr>
          <w:noProof/>
        </w:rPr>
      </w:r>
      <w:r>
        <w:rPr>
          <w:noProof/>
        </w:rPr>
        <w:fldChar w:fldCharType="separate"/>
      </w:r>
      <w:r>
        <w:rPr>
          <w:noProof/>
        </w:rPr>
        <w:t>237</w:t>
      </w:r>
      <w:r>
        <w:rPr>
          <w:noProof/>
        </w:rPr>
        <w:fldChar w:fldCharType="end"/>
      </w:r>
    </w:p>
    <w:p w14:paraId="31525AB0" w14:textId="5EB5B9C0" w:rsidR="008110D0" w:rsidRDefault="008110D0">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_Toc199336441 \h </w:instrText>
      </w:r>
      <w:r>
        <w:rPr>
          <w:noProof/>
        </w:rPr>
      </w:r>
      <w:r>
        <w:rPr>
          <w:noProof/>
        </w:rPr>
        <w:fldChar w:fldCharType="separate"/>
      </w:r>
      <w:r>
        <w:rPr>
          <w:noProof/>
        </w:rPr>
        <w:t>237</w:t>
      </w:r>
      <w:r>
        <w:rPr>
          <w:noProof/>
        </w:rPr>
        <w:fldChar w:fldCharType="end"/>
      </w:r>
    </w:p>
    <w:p w14:paraId="3F6DEA5A" w14:textId="49B36CA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_Toc199336442 \h </w:instrText>
      </w:r>
      <w:r>
        <w:rPr>
          <w:noProof/>
        </w:rPr>
      </w:r>
      <w:r>
        <w:rPr>
          <w:noProof/>
        </w:rPr>
        <w:fldChar w:fldCharType="separate"/>
      </w:r>
      <w:r>
        <w:rPr>
          <w:noProof/>
        </w:rPr>
        <w:t>237</w:t>
      </w:r>
      <w:r>
        <w:rPr>
          <w:noProof/>
        </w:rPr>
        <w:fldChar w:fldCharType="end"/>
      </w:r>
    </w:p>
    <w:p w14:paraId="76C4656B" w14:textId="50101EB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_Toc199336443 \h </w:instrText>
      </w:r>
      <w:r>
        <w:rPr>
          <w:noProof/>
        </w:rPr>
      </w:r>
      <w:r>
        <w:rPr>
          <w:noProof/>
        </w:rPr>
        <w:fldChar w:fldCharType="separate"/>
      </w:r>
      <w:r>
        <w:rPr>
          <w:noProof/>
        </w:rPr>
        <w:t>237</w:t>
      </w:r>
      <w:r>
        <w:rPr>
          <w:noProof/>
        </w:rPr>
        <w:fldChar w:fldCharType="end"/>
      </w:r>
    </w:p>
    <w:p w14:paraId="6773BB32" w14:textId="0DBA0A7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_Toc199336444 \h </w:instrText>
      </w:r>
      <w:r>
        <w:rPr>
          <w:noProof/>
        </w:rPr>
      </w:r>
      <w:r>
        <w:rPr>
          <w:noProof/>
        </w:rPr>
        <w:fldChar w:fldCharType="separate"/>
      </w:r>
      <w:r>
        <w:rPr>
          <w:noProof/>
        </w:rPr>
        <w:t>237</w:t>
      </w:r>
      <w:r>
        <w:rPr>
          <w:noProof/>
        </w:rPr>
        <w:fldChar w:fldCharType="end"/>
      </w:r>
    </w:p>
    <w:p w14:paraId="5DE15AC8" w14:textId="3FCAFCC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_Toc199336445 \h </w:instrText>
      </w:r>
      <w:r>
        <w:rPr>
          <w:noProof/>
        </w:rPr>
      </w:r>
      <w:r>
        <w:rPr>
          <w:noProof/>
        </w:rPr>
        <w:fldChar w:fldCharType="separate"/>
      </w:r>
      <w:r>
        <w:rPr>
          <w:noProof/>
        </w:rPr>
        <w:t>237</w:t>
      </w:r>
      <w:r>
        <w:rPr>
          <w:noProof/>
        </w:rPr>
        <w:fldChar w:fldCharType="end"/>
      </w:r>
    </w:p>
    <w:p w14:paraId="2964A0E5" w14:textId="4A440E15"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_Toc199336446 \h </w:instrText>
      </w:r>
      <w:r>
        <w:rPr>
          <w:noProof/>
        </w:rPr>
      </w:r>
      <w:r>
        <w:rPr>
          <w:noProof/>
        </w:rPr>
        <w:fldChar w:fldCharType="separate"/>
      </w:r>
      <w:r>
        <w:rPr>
          <w:noProof/>
        </w:rPr>
        <w:t>238</w:t>
      </w:r>
      <w:r>
        <w:rPr>
          <w:noProof/>
        </w:rPr>
        <w:fldChar w:fldCharType="end"/>
      </w:r>
    </w:p>
    <w:p w14:paraId="147D3CCC" w14:textId="2D5D322B"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_Toc199336447 \h </w:instrText>
      </w:r>
      <w:r>
        <w:rPr>
          <w:noProof/>
        </w:rPr>
      </w:r>
      <w:r>
        <w:rPr>
          <w:noProof/>
        </w:rPr>
        <w:fldChar w:fldCharType="separate"/>
      </w:r>
      <w:r>
        <w:rPr>
          <w:noProof/>
        </w:rPr>
        <w:t>239</w:t>
      </w:r>
      <w:r>
        <w:rPr>
          <w:noProof/>
        </w:rPr>
        <w:fldChar w:fldCharType="end"/>
      </w:r>
    </w:p>
    <w:p w14:paraId="23921C27" w14:textId="05A489DB"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_Toc199336448 \h </w:instrText>
      </w:r>
      <w:r>
        <w:rPr>
          <w:noProof/>
        </w:rPr>
      </w:r>
      <w:r>
        <w:rPr>
          <w:noProof/>
        </w:rPr>
        <w:fldChar w:fldCharType="separate"/>
      </w:r>
      <w:r>
        <w:rPr>
          <w:noProof/>
        </w:rPr>
        <w:t>240</w:t>
      </w:r>
      <w:r>
        <w:rPr>
          <w:noProof/>
        </w:rPr>
        <w:fldChar w:fldCharType="end"/>
      </w:r>
    </w:p>
    <w:p w14:paraId="374EC6EE" w14:textId="1392909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_Toc199336449 \h </w:instrText>
      </w:r>
      <w:r>
        <w:rPr>
          <w:noProof/>
        </w:rPr>
      </w:r>
      <w:r>
        <w:rPr>
          <w:noProof/>
        </w:rPr>
        <w:fldChar w:fldCharType="separate"/>
      </w:r>
      <w:r>
        <w:rPr>
          <w:noProof/>
        </w:rPr>
        <w:t>241</w:t>
      </w:r>
      <w:r>
        <w:rPr>
          <w:noProof/>
        </w:rPr>
        <w:fldChar w:fldCharType="end"/>
      </w:r>
    </w:p>
    <w:p w14:paraId="64326C3B" w14:textId="6BE4E434" w:rsidR="008110D0" w:rsidRDefault="008110D0">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_Toc199336450 \h </w:instrText>
      </w:r>
      <w:r>
        <w:rPr>
          <w:noProof/>
        </w:rPr>
      </w:r>
      <w:r>
        <w:rPr>
          <w:noProof/>
        </w:rPr>
        <w:fldChar w:fldCharType="separate"/>
      </w:r>
      <w:r>
        <w:rPr>
          <w:noProof/>
        </w:rPr>
        <w:t>241</w:t>
      </w:r>
      <w:r>
        <w:rPr>
          <w:noProof/>
        </w:rPr>
        <w:fldChar w:fldCharType="end"/>
      </w:r>
    </w:p>
    <w:p w14:paraId="7D6EF01E" w14:textId="2A6FFDA0" w:rsidR="008110D0" w:rsidRDefault="008110D0">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_Toc199336451 \h </w:instrText>
      </w:r>
      <w:r>
        <w:rPr>
          <w:noProof/>
        </w:rPr>
      </w:r>
      <w:r>
        <w:rPr>
          <w:noProof/>
        </w:rPr>
        <w:fldChar w:fldCharType="separate"/>
      </w:r>
      <w:r>
        <w:rPr>
          <w:noProof/>
        </w:rPr>
        <w:t>241</w:t>
      </w:r>
      <w:r>
        <w:rPr>
          <w:noProof/>
        </w:rPr>
        <w:fldChar w:fldCharType="end"/>
      </w:r>
    </w:p>
    <w:p w14:paraId="23FEA330" w14:textId="743684A6" w:rsidR="008110D0" w:rsidRDefault="008110D0">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_Toc199336452 \h </w:instrText>
      </w:r>
      <w:r>
        <w:rPr>
          <w:noProof/>
        </w:rPr>
      </w:r>
      <w:r>
        <w:rPr>
          <w:noProof/>
        </w:rPr>
        <w:fldChar w:fldCharType="separate"/>
      </w:r>
      <w:r>
        <w:rPr>
          <w:noProof/>
        </w:rPr>
        <w:t>241</w:t>
      </w:r>
      <w:r>
        <w:rPr>
          <w:noProof/>
        </w:rPr>
        <w:fldChar w:fldCharType="end"/>
      </w:r>
    </w:p>
    <w:p w14:paraId="7AC73EAD" w14:textId="0C223DD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_Toc199336453 \h </w:instrText>
      </w:r>
      <w:r>
        <w:rPr>
          <w:noProof/>
        </w:rPr>
      </w:r>
      <w:r>
        <w:rPr>
          <w:noProof/>
        </w:rPr>
        <w:fldChar w:fldCharType="separate"/>
      </w:r>
      <w:r>
        <w:rPr>
          <w:noProof/>
        </w:rPr>
        <w:t>241</w:t>
      </w:r>
      <w:r>
        <w:rPr>
          <w:noProof/>
        </w:rPr>
        <w:fldChar w:fldCharType="end"/>
      </w:r>
    </w:p>
    <w:p w14:paraId="48BC75AC" w14:textId="16A45BC3"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_Toc199336454 \h </w:instrText>
      </w:r>
      <w:r>
        <w:rPr>
          <w:noProof/>
        </w:rPr>
      </w:r>
      <w:r>
        <w:rPr>
          <w:noProof/>
        </w:rPr>
        <w:fldChar w:fldCharType="separate"/>
      </w:r>
      <w:r>
        <w:rPr>
          <w:noProof/>
        </w:rPr>
        <w:t>243</w:t>
      </w:r>
      <w:r>
        <w:rPr>
          <w:noProof/>
        </w:rPr>
        <w:fldChar w:fldCharType="end"/>
      </w:r>
    </w:p>
    <w:p w14:paraId="00FB2706" w14:textId="012E9FA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_Toc199336455 \h </w:instrText>
      </w:r>
      <w:r>
        <w:rPr>
          <w:noProof/>
        </w:rPr>
      </w:r>
      <w:r>
        <w:rPr>
          <w:noProof/>
        </w:rPr>
        <w:fldChar w:fldCharType="separate"/>
      </w:r>
      <w:r>
        <w:rPr>
          <w:noProof/>
        </w:rPr>
        <w:t>243</w:t>
      </w:r>
      <w:r>
        <w:rPr>
          <w:noProof/>
        </w:rPr>
        <w:fldChar w:fldCharType="end"/>
      </w:r>
    </w:p>
    <w:p w14:paraId="3E14B4FF" w14:textId="034E064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_Toc199336456 \h </w:instrText>
      </w:r>
      <w:r>
        <w:rPr>
          <w:noProof/>
        </w:rPr>
      </w:r>
      <w:r>
        <w:rPr>
          <w:noProof/>
        </w:rPr>
        <w:fldChar w:fldCharType="separate"/>
      </w:r>
      <w:r>
        <w:rPr>
          <w:noProof/>
        </w:rPr>
        <w:t>243</w:t>
      </w:r>
      <w:r>
        <w:rPr>
          <w:noProof/>
        </w:rPr>
        <w:fldChar w:fldCharType="end"/>
      </w:r>
    </w:p>
    <w:p w14:paraId="3B706DBC" w14:textId="0F135E9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_Toc199336457 \h </w:instrText>
      </w:r>
      <w:r>
        <w:rPr>
          <w:noProof/>
        </w:rPr>
      </w:r>
      <w:r>
        <w:rPr>
          <w:noProof/>
        </w:rPr>
        <w:fldChar w:fldCharType="separate"/>
      </w:r>
      <w:r>
        <w:rPr>
          <w:noProof/>
        </w:rPr>
        <w:t>244</w:t>
      </w:r>
      <w:r>
        <w:rPr>
          <w:noProof/>
        </w:rPr>
        <w:fldChar w:fldCharType="end"/>
      </w:r>
    </w:p>
    <w:p w14:paraId="632E9518" w14:textId="7F72119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_Toc199336458 \h </w:instrText>
      </w:r>
      <w:r>
        <w:rPr>
          <w:noProof/>
        </w:rPr>
      </w:r>
      <w:r>
        <w:rPr>
          <w:noProof/>
        </w:rPr>
        <w:fldChar w:fldCharType="separate"/>
      </w:r>
      <w:r>
        <w:rPr>
          <w:noProof/>
        </w:rPr>
        <w:t>246</w:t>
      </w:r>
      <w:r>
        <w:rPr>
          <w:noProof/>
        </w:rPr>
        <w:fldChar w:fldCharType="end"/>
      </w:r>
    </w:p>
    <w:p w14:paraId="0D1AA4B8" w14:textId="65DCC0B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_Toc199336459 \h </w:instrText>
      </w:r>
      <w:r>
        <w:rPr>
          <w:noProof/>
        </w:rPr>
      </w:r>
      <w:r>
        <w:rPr>
          <w:noProof/>
        </w:rPr>
        <w:fldChar w:fldCharType="separate"/>
      </w:r>
      <w:r>
        <w:rPr>
          <w:noProof/>
        </w:rPr>
        <w:t>247</w:t>
      </w:r>
      <w:r>
        <w:rPr>
          <w:noProof/>
        </w:rPr>
        <w:fldChar w:fldCharType="end"/>
      </w:r>
    </w:p>
    <w:p w14:paraId="522DE901" w14:textId="3C527CA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_Toc199336460 \h </w:instrText>
      </w:r>
      <w:r>
        <w:rPr>
          <w:noProof/>
        </w:rPr>
      </w:r>
      <w:r>
        <w:rPr>
          <w:noProof/>
        </w:rPr>
        <w:fldChar w:fldCharType="separate"/>
      </w:r>
      <w:r>
        <w:rPr>
          <w:noProof/>
        </w:rPr>
        <w:t>247</w:t>
      </w:r>
      <w:r>
        <w:rPr>
          <w:noProof/>
        </w:rPr>
        <w:fldChar w:fldCharType="end"/>
      </w:r>
    </w:p>
    <w:p w14:paraId="4650B41D" w14:textId="575760E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_Toc199336461 \h </w:instrText>
      </w:r>
      <w:r>
        <w:rPr>
          <w:noProof/>
        </w:rPr>
      </w:r>
      <w:r>
        <w:rPr>
          <w:noProof/>
        </w:rPr>
        <w:fldChar w:fldCharType="separate"/>
      </w:r>
      <w:r>
        <w:rPr>
          <w:noProof/>
        </w:rPr>
        <w:t>247</w:t>
      </w:r>
      <w:r>
        <w:rPr>
          <w:noProof/>
        </w:rPr>
        <w:fldChar w:fldCharType="end"/>
      </w:r>
    </w:p>
    <w:p w14:paraId="211A93D4" w14:textId="59775C7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_Toc199336462 \h </w:instrText>
      </w:r>
      <w:r>
        <w:rPr>
          <w:noProof/>
        </w:rPr>
      </w:r>
      <w:r>
        <w:rPr>
          <w:noProof/>
        </w:rPr>
        <w:fldChar w:fldCharType="separate"/>
      </w:r>
      <w:r>
        <w:rPr>
          <w:noProof/>
        </w:rPr>
        <w:t>247</w:t>
      </w:r>
      <w:r>
        <w:rPr>
          <w:noProof/>
        </w:rPr>
        <w:fldChar w:fldCharType="end"/>
      </w:r>
    </w:p>
    <w:p w14:paraId="13A5F6F2" w14:textId="2E08F7C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_Toc199336463 \h </w:instrText>
      </w:r>
      <w:r>
        <w:rPr>
          <w:noProof/>
        </w:rPr>
      </w:r>
      <w:r>
        <w:rPr>
          <w:noProof/>
        </w:rPr>
        <w:fldChar w:fldCharType="separate"/>
      </w:r>
      <w:r>
        <w:rPr>
          <w:noProof/>
        </w:rPr>
        <w:t>248</w:t>
      </w:r>
      <w:r>
        <w:rPr>
          <w:noProof/>
        </w:rPr>
        <w:fldChar w:fldCharType="end"/>
      </w:r>
    </w:p>
    <w:p w14:paraId="60FF6DF7" w14:textId="78CCE46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_Toc199336464 \h </w:instrText>
      </w:r>
      <w:r>
        <w:rPr>
          <w:noProof/>
        </w:rPr>
      </w:r>
      <w:r>
        <w:rPr>
          <w:noProof/>
        </w:rPr>
        <w:fldChar w:fldCharType="separate"/>
      </w:r>
      <w:r>
        <w:rPr>
          <w:noProof/>
        </w:rPr>
        <w:t>248</w:t>
      </w:r>
      <w:r>
        <w:rPr>
          <w:noProof/>
        </w:rPr>
        <w:fldChar w:fldCharType="end"/>
      </w:r>
    </w:p>
    <w:p w14:paraId="422A8495" w14:textId="1DF60E0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_Toc199336465 \h </w:instrText>
      </w:r>
      <w:r>
        <w:rPr>
          <w:noProof/>
        </w:rPr>
      </w:r>
      <w:r>
        <w:rPr>
          <w:noProof/>
        </w:rPr>
        <w:fldChar w:fldCharType="separate"/>
      </w:r>
      <w:r>
        <w:rPr>
          <w:noProof/>
        </w:rPr>
        <w:t>248</w:t>
      </w:r>
      <w:r>
        <w:rPr>
          <w:noProof/>
        </w:rPr>
        <w:fldChar w:fldCharType="end"/>
      </w:r>
    </w:p>
    <w:p w14:paraId="742D1886" w14:textId="6C3E76E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_Toc199336466 \h </w:instrText>
      </w:r>
      <w:r>
        <w:rPr>
          <w:noProof/>
        </w:rPr>
      </w:r>
      <w:r>
        <w:rPr>
          <w:noProof/>
        </w:rPr>
        <w:fldChar w:fldCharType="separate"/>
      </w:r>
      <w:r>
        <w:rPr>
          <w:noProof/>
        </w:rPr>
        <w:t>249</w:t>
      </w:r>
      <w:r>
        <w:rPr>
          <w:noProof/>
        </w:rPr>
        <w:fldChar w:fldCharType="end"/>
      </w:r>
    </w:p>
    <w:p w14:paraId="0112C911" w14:textId="43DBC72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_Toc199336467 \h </w:instrText>
      </w:r>
      <w:r>
        <w:rPr>
          <w:noProof/>
        </w:rPr>
      </w:r>
      <w:r>
        <w:rPr>
          <w:noProof/>
        </w:rPr>
        <w:fldChar w:fldCharType="separate"/>
      </w:r>
      <w:r>
        <w:rPr>
          <w:noProof/>
        </w:rPr>
        <w:t>249</w:t>
      </w:r>
      <w:r>
        <w:rPr>
          <w:noProof/>
        </w:rPr>
        <w:fldChar w:fldCharType="end"/>
      </w:r>
    </w:p>
    <w:p w14:paraId="48B8325E" w14:textId="248B754E" w:rsidR="008110D0" w:rsidRDefault="008110D0">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_Toc199336468 \h </w:instrText>
      </w:r>
      <w:r>
        <w:rPr>
          <w:noProof/>
        </w:rPr>
      </w:r>
      <w:r>
        <w:rPr>
          <w:noProof/>
        </w:rPr>
        <w:fldChar w:fldCharType="separate"/>
      </w:r>
      <w:r>
        <w:rPr>
          <w:noProof/>
        </w:rPr>
        <w:t>249</w:t>
      </w:r>
      <w:r>
        <w:rPr>
          <w:noProof/>
        </w:rPr>
        <w:fldChar w:fldCharType="end"/>
      </w:r>
    </w:p>
    <w:p w14:paraId="5D712BE5" w14:textId="3110F635" w:rsidR="008110D0" w:rsidRDefault="008110D0">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_Toc199336469 \h </w:instrText>
      </w:r>
      <w:r>
        <w:rPr>
          <w:noProof/>
        </w:rPr>
      </w:r>
      <w:r>
        <w:rPr>
          <w:noProof/>
        </w:rPr>
        <w:fldChar w:fldCharType="separate"/>
      </w:r>
      <w:r>
        <w:rPr>
          <w:noProof/>
        </w:rPr>
        <w:t>249</w:t>
      </w:r>
      <w:r>
        <w:rPr>
          <w:noProof/>
        </w:rPr>
        <w:fldChar w:fldCharType="end"/>
      </w:r>
    </w:p>
    <w:p w14:paraId="59ADDD23" w14:textId="52749DBD" w:rsidR="008110D0" w:rsidRDefault="008110D0">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_Toc199336470 \h </w:instrText>
      </w:r>
      <w:r>
        <w:rPr>
          <w:noProof/>
        </w:rPr>
      </w:r>
      <w:r>
        <w:rPr>
          <w:noProof/>
        </w:rPr>
        <w:fldChar w:fldCharType="separate"/>
      </w:r>
      <w:r>
        <w:rPr>
          <w:noProof/>
        </w:rPr>
        <w:t>249</w:t>
      </w:r>
      <w:r>
        <w:rPr>
          <w:noProof/>
        </w:rPr>
        <w:fldChar w:fldCharType="end"/>
      </w:r>
    </w:p>
    <w:p w14:paraId="7E096599" w14:textId="4EF6B27A" w:rsidR="008110D0" w:rsidRDefault="008110D0">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_Toc199336471 \h </w:instrText>
      </w:r>
      <w:r>
        <w:rPr>
          <w:noProof/>
        </w:rPr>
      </w:r>
      <w:r>
        <w:rPr>
          <w:noProof/>
        </w:rPr>
        <w:fldChar w:fldCharType="separate"/>
      </w:r>
      <w:r>
        <w:rPr>
          <w:noProof/>
        </w:rPr>
        <w:t>250</w:t>
      </w:r>
      <w:r>
        <w:rPr>
          <w:noProof/>
        </w:rPr>
        <w:fldChar w:fldCharType="end"/>
      </w:r>
    </w:p>
    <w:p w14:paraId="498B8F46" w14:textId="6093C592" w:rsidR="008110D0" w:rsidRDefault="008110D0">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_Toc199336472 \h </w:instrText>
      </w:r>
      <w:r>
        <w:rPr>
          <w:noProof/>
        </w:rPr>
      </w:r>
      <w:r>
        <w:rPr>
          <w:noProof/>
        </w:rPr>
        <w:fldChar w:fldCharType="separate"/>
      </w:r>
      <w:r>
        <w:rPr>
          <w:noProof/>
        </w:rPr>
        <w:t>250</w:t>
      </w:r>
      <w:r>
        <w:rPr>
          <w:noProof/>
        </w:rPr>
        <w:fldChar w:fldCharType="end"/>
      </w:r>
    </w:p>
    <w:p w14:paraId="0A045177" w14:textId="71549E0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_Toc199336473 \h </w:instrText>
      </w:r>
      <w:r>
        <w:rPr>
          <w:noProof/>
        </w:rPr>
      </w:r>
      <w:r>
        <w:rPr>
          <w:noProof/>
        </w:rPr>
        <w:fldChar w:fldCharType="separate"/>
      </w:r>
      <w:r>
        <w:rPr>
          <w:noProof/>
        </w:rPr>
        <w:t>250</w:t>
      </w:r>
      <w:r>
        <w:rPr>
          <w:noProof/>
        </w:rPr>
        <w:fldChar w:fldCharType="end"/>
      </w:r>
    </w:p>
    <w:p w14:paraId="62B5FE52" w14:textId="1823B4C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_Toc199336474 \h </w:instrText>
      </w:r>
      <w:r>
        <w:rPr>
          <w:noProof/>
        </w:rPr>
      </w:r>
      <w:r>
        <w:rPr>
          <w:noProof/>
        </w:rPr>
        <w:fldChar w:fldCharType="separate"/>
      </w:r>
      <w:r>
        <w:rPr>
          <w:noProof/>
        </w:rPr>
        <w:t>250</w:t>
      </w:r>
      <w:r>
        <w:rPr>
          <w:noProof/>
        </w:rPr>
        <w:fldChar w:fldCharType="end"/>
      </w:r>
    </w:p>
    <w:p w14:paraId="7AEA838D" w14:textId="42EBCEB7"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_Toc199336475 \h </w:instrText>
      </w:r>
      <w:r>
        <w:rPr>
          <w:noProof/>
        </w:rPr>
      </w:r>
      <w:r>
        <w:rPr>
          <w:noProof/>
        </w:rPr>
        <w:fldChar w:fldCharType="separate"/>
      </w:r>
      <w:r>
        <w:rPr>
          <w:noProof/>
        </w:rPr>
        <w:t>250</w:t>
      </w:r>
      <w:r>
        <w:rPr>
          <w:noProof/>
        </w:rPr>
        <w:fldChar w:fldCharType="end"/>
      </w:r>
    </w:p>
    <w:p w14:paraId="11C5AA6B" w14:textId="5A9AB7F6" w:rsidR="008110D0" w:rsidRDefault="008110D0">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_Toc199336476 \h </w:instrText>
      </w:r>
      <w:r>
        <w:rPr>
          <w:noProof/>
        </w:rPr>
      </w:r>
      <w:r>
        <w:rPr>
          <w:noProof/>
        </w:rPr>
        <w:fldChar w:fldCharType="separate"/>
      </w:r>
      <w:r>
        <w:rPr>
          <w:noProof/>
        </w:rPr>
        <w:t>250</w:t>
      </w:r>
      <w:r>
        <w:rPr>
          <w:noProof/>
        </w:rPr>
        <w:fldChar w:fldCharType="end"/>
      </w:r>
    </w:p>
    <w:p w14:paraId="67277774" w14:textId="1831A64F" w:rsidR="008110D0" w:rsidRDefault="008110D0">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_Toc199336477 \h </w:instrText>
      </w:r>
      <w:r>
        <w:rPr>
          <w:noProof/>
        </w:rPr>
      </w:r>
      <w:r>
        <w:rPr>
          <w:noProof/>
        </w:rPr>
        <w:fldChar w:fldCharType="separate"/>
      </w:r>
      <w:r>
        <w:rPr>
          <w:noProof/>
        </w:rPr>
        <w:t>251</w:t>
      </w:r>
      <w:r>
        <w:rPr>
          <w:noProof/>
        </w:rPr>
        <w:fldChar w:fldCharType="end"/>
      </w:r>
    </w:p>
    <w:p w14:paraId="701E79E6" w14:textId="00520BAA" w:rsidR="008110D0" w:rsidRDefault="008110D0">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_Toc199336478 \h </w:instrText>
      </w:r>
      <w:r>
        <w:rPr>
          <w:noProof/>
        </w:rPr>
      </w:r>
      <w:r>
        <w:rPr>
          <w:noProof/>
        </w:rPr>
        <w:fldChar w:fldCharType="separate"/>
      </w:r>
      <w:r>
        <w:rPr>
          <w:noProof/>
        </w:rPr>
        <w:t>251</w:t>
      </w:r>
      <w:r>
        <w:rPr>
          <w:noProof/>
        </w:rPr>
        <w:fldChar w:fldCharType="end"/>
      </w:r>
    </w:p>
    <w:p w14:paraId="5C3767CF" w14:textId="456C3998" w:rsidR="008110D0" w:rsidRDefault="008110D0">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_Toc199336479 \h </w:instrText>
      </w:r>
      <w:r>
        <w:rPr>
          <w:noProof/>
        </w:rPr>
      </w:r>
      <w:r>
        <w:rPr>
          <w:noProof/>
        </w:rPr>
        <w:fldChar w:fldCharType="separate"/>
      </w:r>
      <w:r>
        <w:rPr>
          <w:noProof/>
        </w:rPr>
        <w:t>251</w:t>
      </w:r>
      <w:r>
        <w:rPr>
          <w:noProof/>
        </w:rPr>
        <w:fldChar w:fldCharType="end"/>
      </w:r>
    </w:p>
    <w:p w14:paraId="549668C2" w14:textId="20C8C7B5" w:rsidR="008110D0" w:rsidRDefault="008110D0">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_Toc199336480 \h </w:instrText>
      </w:r>
      <w:r>
        <w:rPr>
          <w:noProof/>
        </w:rPr>
      </w:r>
      <w:r>
        <w:rPr>
          <w:noProof/>
        </w:rPr>
        <w:fldChar w:fldCharType="separate"/>
      </w:r>
      <w:r>
        <w:rPr>
          <w:noProof/>
        </w:rPr>
        <w:t>251</w:t>
      </w:r>
      <w:r>
        <w:rPr>
          <w:noProof/>
        </w:rPr>
        <w:fldChar w:fldCharType="end"/>
      </w:r>
    </w:p>
    <w:p w14:paraId="293DBE48" w14:textId="312DE167" w:rsidR="008110D0" w:rsidRDefault="008110D0">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_Toc199336481 \h </w:instrText>
      </w:r>
      <w:r>
        <w:rPr>
          <w:noProof/>
        </w:rPr>
      </w:r>
      <w:r>
        <w:rPr>
          <w:noProof/>
        </w:rPr>
        <w:fldChar w:fldCharType="separate"/>
      </w:r>
      <w:r>
        <w:rPr>
          <w:noProof/>
        </w:rPr>
        <w:t>252</w:t>
      </w:r>
      <w:r>
        <w:rPr>
          <w:noProof/>
        </w:rPr>
        <w:fldChar w:fldCharType="end"/>
      </w:r>
    </w:p>
    <w:p w14:paraId="40B9A7E6" w14:textId="10B7219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_Toc199336482 \h </w:instrText>
      </w:r>
      <w:r>
        <w:rPr>
          <w:noProof/>
        </w:rPr>
      </w:r>
      <w:r>
        <w:rPr>
          <w:noProof/>
        </w:rPr>
        <w:fldChar w:fldCharType="separate"/>
      </w:r>
      <w:r>
        <w:rPr>
          <w:noProof/>
        </w:rPr>
        <w:t>252</w:t>
      </w:r>
      <w:r>
        <w:rPr>
          <w:noProof/>
        </w:rPr>
        <w:fldChar w:fldCharType="end"/>
      </w:r>
    </w:p>
    <w:p w14:paraId="2D6AF0EE" w14:textId="730DFD1C"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_Toc199336483 \h </w:instrText>
      </w:r>
      <w:r>
        <w:rPr>
          <w:noProof/>
        </w:rPr>
      </w:r>
      <w:r>
        <w:rPr>
          <w:noProof/>
        </w:rPr>
        <w:fldChar w:fldCharType="separate"/>
      </w:r>
      <w:r>
        <w:rPr>
          <w:noProof/>
        </w:rPr>
        <w:t>252</w:t>
      </w:r>
      <w:r>
        <w:rPr>
          <w:noProof/>
        </w:rPr>
        <w:fldChar w:fldCharType="end"/>
      </w:r>
    </w:p>
    <w:p w14:paraId="7AA9B426" w14:textId="3386B1A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_Toc199336484 \h </w:instrText>
      </w:r>
      <w:r>
        <w:rPr>
          <w:noProof/>
        </w:rPr>
      </w:r>
      <w:r>
        <w:rPr>
          <w:noProof/>
        </w:rPr>
        <w:fldChar w:fldCharType="separate"/>
      </w:r>
      <w:r>
        <w:rPr>
          <w:noProof/>
        </w:rPr>
        <w:t>252</w:t>
      </w:r>
      <w:r>
        <w:rPr>
          <w:noProof/>
        </w:rPr>
        <w:fldChar w:fldCharType="end"/>
      </w:r>
    </w:p>
    <w:p w14:paraId="5B70FFE7" w14:textId="4EB5B518"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_Toc199336485 \h </w:instrText>
      </w:r>
      <w:r>
        <w:rPr>
          <w:noProof/>
        </w:rPr>
      </w:r>
      <w:r>
        <w:rPr>
          <w:noProof/>
        </w:rPr>
        <w:fldChar w:fldCharType="separate"/>
      </w:r>
      <w:r>
        <w:rPr>
          <w:noProof/>
        </w:rPr>
        <w:t>252</w:t>
      </w:r>
      <w:r>
        <w:rPr>
          <w:noProof/>
        </w:rPr>
        <w:fldChar w:fldCharType="end"/>
      </w:r>
    </w:p>
    <w:p w14:paraId="1916228D" w14:textId="731C2DC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_Toc199336486 \h </w:instrText>
      </w:r>
      <w:r>
        <w:rPr>
          <w:noProof/>
        </w:rPr>
      </w:r>
      <w:r>
        <w:rPr>
          <w:noProof/>
        </w:rPr>
        <w:fldChar w:fldCharType="separate"/>
      </w:r>
      <w:r>
        <w:rPr>
          <w:noProof/>
        </w:rPr>
        <w:t>254</w:t>
      </w:r>
      <w:r>
        <w:rPr>
          <w:noProof/>
        </w:rPr>
        <w:fldChar w:fldCharType="end"/>
      </w:r>
    </w:p>
    <w:p w14:paraId="013848B4" w14:textId="22366EAC" w:rsidR="008110D0" w:rsidRDefault="008110D0">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_Toc199336487 \h </w:instrText>
      </w:r>
      <w:r>
        <w:rPr>
          <w:noProof/>
        </w:rPr>
      </w:r>
      <w:r>
        <w:rPr>
          <w:noProof/>
        </w:rPr>
        <w:fldChar w:fldCharType="separate"/>
      </w:r>
      <w:r>
        <w:rPr>
          <w:noProof/>
        </w:rPr>
        <w:t>254</w:t>
      </w:r>
      <w:r>
        <w:rPr>
          <w:noProof/>
        </w:rPr>
        <w:fldChar w:fldCharType="end"/>
      </w:r>
    </w:p>
    <w:p w14:paraId="6749CDD2" w14:textId="1E953F30" w:rsidR="008110D0" w:rsidRDefault="008110D0">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_Toc199336488 \h </w:instrText>
      </w:r>
      <w:r>
        <w:rPr>
          <w:noProof/>
        </w:rPr>
      </w:r>
      <w:r>
        <w:rPr>
          <w:noProof/>
        </w:rPr>
        <w:fldChar w:fldCharType="separate"/>
      </w:r>
      <w:r>
        <w:rPr>
          <w:noProof/>
        </w:rPr>
        <w:t>254</w:t>
      </w:r>
      <w:r>
        <w:rPr>
          <w:noProof/>
        </w:rPr>
        <w:fldChar w:fldCharType="end"/>
      </w:r>
    </w:p>
    <w:p w14:paraId="1569E67B" w14:textId="7A853D59" w:rsidR="008110D0" w:rsidRDefault="008110D0">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_Toc199336489 \h </w:instrText>
      </w:r>
      <w:r>
        <w:rPr>
          <w:noProof/>
        </w:rPr>
      </w:r>
      <w:r>
        <w:rPr>
          <w:noProof/>
        </w:rPr>
        <w:fldChar w:fldCharType="separate"/>
      </w:r>
      <w:r>
        <w:rPr>
          <w:noProof/>
        </w:rPr>
        <w:t>254</w:t>
      </w:r>
      <w:r>
        <w:rPr>
          <w:noProof/>
        </w:rPr>
        <w:fldChar w:fldCharType="end"/>
      </w:r>
    </w:p>
    <w:p w14:paraId="1ABBBEEC" w14:textId="27AD4DE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_Toc199336490 \h </w:instrText>
      </w:r>
      <w:r>
        <w:rPr>
          <w:noProof/>
        </w:rPr>
      </w:r>
      <w:r>
        <w:rPr>
          <w:noProof/>
        </w:rPr>
        <w:fldChar w:fldCharType="separate"/>
      </w:r>
      <w:r>
        <w:rPr>
          <w:noProof/>
        </w:rPr>
        <w:t>254</w:t>
      </w:r>
      <w:r>
        <w:rPr>
          <w:noProof/>
        </w:rPr>
        <w:fldChar w:fldCharType="end"/>
      </w:r>
    </w:p>
    <w:p w14:paraId="2F982D17" w14:textId="50024E38"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_Toc199336491 \h </w:instrText>
      </w:r>
      <w:r>
        <w:rPr>
          <w:noProof/>
        </w:rPr>
      </w:r>
      <w:r>
        <w:rPr>
          <w:noProof/>
        </w:rPr>
        <w:fldChar w:fldCharType="separate"/>
      </w:r>
      <w:r>
        <w:rPr>
          <w:noProof/>
        </w:rPr>
        <w:t>255</w:t>
      </w:r>
      <w:r>
        <w:rPr>
          <w:noProof/>
        </w:rPr>
        <w:fldChar w:fldCharType="end"/>
      </w:r>
    </w:p>
    <w:p w14:paraId="7C069E86" w14:textId="2973C61D" w:rsidR="008110D0" w:rsidRDefault="008110D0">
      <w:pPr>
        <w:pStyle w:val="TOC5"/>
        <w:rPr>
          <w:rFonts w:asciiTheme="minorHAnsi" w:eastAsiaTheme="minorEastAsia" w:hAnsiTheme="minorHAnsi" w:cstheme="minorBidi"/>
          <w:noProof/>
          <w:sz w:val="22"/>
          <w:szCs w:val="22"/>
          <w:lang w:val="en-IN" w:eastAsia="en-IN"/>
        </w:rPr>
      </w:pPr>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_Toc199336492 \h </w:instrText>
      </w:r>
      <w:r>
        <w:rPr>
          <w:noProof/>
        </w:rPr>
      </w:r>
      <w:r>
        <w:rPr>
          <w:noProof/>
        </w:rPr>
        <w:fldChar w:fldCharType="separate"/>
      </w:r>
      <w:r>
        <w:rPr>
          <w:noProof/>
        </w:rPr>
        <w:t>255</w:t>
      </w:r>
      <w:r>
        <w:rPr>
          <w:noProof/>
        </w:rPr>
        <w:fldChar w:fldCharType="end"/>
      </w:r>
    </w:p>
    <w:p w14:paraId="24FC6C59" w14:textId="65BC0DD5" w:rsidR="008110D0" w:rsidRDefault="008110D0">
      <w:pPr>
        <w:pStyle w:val="TOC5"/>
        <w:rPr>
          <w:rFonts w:asciiTheme="minorHAnsi" w:eastAsiaTheme="minorEastAsia" w:hAnsiTheme="minorHAnsi" w:cstheme="minorBidi"/>
          <w:noProof/>
          <w:sz w:val="22"/>
          <w:szCs w:val="22"/>
          <w:lang w:val="en-IN" w:eastAsia="en-IN"/>
        </w:rPr>
      </w:pPr>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TunnelInfo</w:t>
      </w:r>
      <w:r>
        <w:rPr>
          <w:noProof/>
        </w:rPr>
        <w:tab/>
      </w:r>
      <w:r>
        <w:rPr>
          <w:noProof/>
        </w:rPr>
        <w:fldChar w:fldCharType="begin"/>
      </w:r>
      <w:r>
        <w:rPr>
          <w:noProof/>
        </w:rPr>
        <w:instrText xml:space="preserve"> PAGEREF _Toc199336493 \h </w:instrText>
      </w:r>
      <w:r>
        <w:rPr>
          <w:noProof/>
        </w:rPr>
      </w:r>
      <w:r>
        <w:rPr>
          <w:noProof/>
        </w:rPr>
        <w:fldChar w:fldCharType="separate"/>
      </w:r>
      <w:r>
        <w:rPr>
          <w:noProof/>
        </w:rPr>
        <w:t>255</w:t>
      </w:r>
      <w:r>
        <w:rPr>
          <w:noProof/>
        </w:rPr>
        <w:fldChar w:fldCharType="end"/>
      </w:r>
    </w:p>
    <w:p w14:paraId="02D55AF1" w14:textId="783B45D8" w:rsidR="008110D0" w:rsidRDefault="008110D0">
      <w:pPr>
        <w:pStyle w:val="TOC5"/>
        <w:rPr>
          <w:rFonts w:asciiTheme="minorHAnsi" w:eastAsiaTheme="minorEastAsia" w:hAnsiTheme="minorHAnsi" w:cstheme="minorBidi"/>
          <w:noProof/>
          <w:sz w:val="22"/>
          <w:szCs w:val="22"/>
          <w:lang w:val="en-IN" w:eastAsia="en-IN"/>
        </w:rPr>
      </w:pPr>
      <w:r>
        <w:rPr>
          <w:noProof/>
        </w:rPr>
        <w:t>9.2.5.2.3</w:t>
      </w:r>
      <w:r>
        <w:rPr>
          <w:rFonts w:asciiTheme="minorHAnsi" w:eastAsiaTheme="minorEastAsia" w:hAnsiTheme="minorHAnsi" w:cstheme="minorBidi"/>
          <w:noProof/>
          <w:sz w:val="22"/>
          <w:szCs w:val="22"/>
          <w:lang w:val="en-IN" w:eastAsia="en-IN"/>
        </w:rPr>
        <w:tab/>
      </w:r>
      <w:r>
        <w:rPr>
          <w:noProof/>
        </w:rPr>
        <w:t>Type: CandidateDnaisInfo</w:t>
      </w:r>
      <w:r>
        <w:rPr>
          <w:noProof/>
        </w:rPr>
        <w:tab/>
      </w:r>
      <w:r>
        <w:rPr>
          <w:noProof/>
        </w:rPr>
        <w:fldChar w:fldCharType="begin"/>
      </w:r>
      <w:r>
        <w:rPr>
          <w:noProof/>
        </w:rPr>
        <w:instrText xml:space="preserve"> PAGEREF _Toc199336494 \h </w:instrText>
      </w:r>
      <w:r>
        <w:rPr>
          <w:noProof/>
        </w:rPr>
      </w:r>
      <w:r>
        <w:rPr>
          <w:noProof/>
        </w:rPr>
        <w:fldChar w:fldCharType="separate"/>
      </w:r>
      <w:r>
        <w:rPr>
          <w:noProof/>
        </w:rPr>
        <w:t>256</w:t>
      </w:r>
      <w:r>
        <w:rPr>
          <w:noProof/>
        </w:rPr>
        <w:fldChar w:fldCharType="end"/>
      </w:r>
    </w:p>
    <w:p w14:paraId="4E0E8367" w14:textId="5536644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_Toc199336495 \h </w:instrText>
      </w:r>
      <w:r>
        <w:rPr>
          <w:noProof/>
        </w:rPr>
      </w:r>
      <w:r>
        <w:rPr>
          <w:noProof/>
        </w:rPr>
        <w:fldChar w:fldCharType="separate"/>
      </w:r>
      <w:r>
        <w:rPr>
          <w:noProof/>
        </w:rPr>
        <w:t>256</w:t>
      </w:r>
      <w:r>
        <w:rPr>
          <w:noProof/>
        </w:rPr>
        <w:fldChar w:fldCharType="end"/>
      </w:r>
    </w:p>
    <w:p w14:paraId="1DD3D493" w14:textId="57428D23" w:rsidR="008110D0" w:rsidRDefault="008110D0">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_Toc199336496 \h </w:instrText>
      </w:r>
      <w:r>
        <w:rPr>
          <w:noProof/>
        </w:rPr>
      </w:r>
      <w:r>
        <w:rPr>
          <w:noProof/>
        </w:rPr>
        <w:fldChar w:fldCharType="separate"/>
      </w:r>
      <w:r>
        <w:rPr>
          <w:noProof/>
        </w:rPr>
        <w:t>256</w:t>
      </w:r>
      <w:r>
        <w:rPr>
          <w:noProof/>
        </w:rPr>
        <w:fldChar w:fldCharType="end"/>
      </w:r>
    </w:p>
    <w:p w14:paraId="628EC0D3" w14:textId="34E94BDD" w:rsidR="008110D0" w:rsidRDefault="008110D0">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_Toc199336497 \h </w:instrText>
      </w:r>
      <w:r>
        <w:rPr>
          <w:noProof/>
        </w:rPr>
      </w:r>
      <w:r>
        <w:rPr>
          <w:noProof/>
        </w:rPr>
        <w:fldChar w:fldCharType="separate"/>
      </w:r>
      <w:r>
        <w:rPr>
          <w:noProof/>
        </w:rPr>
        <w:t>256</w:t>
      </w:r>
      <w:r>
        <w:rPr>
          <w:noProof/>
        </w:rPr>
        <w:fldChar w:fldCharType="end"/>
      </w:r>
    </w:p>
    <w:p w14:paraId="19884C0D" w14:textId="4FBC6286" w:rsidR="008110D0" w:rsidRDefault="008110D0">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_Toc199336498 \h </w:instrText>
      </w:r>
      <w:r>
        <w:rPr>
          <w:noProof/>
        </w:rPr>
      </w:r>
      <w:r>
        <w:rPr>
          <w:noProof/>
        </w:rPr>
        <w:fldChar w:fldCharType="separate"/>
      </w:r>
      <w:r>
        <w:rPr>
          <w:noProof/>
        </w:rPr>
        <w:t>257</w:t>
      </w:r>
      <w:r>
        <w:rPr>
          <w:noProof/>
        </w:rPr>
        <w:fldChar w:fldCharType="end"/>
      </w:r>
    </w:p>
    <w:p w14:paraId="1CDA49B2" w14:textId="0DC963CB" w:rsidR="008110D0" w:rsidRDefault="008110D0">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_Toc199336499 \h </w:instrText>
      </w:r>
      <w:r>
        <w:rPr>
          <w:noProof/>
        </w:rPr>
      </w:r>
      <w:r>
        <w:rPr>
          <w:noProof/>
        </w:rPr>
        <w:fldChar w:fldCharType="separate"/>
      </w:r>
      <w:r>
        <w:rPr>
          <w:noProof/>
        </w:rPr>
        <w:t>257</w:t>
      </w:r>
      <w:r>
        <w:rPr>
          <w:noProof/>
        </w:rPr>
        <w:fldChar w:fldCharType="end"/>
      </w:r>
    </w:p>
    <w:p w14:paraId="7D49E343" w14:textId="04BF7B03" w:rsidR="008110D0" w:rsidRDefault="008110D0">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_Toc199336500 \h </w:instrText>
      </w:r>
      <w:r>
        <w:rPr>
          <w:noProof/>
        </w:rPr>
      </w:r>
      <w:r>
        <w:rPr>
          <w:noProof/>
        </w:rPr>
        <w:fldChar w:fldCharType="separate"/>
      </w:r>
      <w:r>
        <w:rPr>
          <w:noProof/>
        </w:rPr>
        <w:t>257</w:t>
      </w:r>
      <w:r>
        <w:rPr>
          <w:noProof/>
        </w:rPr>
        <w:fldChar w:fldCharType="end"/>
      </w:r>
    </w:p>
    <w:p w14:paraId="16A08AFC" w14:textId="6AA65FF9" w:rsidR="008110D0" w:rsidRDefault="008110D0">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_Toc199336501 \h </w:instrText>
      </w:r>
      <w:r>
        <w:rPr>
          <w:noProof/>
        </w:rPr>
      </w:r>
      <w:r>
        <w:rPr>
          <w:noProof/>
        </w:rPr>
        <w:fldChar w:fldCharType="separate"/>
      </w:r>
      <w:r>
        <w:rPr>
          <w:noProof/>
        </w:rPr>
        <w:t>258</w:t>
      </w:r>
      <w:r>
        <w:rPr>
          <w:noProof/>
        </w:rPr>
        <w:fldChar w:fldCharType="end"/>
      </w:r>
    </w:p>
    <w:p w14:paraId="2800B2F3" w14:textId="2A0110C3" w:rsidR="008110D0" w:rsidRDefault="008110D0">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_Toc199336502 \h </w:instrText>
      </w:r>
      <w:r>
        <w:rPr>
          <w:noProof/>
        </w:rPr>
      </w:r>
      <w:r>
        <w:rPr>
          <w:noProof/>
        </w:rPr>
        <w:fldChar w:fldCharType="separate"/>
      </w:r>
      <w:r>
        <w:rPr>
          <w:noProof/>
        </w:rPr>
        <w:t>258</w:t>
      </w:r>
      <w:r>
        <w:rPr>
          <w:noProof/>
        </w:rPr>
        <w:fldChar w:fldCharType="end"/>
      </w:r>
    </w:p>
    <w:p w14:paraId="3DDDE01B" w14:textId="29D23C72" w:rsidR="008110D0" w:rsidRDefault="008110D0">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_Toc199336503 \h </w:instrText>
      </w:r>
      <w:r>
        <w:rPr>
          <w:noProof/>
        </w:rPr>
      </w:r>
      <w:r>
        <w:rPr>
          <w:noProof/>
        </w:rPr>
        <w:fldChar w:fldCharType="separate"/>
      </w:r>
      <w:r>
        <w:rPr>
          <w:noProof/>
        </w:rPr>
        <w:t>258</w:t>
      </w:r>
      <w:r>
        <w:rPr>
          <w:noProof/>
        </w:rPr>
        <w:fldChar w:fldCharType="end"/>
      </w:r>
    </w:p>
    <w:p w14:paraId="03EB3EC2" w14:textId="463FCDB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_Toc199336504 \h </w:instrText>
      </w:r>
      <w:r>
        <w:rPr>
          <w:noProof/>
        </w:rPr>
      </w:r>
      <w:r>
        <w:rPr>
          <w:noProof/>
        </w:rPr>
        <w:fldChar w:fldCharType="separate"/>
      </w:r>
      <w:r>
        <w:rPr>
          <w:noProof/>
        </w:rPr>
        <w:t>258</w:t>
      </w:r>
      <w:r>
        <w:rPr>
          <w:noProof/>
        </w:rPr>
        <w:fldChar w:fldCharType="end"/>
      </w:r>
    </w:p>
    <w:p w14:paraId="72D34EDF" w14:textId="2DE5C43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_Toc199336505 \h </w:instrText>
      </w:r>
      <w:r>
        <w:rPr>
          <w:noProof/>
        </w:rPr>
      </w:r>
      <w:r>
        <w:rPr>
          <w:noProof/>
        </w:rPr>
        <w:fldChar w:fldCharType="separate"/>
      </w:r>
      <w:r>
        <w:rPr>
          <w:noProof/>
        </w:rPr>
        <w:t>258</w:t>
      </w:r>
      <w:r>
        <w:rPr>
          <w:noProof/>
        </w:rPr>
        <w:fldChar w:fldCharType="end"/>
      </w:r>
    </w:p>
    <w:p w14:paraId="2F85BC45" w14:textId="73AAA47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_Toc199336506 \h </w:instrText>
      </w:r>
      <w:r>
        <w:rPr>
          <w:noProof/>
        </w:rPr>
      </w:r>
      <w:r>
        <w:rPr>
          <w:noProof/>
        </w:rPr>
        <w:fldChar w:fldCharType="separate"/>
      </w:r>
      <w:r>
        <w:rPr>
          <w:noProof/>
        </w:rPr>
        <w:t>259</w:t>
      </w:r>
      <w:r>
        <w:rPr>
          <w:noProof/>
        </w:rPr>
        <w:fldChar w:fldCharType="end"/>
      </w:r>
    </w:p>
    <w:p w14:paraId="38947543" w14:textId="5524EB41" w:rsidR="008110D0" w:rsidRDefault="008110D0">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_Toc199336507 \h </w:instrText>
      </w:r>
      <w:r>
        <w:rPr>
          <w:noProof/>
        </w:rPr>
      </w:r>
      <w:r>
        <w:rPr>
          <w:noProof/>
        </w:rPr>
        <w:fldChar w:fldCharType="separate"/>
      </w:r>
      <w:r>
        <w:rPr>
          <w:noProof/>
        </w:rPr>
        <w:t>259</w:t>
      </w:r>
      <w:r>
        <w:rPr>
          <w:noProof/>
        </w:rPr>
        <w:fldChar w:fldCharType="end"/>
      </w:r>
    </w:p>
    <w:p w14:paraId="32636F25" w14:textId="5FABDD00"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_Toc199336508 \h </w:instrText>
      </w:r>
      <w:r>
        <w:rPr>
          <w:noProof/>
        </w:rPr>
      </w:r>
      <w:r>
        <w:rPr>
          <w:noProof/>
        </w:rPr>
        <w:fldChar w:fldCharType="separate"/>
      </w:r>
      <w:r>
        <w:rPr>
          <w:noProof/>
        </w:rPr>
        <w:t>260</w:t>
      </w:r>
      <w:r>
        <w:rPr>
          <w:noProof/>
        </w:rPr>
        <w:fldChar w:fldCharType="end"/>
      </w:r>
    </w:p>
    <w:p w14:paraId="2BABB62F" w14:textId="76AB5CD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_Toc199336509 \h </w:instrText>
      </w:r>
      <w:r>
        <w:rPr>
          <w:noProof/>
        </w:rPr>
      </w:r>
      <w:r>
        <w:rPr>
          <w:noProof/>
        </w:rPr>
        <w:fldChar w:fldCharType="separate"/>
      </w:r>
      <w:r>
        <w:rPr>
          <w:noProof/>
        </w:rPr>
        <w:t>261</w:t>
      </w:r>
      <w:r>
        <w:rPr>
          <w:noProof/>
        </w:rPr>
        <w:fldChar w:fldCharType="end"/>
      </w:r>
    </w:p>
    <w:p w14:paraId="7578F772" w14:textId="23B8DFEC" w:rsidR="008110D0" w:rsidRDefault="008110D0">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_Toc199336510 \h </w:instrText>
      </w:r>
      <w:r>
        <w:rPr>
          <w:noProof/>
        </w:rPr>
      </w:r>
      <w:r>
        <w:rPr>
          <w:noProof/>
        </w:rPr>
        <w:fldChar w:fldCharType="separate"/>
      </w:r>
      <w:r>
        <w:rPr>
          <w:noProof/>
        </w:rPr>
        <w:t>261</w:t>
      </w:r>
      <w:r>
        <w:rPr>
          <w:noProof/>
        </w:rPr>
        <w:fldChar w:fldCharType="end"/>
      </w:r>
    </w:p>
    <w:p w14:paraId="3CB9D078" w14:textId="278D21A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_Toc199336511 \h </w:instrText>
      </w:r>
      <w:r>
        <w:rPr>
          <w:noProof/>
        </w:rPr>
      </w:r>
      <w:r>
        <w:rPr>
          <w:noProof/>
        </w:rPr>
        <w:fldChar w:fldCharType="separate"/>
      </w:r>
      <w:r>
        <w:rPr>
          <w:noProof/>
        </w:rPr>
        <w:t>261</w:t>
      </w:r>
      <w:r>
        <w:rPr>
          <w:noProof/>
        </w:rPr>
        <w:fldChar w:fldCharType="end"/>
      </w:r>
    </w:p>
    <w:p w14:paraId="3F7F4F67" w14:textId="45C9072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_Toc199336512 \h </w:instrText>
      </w:r>
      <w:r>
        <w:rPr>
          <w:noProof/>
        </w:rPr>
      </w:r>
      <w:r>
        <w:rPr>
          <w:noProof/>
        </w:rPr>
        <w:fldChar w:fldCharType="separate"/>
      </w:r>
      <w:r>
        <w:rPr>
          <w:noProof/>
        </w:rPr>
        <w:t>261</w:t>
      </w:r>
      <w:r>
        <w:rPr>
          <w:noProof/>
        </w:rPr>
        <w:fldChar w:fldCharType="end"/>
      </w:r>
    </w:p>
    <w:p w14:paraId="12160B05" w14:textId="4001812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_Toc199336513 \h </w:instrText>
      </w:r>
      <w:r>
        <w:rPr>
          <w:noProof/>
        </w:rPr>
      </w:r>
      <w:r>
        <w:rPr>
          <w:noProof/>
        </w:rPr>
        <w:fldChar w:fldCharType="separate"/>
      </w:r>
      <w:r>
        <w:rPr>
          <w:noProof/>
        </w:rPr>
        <w:t>261</w:t>
      </w:r>
      <w:r>
        <w:rPr>
          <w:noProof/>
        </w:rPr>
        <w:fldChar w:fldCharType="end"/>
      </w:r>
    </w:p>
    <w:p w14:paraId="72B1882B" w14:textId="47B84CF1"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_Toc199336514 \h </w:instrText>
      </w:r>
      <w:r>
        <w:rPr>
          <w:noProof/>
        </w:rPr>
      </w:r>
      <w:r>
        <w:rPr>
          <w:noProof/>
        </w:rPr>
        <w:fldChar w:fldCharType="separate"/>
      </w:r>
      <w:r>
        <w:rPr>
          <w:noProof/>
        </w:rPr>
        <w:t>261</w:t>
      </w:r>
      <w:r>
        <w:rPr>
          <w:noProof/>
        </w:rPr>
        <w:fldChar w:fldCharType="end"/>
      </w:r>
    </w:p>
    <w:p w14:paraId="1FC1D328" w14:textId="348578AF"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_Toc199336515 \h </w:instrText>
      </w:r>
      <w:r>
        <w:rPr>
          <w:noProof/>
        </w:rPr>
      </w:r>
      <w:r>
        <w:rPr>
          <w:noProof/>
        </w:rPr>
        <w:fldChar w:fldCharType="separate"/>
      </w:r>
      <w:r>
        <w:rPr>
          <w:noProof/>
        </w:rPr>
        <w:t>262</w:t>
      </w:r>
      <w:r>
        <w:rPr>
          <w:noProof/>
        </w:rPr>
        <w:fldChar w:fldCharType="end"/>
      </w:r>
    </w:p>
    <w:p w14:paraId="69CE70FB" w14:textId="2090E7AD"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_Toc199336516 \h </w:instrText>
      </w:r>
      <w:r>
        <w:rPr>
          <w:noProof/>
        </w:rPr>
      </w:r>
      <w:r>
        <w:rPr>
          <w:noProof/>
        </w:rPr>
        <w:fldChar w:fldCharType="separate"/>
      </w:r>
      <w:r>
        <w:rPr>
          <w:noProof/>
        </w:rPr>
        <w:t>263</w:t>
      </w:r>
      <w:r>
        <w:rPr>
          <w:noProof/>
        </w:rPr>
        <w:fldChar w:fldCharType="end"/>
      </w:r>
    </w:p>
    <w:p w14:paraId="2FD14A04" w14:textId="04FAB6E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_Toc199336517 \h </w:instrText>
      </w:r>
      <w:r>
        <w:rPr>
          <w:noProof/>
        </w:rPr>
      </w:r>
      <w:r>
        <w:rPr>
          <w:noProof/>
        </w:rPr>
        <w:fldChar w:fldCharType="separate"/>
      </w:r>
      <w:r>
        <w:rPr>
          <w:noProof/>
        </w:rPr>
        <w:t>264</w:t>
      </w:r>
      <w:r>
        <w:rPr>
          <w:noProof/>
        </w:rPr>
        <w:fldChar w:fldCharType="end"/>
      </w:r>
    </w:p>
    <w:p w14:paraId="0B114676" w14:textId="28EE890B" w:rsidR="008110D0" w:rsidRDefault="008110D0">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_Toc199336518 \h </w:instrText>
      </w:r>
      <w:r>
        <w:rPr>
          <w:noProof/>
        </w:rPr>
      </w:r>
      <w:r>
        <w:rPr>
          <w:noProof/>
        </w:rPr>
        <w:fldChar w:fldCharType="separate"/>
      </w:r>
      <w:r>
        <w:rPr>
          <w:noProof/>
        </w:rPr>
        <w:t>265</w:t>
      </w:r>
      <w:r>
        <w:rPr>
          <w:noProof/>
        </w:rPr>
        <w:fldChar w:fldCharType="end"/>
      </w:r>
    </w:p>
    <w:p w14:paraId="30C8C987" w14:textId="34E4F1AD" w:rsidR="008110D0" w:rsidRDefault="008110D0">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_Toc199336519 \h </w:instrText>
      </w:r>
      <w:r>
        <w:rPr>
          <w:noProof/>
        </w:rPr>
      </w:r>
      <w:r>
        <w:rPr>
          <w:noProof/>
        </w:rPr>
        <w:fldChar w:fldCharType="separate"/>
      </w:r>
      <w:r>
        <w:rPr>
          <w:noProof/>
        </w:rPr>
        <w:t>265</w:t>
      </w:r>
      <w:r>
        <w:rPr>
          <w:noProof/>
        </w:rPr>
        <w:fldChar w:fldCharType="end"/>
      </w:r>
    </w:p>
    <w:p w14:paraId="21E7FD69" w14:textId="3BF4A2EC" w:rsidR="008110D0" w:rsidRDefault="008110D0">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_Toc199336520 \h </w:instrText>
      </w:r>
      <w:r>
        <w:rPr>
          <w:noProof/>
        </w:rPr>
      </w:r>
      <w:r>
        <w:rPr>
          <w:noProof/>
        </w:rPr>
        <w:fldChar w:fldCharType="separate"/>
      </w:r>
      <w:r>
        <w:rPr>
          <w:noProof/>
        </w:rPr>
        <w:t>266</w:t>
      </w:r>
      <w:r>
        <w:rPr>
          <w:noProof/>
        </w:rPr>
        <w:fldChar w:fldCharType="end"/>
      </w:r>
    </w:p>
    <w:p w14:paraId="5BF175EA" w14:textId="63BCF78B" w:rsidR="008110D0" w:rsidRDefault="008110D0">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_Toc199336521 \h </w:instrText>
      </w:r>
      <w:r>
        <w:rPr>
          <w:noProof/>
        </w:rPr>
      </w:r>
      <w:r>
        <w:rPr>
          <w:noProof/>
        </w:rPr>
        <w:fldChar w:fldCharType="separate"/>
      </w:r>
      <w:r>
        <w:rPr>
          <w:noProof/>
        </w:rPr>
        <w:t>266</w:t>
      </w:r>
      <w:r>
        <w:rPr>
          <w:noProof/>
        </w:rPr>
        <w:fldChar w:fldCharType="end"/>
      </w:r>
    </w:p>
    <w:p w14:paraId="59458ADE" w14:textId="7332169B" w:rsidR="008110D0" w:rsidRDefault="008110D0">
      <w:pPr>
        <w:pStyle w:val="TOC4"/>
        <w:rPr>
          <w:rFonts w:asciiTheme="minorHAnsi" w:eastAsiaTheme="minorEastAsia" w:hAnsiTheme="minorHAnsi" w:cstheme="minorBidi"/>
          <w:noProof/>
          <w:sz w:val="22"/>
          <w:szCs w:val="22"/>
          <w:lang w:val="en-IN" w:eastAsia="en-IN"/>
        </w:rPr>
      </w:pPr>
      <w:r>
        <w:rPr>
          <w:noProof/>
        </w:rPr>
        <w:t>9.3</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_Toc199336522 \h </w:instrText>
      </w:r>
      <w:r>
        <w:rPr>
          <w:noProof/>
        </w:rPr>
      </w:r>
      <w:r>
        <w:rPr>
          <w:noProof/>
        </w:rPr>
        <w:fldChar w:fldCharType="separate"/>
      </w:r>
      <w:r>
        <w:rPr>
          <w:noProof/>
        </w:rPr>
        <w:t>266</w:t>
      </w:r>
      <w:r>
        <w:rPr>
          <w:noProof/>
        </w:rPr>
        <w:fldChar w:fldCharType="end"/>
      </w:r>
    </w:p>
    <w:p w14:paraId="5BED3FF6" w14:textId="6F0A8991" w:rsidR="008110D0" w:rsidRDefault="008110D0">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_Toc199336523 \h </w:instrText>
      </w:r>
      <w:r>
        <w:rPr>
          <w:noProof/>
        </w:rPr>
      </w:r>
      <w:r>
        <w:rPr>
          <w:noProof/>
        </w:rPr>
        <w:fldChar w:fldCharType="separate"/>
      </w:r>
      <w:r>
        <w:rPr>
          <w:noProof/>
        </w:rPr>
        <w:t>266</w:t>
      </w:r>
      <w:r>
        <w:rPr>
          <w:noProof/>
        </w:rPr>
        <w:fldChar w:fldCharType="end"/>
      </w:r>
    </w:p>
    <w:p w14:paraId="37BBADFD" w14:textId="09B03739" w:rsidR="008110D0" w:rsidRDefault="008110D0">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_Toc199336524 \h </w:instrText>
      </w:r>
      <w:r>
        <w:rPr>
          <w:noProof/>
        </w:rPr>
      </w:r>
      <w:r>
        <w:rPr>
          <w:noProof/>
        </w:rPr>
        <w:fldChar w:fldCharType="separate"/>
      </w:r>
      <w:r>
        <w:rPr>
          <w:noProof/>
        </w:rPr>
        <w:t>267</w:t>
      </w:r>
      <w:r>
        <w:rPr>
          <w:noProof/>
        </w:rPr>
        <w:fldChar w:fldCharType="end"/>
      </w:r>
    </w:p>
    <w:p w14:paraId="360E92C9" w14:textId="2514A23D" w:rsidR="008110D0" w:rsidRDefault="008110D0">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_Toc199336525 \h </w:instrText>
      </w:r>
      <w:r>
        <w:rPr>
          <w:noProof/>
        </w:rPr>
      </w:r>
      <w:r>
        <w:rPr>
          <w:noProof/>
        </w:rPr>
        <w:fldChar w:fldCharType="separate"/>
      </w:r>
      <w:r>
        <w:rPr>
          <w:noProof/>
        </w:rPr>
        <w:t>267</w:t>
      </w:r>
      <w:r>
        <w:rPr>
          <w:noProof/>
        </w:rPr>
        <w:fldChar w:fldCharType="end"/>
      </w:r>
    </w:p>
    <w:p w14:paraId="6821F49F" w14:textId="2539E616" w:rsidR="008110D0" w:rsidRDefault="008110D0">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_Toc199336526 \h </w:instrText>
      </w:r>
      <w:r>
        <w:rPr>
          <w:noProof/>
        </w:rPr>
      </w:r>
      <w:r>
        <w:rPr>
          <w:noProof/>
        </w:rPr>
        <w:fldChar w:fldCharType="separate"/>
      </w:r>
      <w:r>
        <w:rPr>
          <w:noProof/>
        </w:rPr>
        <w:t>268</w:t>
      </w:r>
      <w:r>
        <w:rPr>
          <w:noProof/>
        </w:rPr>
        <w:fldChar w:fldCharType="end"/>
      </w:r>
    </w:p>
    <w:p w14:paraId="79B25C2A" w14:textId="6A653927" w:rsidR="008110D0" w:rsidRDefault="008110D0">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_Toc199336527 \h </w:instrText>
      </w:r>
      <w:r>
        <w:rPr>
          <w:noProof/>
        </w:rPr>
      </w:r>
      <w:r>
        <w:rPr>
          <w:noProof/>
        </w:rPr>
        <w:fldChar w:fldCharType="separate"/>
      </w:r>
      <w:r>
        <w:rPr>
          <w:noProof/>
        </w:rPr>
        <w:t>269</w:t>
      </w:r>
      <w:r>
        <w:rPr>
          <w:noProof/>
        </w:rPr>
        <w:fldChar w:fldCharType="end"/>
      </w:r>
    </w:p>
    <w:p w14:paraId="4A86A062" w14:textId="2E0C77A6" w:rsidR="008110D0" w:rsidRDefault="008110D0">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_Toc199336528 \h </w:instrText>
      </w:r>
      <w:r>
        <w:rPr>
          <w:noProof/>
        </w:rPr>
      </w:r>
      <w:r>
        <w:rPr>
          <w:noProof/>
        </w:rPr>
        <w:fldChar w:fldCharType="separate"/>
      </w:r>
      <w:r>
        <w:rPr>
          <w:noProof/>
        </w:rPr>
        <w:t>269</w:t>
      </w:r>
      <w:r>
        <w:rPr>
          <w:noProof/>
        </w:rPr>
        <w:fldChar w:fldCharType="end"/>
      </w:r>
    </w:p>
    <w:p w14:paraId="29C3A373" w14:textId="5859EBCD" w:rsidR="008110D0" w:rsidRDefault="008110D0">
      <w:pPr>
        <w:pStyle w:val="TOC4"/>
        <w:rPr>
          <w:rFonts w:asciiTheme="minorHAnsi" w:eastAsiaTheme="minorEastAsia" w:hAnsiTheme="minorHAnsi" w:cstheme="minorBidi"/>
          <w:noProof/>
          <w:sz w:val="22"/>
          <w:szCs w:val="22"/>
          <w:lang w:val="en-IN" w:eastAsia="en-IN"/>
        </w:rPr>
      </w:pPr>
      <w:r>
        <w:rPr>
          <w:noProof/>
        </w:rPr>
        <w:t>9.3</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_Toc199336529 \h </w:instrText>
      </w:r>
      <w:r>
        <w:rPr>
          <w:noProof/>
        </w:rPr>
      </w:r>
      <w:r>
        <w:rPr>
          <w:noProof/>
        </w:rPr>
        <w:fldChar w:fldCharType="separate"/>
      </w:r>
      <w:r>
        <w:rPr>
          <w:noProof/>
        </w:rPr>
        <w:t>270</w:t>
      </w:r>
      <w:r>
        <w:rPr>
          <w:noProof/>
        </w:rPr>
        <w:fldChar w:fldCharType="end"/>
      </w:r>
    </w:p>
    <w:p w14:paraId="51623011" w14:textId="400BFB18" w:rsidR="008110D0" w:rsidRDefault="008110D0">
      <w:pPr>
        <w:pStyle w:val="TOC5"/>
        <w:rPr>
          <w:rFonts w:asciiTheme="minorHAnsi" w:eastAsiaTheme="minorEastAsia" w:hAnsiTheme="minorHAnsi" w:cstheme="minorBidi"/>
          <w:noProof/>
          <w:sz w:val="22"/>
          <w:szCs w:val="22"/>
          <w:lang w:val="en-IN" w:eastAsia="en-IN"/>
        </w:rPr>
      </w:pPr>
      <w:r>
        <w:rPr>
          <w:noProof/>
        </w:rPr>
        <w:t>9.3</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_Toc199336530 \h </w:instrText>
      </w:r>
      <w:r>
        <w:rPr>
          <w:noProof/>
        </w:rPr>
      </w:r>
      <w:r>
        <w:rPr>
          <w:noProof/>
        </w:rPr>
        <w:fldChar w:fldCharType="separate"/>
      </w:r>
      <w:r>
        <w:rPr>
          <w:noProof/>
        </w:rPr>
        <w:t>270</w:t>
      </w:r>
      <w:r>
        <w:rPr>
          <w:noProof/>
        </w:rPr>
        <w:fldChar w:fldCharType="end"/>
      </w:r>
    </w:p>
    <w:p w14:paraId="3EDAEC58" w14:textId="54735C20" w:rsidR="008110D0" w:rsidRDefault="008110D0">
      <w:pPr>
        <w:pStyle w:val="TOC5"/>
        <w:rPr>
          <w:rFonts w:asciiTheme="minorHAnsi" w:eastAsiaTheme="minorEastAsia" w:hAnsiTheme="minorHAnsi" w:cstheme="minorBidi"/>
          <w:noProof/>
          <w:sz w:val="22"/>
          <w:szCs w:val="22"/>
          <w:lang w:val="en-IN" w:eastAsia="en-IN"/>
        </w:rPr>
      </w:pPr>
      <w:r>
        <w:rPr>
          <w:noProof/>
        </w:rPr>
        <w:t>9.3</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_Toc199336531 \h </w:instrText>
      </w:r>
      <w:r>
        <w:rPr>
          <w:noProof/>
        </w:rPr>
      </w:r>
      <w:r>
        <w:rPr>
          <w:noProof/>
        </w:rPr>
        <w:fldChar w:fldCharType="separate"/>
      </w:r>
      <w:r>
        <w:rPr>
          <w:noProof/>
        </w:rPr>
        <w:t>270</w:t>
      </w:r>
      <w:r>
        <w:rPr>
          <w:noProof/>
        </w:rPr>
        <w:fldChar w:fldCharType="end"/>
      </w:r>
    </w:p>
    <w:p w14:paraId="6FA9C295" w14:textId="1E294830" w:rsidR="008110D0" w:rsidRDefault="008110D0">
      <w:pPr>
        <w:pStyle w:val="TOC4"/>
        <w:rPr>
          <w:rFonts w:asciiTheme="minorHAnsi" w:eastAsiaTheme="minorEastAsia" w:hAnsiTheme="minorHAnsi" w:cstheme="minorBidi"/>
          <w:noProof/>
          <w:sz w:val="22"/>
          <w:szCs w:val="22"/>
          <w:lang w:val="en-IN" w:eastAsia="en-IN"/>
        </w:rPr>
      </w:pPr>
      <w:r>
        <w:rPr>
          <w:noProof/>
        </w:rPr>
        <w:t>9.3</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_Toc199336532 \h </w:instrText>
      </w:r>
      <w:r>
        <w:rPr>
          <w:noProof/>
        </w:rPr>
      </w:r>
      <w:r>
        <w:rPr>
          <w:noProof/>
        </w:rPr>
        <w:fldChar w:fldCharType="separate"/>
      </w:r>
      <w:r>
        <w:rPr>
          <w:noProof/>
        </w:rPr>
        <w:t>270</w:t>
      </w:r>
      <w:r>
        <w:rPr>
          <w:noProof/>
        </w:rPr>
        <w:fldChar w:fldCharType="end"/>
      </w:r>
    </w:p>
    <w:p w14:paraId="5E9ACD6E" w14:textId="2C7A26EF" w:rsidR="008110D0" w:rsidRDefault="008110D0">
      <w:pPr>
        <w:pStyle w:val="TOC5"/>
        <w:rPr>
          <w:rFonts w:asciiTheme="minorHAnsi" w:eastAsiaTheme="minorEastAsia" w:hAnsiTheme="minorHAnsi" w:cstheme="minorBidi"/>
          <w:noProof/>
          <w:sz w:val="22"/>
          <w:szCs w:val="22"/>
          <w:lang w:val="en-IN" w:eastAsia="en-IN"/>
        </w:rPr>
      </w:pPr>
      <w:r>
        <w:rPr>
          <w:noProof/>
        </w:rPr>
        <w:t>9.3</w:t>
      </w:r>
      <w:r w:rsidRPr="001815B3">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_Toc199336533 \h </w:instrText>
      </w:r>
      <w:r>
        <w:rPr>
          <w:noProof/>
        </w:rPr>
      </w:r>
      <w:r>
        <w:rPr>
          <w:noProof/>
        </w:rPr>
        <w:fldChar w:fldCharType="separate"/>
      </w:r>
      <w:r>
        <w:rPr>
          <w:noProof/>
        </w:rPr>
        <w:t>270</w:t>
      </w:r>
      <w:r>
        <w:rPr>
          <w:noProof/>
        </w:rPr>
        <w:fldChar w:fldCharType="end"/>
      </w:r>
    </w:p>
    <w:p w14:paraId="73C7E62D" w14:textId="4A656CF1" w:rsidR="008110D0" w:rsidRDefault="008110D0">
      <w:pPr>
        <w:pStyle w:val="TOC4"/>
        <w:rPr>
          <w:rFonts w:asciiTheme="minorHAnsi" w:eastAsiaTheme="minorEastAsia" w:hAnsiTheme="minorHAnsi" w:cstheme="minorBidi"/>
          <w:noProof/>
          <w:sz w:val="22"/>
          <w:szCs w:val="22"/>
          <w:lang w:val="en-IN" w:eastAsia="en-IN"/>
        </w:rPr>
      </w:pPr>
      <w:r>
        <w:rPr>
          <w:noProof/>
        </w:rPr>
        <w:t>9.3</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_Toc199336534 \h </w:instrText>
      </w:r>
      <w:r>
        <w:rPr>
          <w:noProof/>
        </w:rPr>
      </w:r>
      <w:r>
        <w:rPr>
          <w:noProof/>
        </w:rPr>
        <w:fldChar w:fldCharType="separate"/>
      </w:r>
      <w:r>
        <w:rPr>
          <w:noProof/>
        </w:rPr>
        <w:t>270</w:t>
      </w:r>
      <w:r>
        <w:rPr>
          <w:noProof/>
        </w:rPr>
        <w:fldChar w:fldCharType="end"/>
      </w:r>
    </w:p>
    <w:p w14:paraId="56D637CB" w14:textId="64518851" w:rsidR="008110D0" w:rsidRDefault="008110D0">
      <w:pPr>
        <w:pStyle w:val="TOC5"/>
        <w:rPr>
          <w:rFonts w:asciiTheme="minorHAnsi" w:eastAsiaTheme="minorEastAsia" w:hAnsiTheme="minorHAnsi" w:cstheme="minorBidi"/>
          <w:noProof/>
          <w:sz w:val="22"/>
          <w:szCs w:val="22"/>
          <w:lang w:val="en-IN" w:eastAsia="en-IN"/>
        </w:rPr>
      </w:pPr>
      <w:r>
        <w:rPr>
          <w:noProof/>
        </w:rPr>
        <w:t>9.3</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_Toc199336535 \h </w:instrText>
      </w:r>
      <w:r>
        <w:rPr>
          <w:noProof/>
        </w:rPr>
      </w:r>
      <w:r>
        <w:rPr>
          <w:noProof/>
        </w:rPr>
        <w:fldChar w:fldCharType="separate"/>
      </w:r>
      <w:r>
        <w:rPr>
          <w:noProof/>
        </w:rPr>
        <w:t>270</w:t>
      </w:r>
      <w:r>
        <w:rPr>
          <w:noProof/>
        </w:rPr>
        <w:fldChar w:fldCharType="end"/>
      </w:r>
    </w:p>
    <w:p w14:paraId="732752DD" w14:textId="63B663D4" w:rsidR="008110D0" w:rsidRDefault="008110D0">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_Toc199336536 \h </w:instrText>
      </w:r>
      <w:r>
        <w:rPr>
          <w:noProof/>
        </w:rPr>
      </w:r>
      <w:r>
        <w:rPr>
          <w:noProof/>
        </w:rPr>
        <w:fldChar w:fldCharType="separate"/>
      </w:r>
      <w:r>
        <w:rPr>
          <w:noProof/>
        </w:rPr>
        <w:t>270</w:t>
      </w:r>
      <w:r>
        <w:rPr>
          <w:noProof/>
        </w:rPr>
        <w:fldChar w:fldCharType="end"/>
      </w:r>
    </w:p>
    <w:p w14:paraId="46A2EC9C" w14:textId="23546A99" w:rsidR="008110D0" w:rsidRDefault="008110D0">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_Toc199336537 \h </w:instrText>
      </w:r>
      <w:r>
        <w:rPr>
          <w:noProof/>
        </w:rPr>
      </w:r>
      <w:r>
        <w:rPr>
          <w:noProof/>
        </w:rPr>
        <w:fldChar w:fldCharType="separate"/>
      </w:r>
      <w:r>
        <w:rPr>
          <w:noProof/>
        </w:rPr>
        <w:t>270</w:t>
      </w:r>
      <w:r>
        <w:rPr>
          <w:noProof/>
        </w:rPr>
        <w:fldChar w:fldCharType="end"/>
      </w:r>
    </w:p>
    <w:p w14:paraId="735BEE1E" w14:textId="0C53DE72" w:rsidR="008110D0" w:rsidRDefault="008110D0">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_Toc199336538 \h </w:instrText>
      </w:r>
      <w:r>
        <w:rPr>
          <w:noProof/>
        </w:rPr>
      </w:r>
      <w:r>
        <w:rPr>
          <w:noProof/>
        </w:rPr>
        <w:fldChar w:fldCharType="separate"/>
      </w:r>
      <w:r>
        <w:rPr>
          <w:noProof/>
        </w:rPr>
        <w:t>270</w:t>
      </w:r>
      <w:r>
        <w:rPr>
          <w:noProof/>
        </w:rPr>
        <w:fldChar w:fldCharType="end"/>
      </w:r>
    </w:p>
    <w:p w14:paraId="28CADFBF" w14:textId="013EDBC2" w:rsidR="008110D0" w:rsidRDefault="008110D0">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_Toc199336539 \h </w:instrText>
      </w:r>
      <w:r>
        <w:rPr>
          <w:noProof/>
        </w:rPr>
      </w:r>
      <w:r>
        <w:rPr>
          <w:noProof/>
        </w:rPr>
        <w:fldChar w:fldCharType="separate"/>
      </w:r>
      <w:r>
        <w:rPr>
          <w:noProof/>
        </w:rPr>
        <w:t>270</w:t>
      </w:r>
      <w:r>
        <w:rPr>
          <w:noProof/>
        </w:rPr>
        <w:fldChar w:fldCharType="end"/>
      </w:r>
    </w:p>
    <w:p w14:paraId="09F67D21" w14:textId="59561C29" w:rsidR="008110D0" w:rsidRDefault="008110D0">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_Toc199336540 \h </w:instrText>
      </w:r>
      <w:r>
        <w:rPr>
          <w:noProof/>
        </w:rPr>
      </w:r>
      <w:r>
        <w:rPr>
          <w:noProof/>
        </w:rPr>
        <w:fldChar w:fldCharType="separate"/>
      </w:r>
      <w:r>
        <w:rPr>
          <w:noProof/>
        </w:rPr>
        <w:t>271</w:t>
      </w:r>
      <w:r>
        <w:rPr>
          <w:noProof/>
        </w:rPr>
        <w:fldChar w:fldCharType="end"/>
      </w:r>
    </w:p>
    <w:p w14:paraId="502B0D31" w14:textId="50BE482E" w:rsidR="008110D0" w:rsidRDefault="008110D0">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_Toc199336541 \h </w:instrText>
      </w:r>
      <w:r>
        <w:rPr>
          <w:noProof/>
        </w:rPr>
      </w:r>
      <w:r>
        <w:rPr>
          <w:noProof/>
        </w:rPr>
        <w:fldChar w:fldCharType="separate"/>
      </w:r>
      <w:r>
        <w:rPr>
          <w:noProof/>
        </w:rPr>
        <w:t>271</w:t>
      </w:r>
      <w:r>
        <w:rPr>
          <w:noProof/>
        </w:rPr>
        <w:fldChar w:fldCharType="end"/>
      </w:r>
    </w:p>
    <w:p w14:paraId="1EA5DF1A" w14:textId="2E71E5F8"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_Toc199336542 \h </w:instrText>
      </w:r>
      <w:r>
        <w:rPr>
          <w:noProof/>
        </w:rPr>
      </w:r>
      <w:r>
        <w:rPr>
          <w:noProof/>
        </w:rPr>
        <w:fldChar w:fldCharType="separate"/>
      </w:r>
      <w:r>
        <w:rPr>
          <w:noProof/>
        </w:rPr>
        <w:t>271</w:t>
      </w:r>
      <w:r>
        <w:rPr>
          <w:noProof/>
        </w:rPr>
        <w:fldChar w:fldCharType="end"/>
      </w:r>
    </w:p>
    <w:p w14:paraId="5C6CBB2A" w14:textId="09873733"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_Toc199336543 \h </w:instrText>
      </w:r>
      <w:r>
        <w:rPr>
          <w:noProof/>
        </w:rPr>
      </w:r>
      <w:r>
        <w:rPr>
          <w:noProof/>
        </w:rPr>
        <w:fldChar w:fldCharType="separate"/>
      </w:r>
      <w:r>
        <w:rPr>
          <w:noProof/>
        </w:rPr>
        <w:t>271</w:t>
      </w:r>
      <w:r>
        <w:rPr>
          <w:noProof/>
        </w:rPr>
        <w:fldChar w:fldCharType="end"/>
      </w:r>
    </w:p>
    <w:p w14:paraId="5255287A" w14:textId="5F04870E"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_Toc199336544 \h </w:instrText>
      </w:r>
      <w:r>
        <w:rPr>
          <w:noProof/>
        </w:rPr>
      </w:r>
      <w:r>
        <w:rPr>
          <w:noProof/>
        </w:rPr>
        <w:fldChar w:fldCharType="separate"/>
      </w:r>
      <w:r>
        <w:rPr>
          <w:noProof/>
        </w:rPr>
        <w:t>272</w:t>
      </w:r>
      <w:r>
        <w:rPr>
          <w:noProof/>
        </w:rPr>
        <w:fldChar w:fldCharType="end"/>
      </w:r>
    </w:p>
    <w:p w14:paraId="27FEB194" w14:textId="714556E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_Toc199336545 \h </w:instrText>
      </w:r>
      <w:r>
        <w:rPr>
          <w:noProof/>
        </w:rPr>
      </w:r>
      <w:r>
        <w:rPr>
          <w:noProof/>
        </w:rPr>
        <w:fldChar w:fldCharType="separate"/>
      </w:r>
      <w:r>
        <w:rPr>
          <w:noProof/>
        </w:rPr>
        <w:t>272</w:t>
      </w:r>
      <w:r>
        <w:rPr>
          <w:noProof/>
        </w:rPr>
        <w:fldChar w:fldCharType="end"/>
      </w:r>
    </w:p>
    <w:p w14:paraId="70EF4BC3" w14:textId="4DC9884E"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1815B3">
        <w:rPr>
          <w:noProof/>
          <w:lang w:val="en-US"/>
        </w:rPr>
        <w:t>Service Provisioning</w:t>
      </w:r>
      <w:r w:rsidRPr="001815B3">
        <w:rPr>
          <w:rFonts w:eastAsia="DengXian"/>
          <w:noProof/>
        </w:rPr>
        <w:t xml:space="preserve"> Subscriptions</w:t>
      </w:r>
      <w:r>
        <w:rPr>
          <w:noProof/>
        </w:rPr>
        <w:tab/>
      </w:r>
      <w:r>
        <w:rPr>
          <w:noProof/>
        </w:rPr>
        <w:fldChar w:fldCharType="begin"/>
      </w:r>
      <w:r>
        <w:rPr>
          <w:noProof/>
        </w:rPr>
        <w:instrText xml:space="preserve"> PAGEREF _Toc199336546 \h </w:instrText>
      </w:r>
      <w:r>
        <w:rPr>
          <w:noProof/>
        </w:rPr>
      </w:r>
      <w:r>
        <w:rPr>
          <w:noProof/>
        </w:rPr>
        <w:fldChar w:fldCharType="separate"/>
      </w:r>
      <w:r>
        <w:rPr>
          <w:noProof/>
        </w:rPr>
        <w:t>272</w:t>
      </w:r>
      <w:r>
        <w:rPr>
          <w:noProof/>
        </w:rPr>
        <w:fldChar w:fldCharType="end"/>
      </w:r>
    </w:p>
    <w:p w14:paraId="273A5F3E" w14:textId="7CA13C9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_Toc199336547 \h </w:instrText>
      </w:r>
      <w:r>
        <w:rPr>
          <w:noProof/>
        </w:rPr>
      </w:r>
      <w:r>
        <w:rPr>
          <w:noProof/>
        </w:rPr>
        <w:fldChar w:fldCharType="separate"/>
      </w:r>
      <w:r>
        <w:rPr>
          <w:noProof/>
        </w:rPr>
        <w:t>272</w:t>
      </w:r>
      <w:r>
        <w:rPr>
          <w:noProof/>
        </w:rPr>
        <w:fldChar w:fldCharType="end"/>
      </w:r>
    </w:p>
    <w:p w14:paraId="05649A7B" w14:textId="5182EC8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_Toc199336548 \h </w:instrText>
      </w:r>
      <w:r>
        <w:rPr>
          <w:noProof/>
        </w:rPr>
      </w:r>
      <w:r>
        <w:rPr>
          <w:noProof/>
        </w:rPr>
        <w:fldChar w:fldCharType="separate"/>
      </w:r>
      <w:r>
        <w:rPr>
          <w:noProof/>
        </w:rPr>
        <w:t>272</w:t>
      </w:r>
      <w:r>
        <w:rPr>
          <w:noProof/>
        </w:rPr>
        <w:fldChar w:fldCharType="end"/>
      </w:r>
    </w:p>
    <w:p w14:paraId="7F8702B3" w14:textId="2293BEA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_Toc199336549 \h </w:instrText>
      </w:r>
      <w:r>
        <w:rPr>
          <w:noProof/>
        </w:rPr>
      </w:r>
      <w:r>
        <w:rPr>
          <w:noProof/>
        </w:rPr>
        <w:fldChar w:fldCharType="separate"/>
      </w:r>
      <w:r>
        <w:rPr>
          <w:noProof/>
        </w:rPr>
        <w:t>273</w:t>
      </w:r>
      <w:r>
        <w:rPr>
          <w:noProof/>
        </w:rPr>
        <w:fldChar w:fldCharType="end"/>
      </w:r>
    </w:p>
    <w:p w14:paraId="797F78B2" w14:textId="31836D8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_Toc199336550 \h </w:instrText>
      </w:r>
      <w:r>
        <w:rPr>
          <w:noProof/>
        </w:rPr>
      </w:r>
      <w:r>
        <w:rPr>
          <w:noProof/>
        </w:rPr>
        <w:fldChar w:fldCharType="separate"/>
      </w:r>
      <w:r>
        <w:rPr>
          <w:noProof/>
        </w:rPr>
        <w:t>273</w:t>
      </w:r>
      <w:r>
        <w:rPr>
          <w:noProof/>
        </w:rPr>
        <w:fldChar w:fldCharType="end"/>
      </w:r>
    </w:p>
    <w:p w14:paraId="2A46459E" w14:textId="19595D8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_Toc199336551 \h </w:instrText>
      </w:r>
      <w:r>
        <w:rPr>
          <w:noProof/>
        </w:rPr>
      </w:r>
      <w:r>
        <w:rPr>
          <w:noProof/>
        </w:rPr>
        <w:fldChar w:fldCharType="separate"/>
      </w:r>
      <w:r>
        <w:rPr>
          <w:noProof/>
        </w:rPr>
        <w:t>273</w:t>
      </w:r>
      <w:r>
        <w:rPr>
          <w:noProof/>
        </w:rPr>
        <w:fldChar w:fldCharType="end"/>
      </w:r>
    </w:p>
    <w:p w14:paraId="64E9891A" w14:textId="6C53423F"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1815B3">
        <w:rPr>
          <w:noProof/>
          <w:lang w:val="en-US"/>
        </w:rPr>
        <w:t>Service Provisioning</w:t>
      </w:r>
      <w:r w:rsidRPr="001815B3">
        <w:rPr>
          <w:rFonts w:eastAsia="DengXian"/>
          <w:noProof/>
        </w:rPr>
        <w:t xml:space="preserve"> Subscription</w:t>
      </w:r>
      <w:r>
        <w:rPr>
          <w:noProof/>
        </w:rPr>
        <w:tab/>
      </w:r>
      <w:r>
        <w:rPr>
          <w:noProof/>
        </w:rPr>
        <w:fldChar w:fldCharType="begin"/>
      </w:r>
      <w:r>
        <w:rPr>
          <w:noProof/>
        </w:rPr>
        <w:instrText xml:space="preserve"> PAGEREF _Toc199336552 \h </w:instrText>
      </w:r>
      <w:r>
        <w:rPr>
          <w:noProof/>
        </w:rPr>
      </w:r>
      <w:r>
        <w:rPr>
          <w:noProof/>
        </w:rPr>
        <w:fldChar w:fldCharType="separate"/>
      </w:r>
      <w:r>
        <w:rPr>
          <w:noProof/>
        </w:rPr>
        <w:t>273</w:t>
      </w:r>
      <w:r>
        <w:rPr>
          <w:noProof/>
        </w:rPr>
        <w:fldChar w:fldCharType="end"/>
      </w:r>
    </w:p>
    <w:p w14:paraId="6E3D87F4" w14:textId="7D0D7B3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_Toc199336553 \h </w:instrText>
      </w:r>
      <w:r>
        <w:rPr>
          <w:noProof/>
        </w:rPr>
      </w:r>
      <w:r>
        <w:rPr>
          <w:noProof/>
        </w:rPr>
        <w:fldChar w:fldCharType="separate"/>
      </w:r>
      <w:r>
        <w:rPr>
          <w:noProof/>
        </w:rPr>
        <w:t>273</w:t>
      </w:r>
      <w:r>
        <w:rPr>
          <w:noProof/>
        </w:rPr>
        <w:fldChar w:fldCharType="end"/>
      </w:r>
    </w:p>
    <w:p w14:paraId="49958FDB" w14:textId="65202C6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_Toc199336554 \h </w:instrText>
      </w:r>
      <w:r>
        <w:rPr>
          <w:noProof/>
        </w:rPr>
      </w:r>
      <w:r>
        <w:rPr>
          <w:noProof/>
        </w:rPr>
        <w:fldChar w:fldCharType="separate"/>
      </w:r>
      <w:r>
        <w:rPr>
          <w:noProof/>
        </w:rPr>
        <w:t>274</w:t>
      </w:r>
      <w:r>
        <w:rPr>
          <w:noProof/>
        </w:rPr>
        <w:fldChar w:fldCharType="end"/>
      </w:r>
    </w:p>
    <w:p w14:paraId="09BC93E9" w14:textId="0B0DDFA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_Toc199336555 \h </w:instrText>
      </w:r>
      <w:r>
        <w:rPr>
          <w:noProof/>
        </w:rPr>
      </w:r>
      <w:r>
        <w:rPr>
          <w:noProof/>
        </w:rPr>
        <w:fldChar w:fldCharType="separate"/>
      </w:r>
      <w:r>
        <w:rPr>
          <w:noProof/>
        </w:rPr>
        <w:t>274</w:t>
      </w:r>
      <w:r>
        <w:rPr>
          <w:noProof/>
        </w:rPr>
        <w:fldChar w:fldCharType="end"/>
      </w:r>
    </w:p>
    <w:p w14:paraId="228312D6" w14:textId="14743A6E"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_Toc199336556 \h </w:instrText>
      </w:r>
      <w:r>
        <w:rPr>
          <w:noProof/>
        </w:rPr>
      </w:r>
      <w:r>
        <w:rPr>
          <w:noProof/>
        </w:rPr>
        <w:fldChar w:fldCharType="separate"/>
      </w:r>
      <w:r>
        <w:rPr>
          <w:noProof/>
        </w:rPr>
        <w:t>274</w:t>
      </w:r>
      <w:r>
        <w:rPr>
          <w:noProof/>
        </w:rPr>
        <w:fldChar w:fldCharType="end"/>
      </w:r>
    </w:p>
    <w:p w14:paraId="19765045" w14:textId="6375E5F7"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_Toc199336557 \h </w:instrText>
      </w:r>
      <w:r>
        <w:rPr>
          <w:noProof/>
        </w:rPr>
      </w:r>
      <w:r>
        <w:rPr>
          <w:noProof/>
        </w:rPr>
        <w:fldChar w:fldCharType="separate"/>
      </w:r>
      <w:r>
        <w:rPr>
          <w:noProof/>
        </w:rPr>
        <w:t>275</w:t>
      </w:r>
      <w:r>
        <w:rPr>
          <w:noProof/>
        </w:rPr>
        <w:fldChar w:fldCharType="end"/>
      </w:r>
    </w:p>
    <w:p w14:paraId="6AF22734" w14:textId="53E9452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_Toc199336558 \h </w:instrText>
      </w:r>
      <w:r>
        <w:rPr>
          <w:noProof/>
        </w:rPr>
      </w:r>
      <w:r>
        <w:rPr>
          <w:noProof/>
        </w:rPr>
        <w:fldChar w:fldCharType="separate"/>
      </w:r>
      <w:r>
        <w:rPr>
          <w:noProof/>
        </w:rPr>
        <w:t>276</w:t>
      </w:r>
      <w:r>
        <w:rPr>
          <w:noProof/>
        </w:rPr>
        <w:fldChar w:fldCharType="end"/>
      </w:r>
    </w:p>
    <w:p w14:paraId="66D6E24F" w14:textId="5128927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_Toc199336559 \h </w:instrText>
      </w:r>
      <w:r>
        <w:rPr>
          <w:noProof/>
        </w:rPr>
      </w:r>
      <w:r>
        <w:rPr>
          <w:noProof/>
        </w:rPr>
        <w:fldChar w:fldCharType="separate"/>
      </w:r>
      <w:r>
        <w:rPr>
          <w:noProof/>
        </w:rPr>
        <w:t>277</w:t>
      </w:r>
      <w:r>
        <w:rPr>
          <w:noProof/>
        </w:rPr>
        <w:fldChar w:fldCharType="end"/>
      </w:r>
    </w:p>
    <w:p w14:paraId="5CB4EA9B" w14:textId="759BEC47"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_Toc199336560 \h </w:instrText>
      </w:r>
      <w:r>
        <w:rPr>
          <w:noProof/>
        </w:rPr>
      </w:r>
      <w:r>
        <w:rPr>
          <w:noProof/>
        </w:rPr>
        <w:fldChar w:fldCharType="separate"/>
      </w:r>
      <w:r>
        <w:rPr>
          <w:noProof/>
        </w:rPr>
        <w:t>278</w:t>
      </w:r>
      <w:r>
        <w:rPr>
          <w:noProof/>
        </w:rPr>
        <w:fldChar w:fldCharType="end"/>
      </w:r>
    </w:p>
    <w:p w14:paraId="23992A75" w14:textId="1C2DC192"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_Toc199336561 \h </w:instrText>
      </w:r>
      <w:r>
        <w:rPr>
          <w:noProof/>
        </w:rPr>
      </w:r>
      <w:r>
        <w:rPr>
          <w:noProof/>
        </w:rPr>
        <w:fldChar w:fldCharType="separate"/>
      </w:r>
      <w:r>
        <w:rPr>
          <w:noProof/>
        </w:rPr>
        <w:t>278</w:t>
      </w:r>
      <w:r>
        <w:rPr>
          <w:noProof/>
        </w:rPr>
        <w:fldChar w:fldCharType="end"/>
      </w:r>
    </w:p>
    <w:p w14:paraId="45FE7E6E" w14:textId="584F1B98"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_Toc199336562 \h </w:instrText>
      </w:r>
      <w:r>
        <w:rPr>
          <w:noProof/>
        </w:rPr>
      </w:r>
      <w:r>
        <w:rPr>
          <w:noProof/>
        </w:rPr>
        <w:fldChar w:fldCharType="separate"/>
      </w:r>
      <w:r>
        <w:rPr>
          <w:noProof/>
        </w:rPr>
        <w:t>279</w:t>
      </w:r>
      <w:r>
        <w:rPr>
          <w:noProof/>
        </w:rPr>
        <w:fldChar w:fldCharType="end"/>
      </w:r>
    </w:p>
    <w:p w14:paraId="4F451714" w14:textId="513600F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_Toc199336563 \h </w:instrText>
      </w:r>
      <w:r>
        <w:rPr>
          <w:noProof/>
        </w:rPr>
      </w:r>
      <w:r>
        <w:rPr>
          <w:noProof/>
        </w:rPr>
        <w:fldChar w:fldCharType="separate"/>
      </w:r>
      <w:r>
        <w:rPr>
          <w:noProof/>
        </w:rPr>
        <w:t>279</w:t>
      </w:r>
      <w:r>
        <w:rPr>
          <w:noProof/>
        </w:rPr>
        <w:fldChar w:fldCharType="end"/>
      </w:r>
    </w:p>
    <w:p w14:paraId="2893414B" w14:textId="3DA21BB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_Toc199336564 \h </w:instrText>
      </w:r>
      <w:r>
        <w:rPr>
          <w:noProof/>
        </w:rPr>
      </w:r>
      <w:r>
        <w:rPr>
          <w:noProof/>
        </w:rPr>
        <w:fldChar w:fldCharType="separate"/>
      </w:r>
      <w:r>
        <w:rPr>
          <w:noProof/>
        </w:rPr>
        <w:t>279</w:t>
      </w:r>
      <w:r>
        <w:rPr>
          <w:noProof/>
        </w:rPr>
        <w:fldChar w:fldCharType="end"/>
      </w:r>
    </w:p>
    <w:p w14:paraId="343CAAB8" w14:textId="0BEB30D7"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_Toc199336565 \h </w:instrText>
      </w:r>
      <w:r>
        <w:rPr>
          <w:noProof/>
        </w:rPr>
      </w:r>
      <w:r>
        <w:rPr>
          <w:noProof/>
        </w:rPr>
        <w:fldChar w:fldCharType="separate"/>
      </w:r>
      <w:r>
        <w:rPr>
          <w:noProof/>
        </w:rPr>
        <w:t>280</w:t>
      </w:r>
      <w:r>
        <w:rPr>
          <w:noProof/>
        </w:rPr>
        <w:fldChar w:fldCharType="end"/>
      </w:r>
    </w:p>
    <w:p w14:paraId="166E31D5" w14:textId="33A98751"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_Toc199336566 \h </w:instrText>
      </w:r>
      <w:r>
        <w:rPr>
          <w:noProof/>
        </w:rPr>
      </w:r>
      <w:r>
        <w:rPr>
          <w:noProof/>
        </w:rPr>
        <w:fldChar w:fldCharType="separate"/>
      </w:r>
      <w:r>
        <w:rPr>
          <w:noProof/>
        </w:rPr>
        <w:t>280</w:t>
      </w:r>
      <w:r>
        <w:rPr>
          <w:noProof/>
        </w:rPr>
        <w:fldChar w:fldCharType="end"/>
      </w:r>
    </w:p>
    <w:p w14:paraId="1C7A7BD1" w14:textId="6EBD4C42"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1815B3">
        <w:rPr>
          <w:noProof/>
          <w:lang w:val="en-US"/>
        </w:rPr>
        <w:t>Service Provisioning</w:t>
      </w:r>
      <w:r>
        <w:rPr>
          <w:noProof/>
        </w:rPr>
        <w:t xml:space="preserve"> Notification</w:t>
      </w:r>
      <w:r>
        <w:rPr>
          <w:noProof/>
        </w:rPr>
        <w:tab/>
      </w:r>
      <w:r>
        <w:rPr>
          <w:noProof/>
        </w:rPr>
        <w:fldChar w:fldCharType="begin"/>
      </w:r>
      <w:r>
        <w:rPr>
          <w:noProof/>
        </w:rPr>
        <w:instrText xml:space="preserve"> PAGEREF _Toc199336567 \h </w:instrText>
      </w:r>
      <w:r>
        <w:rPr>
          <w:noProof/>
        </w:rPr>
      </w:r>
      <w:r>
        <w:rPr>
          <w:noProof/>
        </w:rPr>
        <w:fldChar w:fldCharType="separate"/>
      </w:r>
      <w:r>
        <w:rPr>
          <w:noProof/>
        </w:rPr>
        <w:t>281</w:t>
      </w:r>
      <w:r>
        <w:rPr>
          <w:noProof/>
        </w:rPr>
        <w:fldChar w:fldCharType="end"/>
      </w:r>
    </w:p>
    <w:p w14:paraId="21ECC6B0" w14:textId="6ED1180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_Toc199336568 \h </w:instrText>
      </w:r>
      <w:r>
        <w:rPr>
          <w:noProof/>
        </w:rPr>
      </w:r>
      <w:r>
        <w:rPr>
          <w:noProof/>
        </w:rPr>
        <w:fldChar w:fldCharType="separate"/>
      </w:r>
      <w:r>
        <w:rPr>
          <w:noProof/>
        </w:rPr>
        <w:t>281</w:t>
      </w:r>
      <w:r>
        <w:rPr>
          <w:noProof/>
        </w:rPr>
        <w:fldChar w:fldCharType="end"/>
      </w:r>
    </w:p>
    <w:p w14:paraId="138F058A" w14:textId="1AE58104"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_Toc199336569 \h </w:instrText>
      </w:r>
      <w:r>
        <w:rPr>
          <w:noProof/>
        </w:rPr>
      </w:r>
      <w:r>
        <w:rPr>
          <w:noProof/>
        </w:rPr>
        <w:fldChar w:fldCharType="separate"/>
      </w:r>
      <w:r>
        <w:rPr>
          <w:noProof/>
        </w:rPr>
        <w:t>281</w:t>
      </w:r>
      <w:r>
        <w:rPr>
          <w:noProof/>
        </w:rPr>
        <w:fldChar w:fldCharType="end"/>
      </w:r>
    </w:p>
    <w:p w14:paraId="70D42A10" w14:textId="0327977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_Toc199336570 \h </w:instrText>
      </w:r>
      <w:r>
        <w:rPr>
          <w:noProof/>
        </w:rPr>
      </w:r>
      <w:r>
        <w:rPr>
          <w:noProof/>
        </w:rPr>
        <w:fldChar w:fldCharType="separate"/>
      </w:r>
      <w:r>
        <w:rPr>
          <w:noProof/>
        </w:rPr>
        <w:t>281</w:t>
      </w:r>
      <w:r>
        <w:rPr>
          <w:noProof/>
        </w:rPr>
        <w:fldChar w:fldCharType="end"/>
      </w:r>
    </w:p>
    <w:p w14:paraId="165EAB17" w14:textId="7F247C89"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_Toc199336571 \h </w:instrText>
      </w:r>
      <w:r>
        <w:rPr>
          <w:noProof/>
        </w:rPr>
      </w:r>
      <w:r>
        <w:rPr>
          <w:noProof/>
        </w:rPr>
        <w:fldChar w:fldCharType="separate"/>
      </w:r>
      <w:r>
        <w:rPr>
          <w:noProof/>
        </w:rPr>
        <w:t>282</w:t>
      </w:r>
      <w:r>
        <w:rPr>
          <w:noProof/>
        </w:rPr>
        <w:fldChar w:fldCharType="end"/>
      </w:r>
    </w:p>
    <w:p w14:paraId="48D64DD3" w14:textId="3C23CF08"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_Toc199336572 \h </w:instrText>
      </w:r>
      <w:r>
        <w:rPr>
          <w:noProof/>
        </w:rPr>
      </w:r>
      <w:r>
        <w:rPr>
          <w:noProof/>
        </w:rPr>
        <w:fldChar w:fldCharType="separate"/>
      </w:r>
      <w:r>
        <w:rPr>
          <w:noProof/>
        </w:rPr>
        <w:t>282</w:t>
      </w:r>
      <w:r>
        <w:rPr>
          <w:noProof/>
        </w:rPr>
        <w:fldChar w:fldCharType="end"/>
      </w:r>
    </w:p>
    <w:p w14:paraId="60746188" w14:textId="27D4D26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_Toc199336573 \h </w:instrText>
      </w:r>
      <w:r>
        <w:rPr>
          <w:noProof/>
        </w:rPr>
      </w:r>
      <w:r>
        <w:rPr>
          <w:noProof/>
        </w:rPr>
        <w:fldChar w:fldCharType="separate"/>
      </w:r>
      <w:r>
        <w:rPr>
          <w:noProof/>
        </w:rPr>
        <w:t>283</w:t>
      </w:r>
      <w:r>
        <w:rPr>
          <w:noProof/>
        </w:rPr>
        <w:fldChar w:fldCharType="end"/>
      </w:r>
    </w:p>
    <w:p w14:paraId="6BCE7BFD" w14:textId="38C214B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_Toc199336574 \h </w:instrText>
      </w:r>
      <w:r>
        <w:rPr>
          <w:noProof/>
        </w:rPr>
      </w:r>
      <w:r>
        <w:rPr>
          <w:noProof/>
        </w:rPr>
        <w:fldChar w:fldCharType="separate"/>
      </w:r>
      <w:r>
        <w:rPr>
          <w:noProof/>
        </w:rPr>
        <w:t>283</w:t>
      </w:r>
      <w:r>
        <w:rPr>
          <w:noProof/>
        </w:rPr>
        <w:fldChar w:fldCharType="end"/>
      </w:r>
    </w:p>
    <w:p w14:paraId="6B779417" w14:textId="5C82F6D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_Toc199336575 \h </w:instrText>
      </w:r>
      <w:r>
        <w:rPr>
          <w:noProof/>
        </w:rPr>
      </w:r>
      <w:r>
        <w:rPr>
          <w:noProof/>
        </w:rPr>
        <w:fldChar w:fldCharType="separate"/>
      </w:r>
      <w:r>
        <w:rPr>
          <w:noProof/>
        </w:rPr>
        <w:t>283</w:t>
      </w:r>
      <w:r>
        <w:rPr>
          <w:noProof/>
        </w:rPr>
        <w:fldChar w:fldCharType="end"/>
      </w:r>
    </w:p>
    <w:p w14:paraId="657927DF" w14:textId="59BC72B7"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_Toc199336576 \h </w:instrText>
      </w:r>
      <w:r>
        <w:rPr>
          <w:noProof/>
        </w:rPr>
      </w:r>
      <w:r>
        <w:rPr>
          <w:noProof/>
        </w:rPr>
        <w:fldChar w:fldCharType="separate"/>
      </w:r>
      <w:r>
        <w:rPr>
          <w:noProof/>
        </w:rPr>
        <w:t>283</w:t>
      </w:r>
      <w:r>
        <w:rPr>
          <w:noProof/>
        </w:rPr>
        <w:fldChar w:fldCharType="end"/>
      </w:r>
    </w:p>
    <w:p w14:paraId="73FB770A" w14:textId="5371D40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Subsc</w:t>
      </w:r>
      <w:r>
        <w:rPr>
          <w:noProof/>
        </w:rPr>
        <w:tab/>
      </w:r>
      <w:r>
        <w:rPr>
          <w:noProof/>
        </w:rPr>
        <w:fldChar w:fldCharType="begin"/>
      </w:r>
      <w:r>
        <w:rPr>
          <w:noProof/>
        </w:rPr>
        <w:instrText xml:space="preserve"> PAGEREF _Toc199336577 \h </w:instrText>
      </w:r>
      <w:r>
        <w:rPr>
          <w:noProof/>
        </w:rPr>
      </w:r>
      <w:r>
        <w:rPr>
          <w:noProof/>
        </w:rPr>
        <w:fldChar w:fldCharType="separate"/>
      </w:r>
      <w:r>
        <w:rPr>
          <w:noProof/>
        </w:rPr>
        <w:t>284</w:t>
      </w:r>
      <w:r>
        <w:rPr>
          <w:noProof/>
        </w:rPr>
        <w:fldChar w:fldCharType="end"/>
      </w:r>
    </w:p>
    <w:p w14:paraId="1112C374" w14:textId="7769A8B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SubscPatch</w:t>
      </w:r>
      <w:r>
        <w:rPr>
          <w:noProof/>
        </w:rPr>
        <w:tab/>
      </w:r>
      <w:r>
        <w:rPr>
          <w:noProof/>
        </w:rPr>
        <w:fldChar w:fldCharType="begin"/>
      </w:r>
      <w:r>
        <w:rPr>
          <w:noProof/>
        </w:rPr>
        <w:instrText xml:space="preserve"> PAGEREF _Toc199336578 \h </w:instrText>
      </w:r>
      <w:r>
        <w:rPr>
          <w:noProof/>
        </w:rPr>
      </w:r>
      <w:r>
        <w:rPr>
          <w:noProof/>
        </w:rPr>
        <w:fldChar w:fldCharType="separate"/>
      </w:r>
      <w:r>
        <w:rPr>
          <w:noProof/>
        </w:rPr>
        <w:t>284</w:t>
      </w:r>
      <w:r>
        <w:rPr>
          <w:noProof/>
        </w:rPr>
        <w:fldChar w:fldCharType="end"/>
      </w:r>
    </w:p>
    <w:p w14:paraId="17E106B2" w14:textId="40DFF68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Notif</w:t>
      </w:r>
      <w:r>
        <w:rPr>
          <w:noProof/>
        </w:rPr>
        <w:tab/>
      </w:r>
      <w:r>
        <w:rPr>
          <w:noProof/>
        </w:rPr>
        <w:fldChar w:fldCharType="begin"/>
      </w:r>
      <w:r>
        <w:rPr>
          <w:noProof/>
        </w:rPr>
        <w:instrText xml:space="preserve"> PAGEREF _Toc199336579 \h </w:instrText>
      </w:r>
      <w:r>
        <w:rPr>
          <w:noProof/>
        </w:rPr>
      </w:r>
      <w:r>
        <w:rPr>
          <w:noProof/>
        </w:rPr>
        <w:fldChar w:fldCharType="separate"/>
      </w:r>
      <w:r>
        <w:rPr>
          <w:noProof/>
        </w:rPr>
        <w:t>285</w:t>
      </w:r>
      <w:r>
        <w:rPr>
          <w:noProof/>
        </w:rPr>
        <w:fldChar w:fldCharType="end"/>
      </w:r>
    </w:p>
    <w:p w14:paraId="2ECA8E11" w14:textId="6E36938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_Toc199336580 \h </w:instrText>
      </w:r>
      <w:r>
        <w:rPr>
          <w:noProof/>
        </w:rPr>
      </w:r>
      <w:r>
        <w:rPr>
          <w:noProof/>
        </w:rPr>
        <w:fldChar w:fldCharType="separate"/>
      </w:r>
      <w:r>
        <w:rPr>
          <w:noProof/>
        </w:rPr>
        <w:t>285</w:t>
      </w:r>
      <w:r>
        <w:rPr>
          <w:noProof/>
        </w:rPr>
        <w:fldChar w:fldCharType="end"/>
      </w:r>
    </w:p>
    <w:p w14:paraId="2BB8ECE1" w14:textId="4BAE840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_Toc199336581 \h </w:instrText>
      </w:r>
      <w:r>
        <w:rPr>
          <w:noProof/>
        </w:rPr>
      </w:r>
      <w:r>
        <w:rPr>
          <w:noProof/>
        </w:rPr>
        <w:fldChar w:fldCharType="separate"/>
      </w:r>
      <w:r>
        <w:rPr>
          <w:noProof/>
        </w:rPr>
        <w:t>285</w:t>
      </w:r>
      <w:r>
        <w:rPr>
          <w:noProof/>
        </w:rPr>
        <w:fldChar w:fldCharType="end"/>
      </w:r>
    </w:p>
    <w:p w14:paraId="7064513F" w14:textId="1E84A60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_Toc199336582 \h </w:instrText>
      </w:r>
      <w:r>
        <w:rPr>
          <w:noProof/>
        </w:rPr>
      </w:r>
      <w:r>
        <w:rPr>
          <w:noProof/>
        </w:rPr>
        <w:fldChar w:fldCharType="separate"/>
      </w:r>
      <w:r>
        <w:rPr>
          <w:noProof/>
        </w:rPr>
        <w:t>285</w:t>
      </w:r>
      <w:r>
        <w:rPr>
          <w:noProof/>
        </w:rPr>
        <w:fldChar w:fldCharType="end"/>
      </w:r>
    </w:p>
    <w:p w14:paraId="538DD21A" w14:textId="4B56F52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_Toc199336583 \h </w:instrText>
      </w:r>
      <w:r>
        <w:rPr>
          <w:noProof/>
        </w:rPr>
      </w:r>
      <w:r>
        <w:rPr>
          <w:noProof/>
        </w:rPr>
        <w:fldChar w:fldCharType="separate"/>
      </w:r>
      <w:r>
        <w:rPr>
          <w:noProof/>
        </w:rPr>
        <w:t>285</w:t>
      </w:r>
      <w:r>
        <w:rPr>
          <w:noProof/>
        </w:rPr>
        <w:fldChar w:fldCharType="end"/>
      </w:r>
    </w:p>
    <w:p w14:paraId="02C1FECC" w14:textId="185230E8"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_Toc199336584 \h </w:instrText>
      </w:r>
      <w:r>
        <w:rPr>
          <w:noProof/>
        </w:rPr>
      </w:r>
      <w:r>
        <w:rPr>
          <w:noProof/>
        </w:rPr>
        <w:fldChar w:fldCharType="separate"/>
      </w:r>
      <w:r>
        <w:rPr>
          <w:noProof/>
        </w:rPr>
        <w:t>285</w:t>
      </w:r>
      <w:r>
        <w:rPr>
          <w:noProof/>
        </w:rPr>
        <w:fldChar w:fldCharType="end"/>
      </w:r>
    </w:p>
    <w:p w14:paraId="6758994B" w14:textId="261D6CBB"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_Toc199336585 \h </w:instrText>
      </w:r>
      <w:r>
        <w:rPr>
          <w:noProof/>
        </w:rPr>
      </w:r>
      <w:r>
        <w:rPr>
          <w:noProof/>
        </w:rPr>
        <w:fldChar w:fldCharType="separate"/>
      </w:r>
      <w:r>
        <w:rPr>
          <w:noProof/>
        </w:rPr>
        <w:t>285</w:t>
      </w:r>
      <w:r>
        <w:rPr>
          <w:noProof/>
        </w:rPr>
        <w:fldChar w:fldCharType="end"/>
      </w:r>
    </w:p>
    <w:p w14:paraId="4CFDD380" w14:textId="471C0CEE"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_Toc199336586 \h </w:instrText>
      </w:r>
      <w:r>
        <w:rPr>
          <w:noProof/>
        </w:rPr>
      </w:r>
      <w:r>
        <w:rPr>
          <w:noProof/>
        </w:rPr>
        <w:fldChar w:fldCharType="separate"/>
      </w:r>
      <w:r>
        <w:rPr>
          <w:noProof/>
        </w:rPr>
        <w:t>286</w:t>
      </w:r>
      <w:r>
        <w:rPr>
          <w:noProof/>
        </w:rPr>
        <w:fldChar w:fldCharType="end"/>
      </w:r>
    </w:p>
    <w:p w14:paraId="40A7ACA4" w14:textId="33291753"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_Toc199336587 \h </w:instrText>
      </w:r>
      <w:r>
        <w:rPr>
          <w:noProof/>
        </w:rPr>
      </w:r>
      <w:r>
        <w:rPr>
          <w:noProof/>
        </w:rPr>
        <w:fldChar w:fldCharType="separate"/>
      </w:r>
      <w:r>
        <w:rPr>
          <w:noProof/>
        </w:rPr>
        <w:t>286</w:t>
      </w:r>
      <w:r>
        <w:rPr>
          <w:noProof/>
        </w:rPr>
        <w:fldChar w:fldCharType="end"/>
      </w:r>
    </w:p>
    <w:p w14:paraId="7B96F2EE" w14:textId="4E8FFA4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_Toc199336588 \h </w:instrText>
      </w:r>
      <w:r>
        <w:rPr>
          <w:noProof/>
        </w:rPr>
      </w:r>
      <w:r>
        <w:rPr>
          <w:noProof/>
        </w:rPr>
        <w:fldChar w:fldCharType="separate"/>
      </w:r>
      <w:r>
        <w:rPr>
          <w:noProof/>
        </w:rPr>
        <w:t>286</w:t>
      </w:r>
      <w:r>
        <w:rPr>
          <w:noProof/>
        </w:rPr>
        <w:fldChar w:fldCharType="end"/>
      </w:r>
    </w:p>
    <w:p w14:paraId="68F28F1E" w14:textId="671973AA"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_Toc199336589 \h </w:instrText>
      </w:r>
      <w:r>
        <w:rPr>
          <w:noProof/>
        </w:rPr>
      </w:r>
      <w:r>
        <w:rPr>
          <w:noProof/>
        </w:rPr>
        <w:fldChar w:fldCharType="separate"/>
      </w:r>
      <w:r>
        <w:rPr>
          <w:noProof/>
        </w:rPr>
        <w:t>286</w:t>
      </w:r>
      <w:r>
        <w:rPr>
          <w:noProof/>
        </w:rPr>
        <w:fldChar w:fldCharType="end"/>
      </w:r>
    </w:p>
    <w:p w14:paraId="3C695913" w14:textId="3F61289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_Toc199336590 \h </w:instrText>
      </w:r>
      <w:r>
        <w:rPr>
          <w:noProof/>
        </w:rPr>
      </w:r>
      <w:r>
        <w:rPr>
          <w:noProof/>
        </w:rPr>
        <w:fldChar w:fldCharType="separate"/>
      </w:r>
      <w:r>
        <w:rPr>
          <w:noProof/>
        </w:rPr>
        <w:t>286</w:t>
      </w:r>
      <w:r>
        <w:rPr>
          <w:noProof/>
        </w:rPr>
        <w:fldChar w:fldCharType="end"/>
      </w:r>
    </w:p>
    <w:p w14:paraId="308B0C50" w14:textId="7D8AFE30"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_Toc199336591 \h </w:instrText>
      </w:r>
      <w:r>
        <w:rPr>
          <w:noProof/>
        </w:rPr>
      </w:r>
      <w:r>
        <w:rPr>
          <w:noProof/>
        </w:rPr>
        <w:fldChar w:fldCharType="separate"/>
      </w:r>
      <w:r>
        <w:rPr>
          <w:noProof/>
        </w:rPr>
        <w:t>286</w:t>
      </w:r>
      <w:r>
        <w:rPr>
          <w:noProof/>
        </w:rPr>
        <w:fldChar w:fldCharType="end"/>
      </w:r>
    </w:p>
    <w:p w14:paraId="61642DCE" w14:textId="136615C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_Toc199336592 \h </w:instrText>
      </w:r>
      <w:r>
        <w:rPr>
          <w:noProof/>
        </w:rPr>
      </w:r>
      <w:r>
        <w:rPr>
          <w:noProof/>
        </w:rPr>
        <w:fldChar w:fldCharType="separate"/>
      </w:r>
      <w:r>
        <w:rPr>
          <w:noProof/>
        </w:rPr>
        <w:t>286</w:t>
      </w:r>
      <w:r>
        <w:rPr>
          <w:noProof/>
        </w:rPr>
        <w:fldChar w:fldCharType="end"/>
      </w:r>
    </w:p>
    <w:p w14:paraId="5B3E2262" w14:textId="2370B3FC"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_Toc199336593 \h </w:instrText>
      </w:r>
      <w:r>
        <w:rPr>
          <w:noProof/>
        </w:rPr>
      </w:r>
      <w:r>
        <w:rPr>
          <w:noProof/>
        </w:rPr>
        <w:fldChar w:fldCharType="separate"/>
      </w:r>
      <w:r>
        <w:rPr>
          <w:noProof/>
        </w:rPr>
        <w:t>286</w:t>
      </w:r>
      <w:r>
        <w:rPr>
          <w:noProof/>
        </w:rPr>
        <w:fldChar w:fldCharType="end"/>
      </w:r>
    </w:p>
    <w:p w14:paraId="79B9EEAD" w14:textId="1D0C3B6F"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_Toc199336594 \h </w:instrText>
      </w:r>
      <w:r>
        <w:rPr>
          <w:noProof/>
        </w:rPr>
      </w:r>
      <w:r>
        <w:rPr>
          <w:noProof/>
        </w:rPr>
        <w:fldChar w:fldCharType="separate"/>
      </w:r>
      <w:r>
        <w:rPr>
          <w:noProof/>
        </w:rPr>
        <w:t>287</w:t>
      </w:r>
      <w:r>
        <w:rPr>
          <w:noProof/>
        </w:rPr>
        <w:fldChar w:fldCharType="end"/>
      </w:r>
    </w:p>
    <w:p w14:paraId="6D066452" w14:textId="738CB2EE" w:rsidR="008110D0" w:rsidRDefault="008110D0">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_Toc199336595 \h </w:instrText>
      </w:r>
      <w:r>
        <w:rPr>
          <w:noProof/>
        </w:rPr>
      </w:r>
      <w:r>
        <w:rPr>
          <w:noProof/>
        </w:rPr>
        <w:fldChar w:fldCharType="separate"/>
      </w:r>
      <w:r>
        <w:rPr>
          <w:noProof/>
        </w:rPr>
        <w:t>287</w:t>
      </w:r>
      <w:r>
        <w:rPr>
          <w:noProof/>
        </w:rPr>
        <w:fldChar w:fldCharType="end"/>
      </w:r>
    </w:p>
    <w:p w14:paraId="29439933" w14:textId="46B80394"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_Toc199336596 \h </w:instrText>
      </w:r>
      <w:r>
        <w:rPr>
          <w:noProof/>
        </w:rPr>
      </w:r>
      <w:r>
        <w:rPr>
          <w:noProof/>
        </w:rPr>
        <w:fldChar w:fldCharType="separate"/>
      </w:r>
      <w:r>
        <w:rPr>
          <w:noProof/>
        </w:rPr>
        <w:t>287</w:t>
      </w:r>
      <w:r>
        <w:rPr>
          <w:noProof/>
        </w:rPr>
        <w:fldChar w:fldCharType="end"/>
      </w:r>
    </w:p>
    <w:p w14:paraId="2158F34D" w14:textId="00C1DF80"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_Toc199336597 \h </w:instrText>
      </w:r>
      <w:r>
        <w:rPr>
          <w:noProof/>
        </w:rPr>
      </w:r>
      <w:r>
        <w:rPr>
          <w:noProof/>
        </w:rPr>
        <w:fldChar w:fldCharType="separate"/>
      </w:r>
      <w:r>
        <w:rPr>
          <w:noProof/>
        </w:rPr>
        <w:t>287</w:t>
      </w:r>
      <w:r>
        <w:rPr>
          <w:noProof/>
        </w:rPr>
        <w:fldChar w:fldCharType="end"/>
      </w:r>
    </w:p>
    <w:p w14:paraId="6C7A862B" w14:textId="15B9213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_Toc199336598 \h </w:instrText>
      </w:r>
      <w:r>
        <w:rPr>
          <w:noProof/>
        </w:rPr>
      </w:r>
      <w:r>
        <w:rPr>
          <w:noProof/>
        </w:rPr>
        <w:fldChar w:fldCharType="separate"/>
      </w:r>
      <w:r>
        <w:rPr>
          <w:noProof/>
        </w:rPr>
        <w:t>287</w:t>
      </w:r>
      <w:r>
        <w:rPr>
          <w:noProof/>
        </w:rPr>
        <w:fldChar w:fldCharType="end"/>
      </w:r>
    </w:p>
    <w:p w14:paraId="337A1E7A" w14:textId="624C2635"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_Toc199336599 \h </w:instrText>
      </w:r>
      <w:r>
        <w:rPr>
          <w:noProof/>
        </w:rPr>
      </w:r>
      <w:r>
        <w:rPr>
          <w:noProof/>
        </w:rPr>
        <w:fldChar w:fldCharType="separate"/>
      </w:r>
      <w:r>
        <w:rPr>
          <w:noProof/>
        </w:rPr>
        <w:t>288</w:t>
      </w:r>
      <w:r>
        <w:rPr>
          <w:noProof/>
        </w:rPr>
        <w:fldChar w:fldCharType="end"/>
      </w:r>
    </w:p>
    <w:p w14:paraId="6EEFF5B9" w14:textId="36AFED0A"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_Toc199336600 \h </w:instrText>
      </w:r>
      <w:r>
        <w:rPr>
          <w:noProof/>
        </w:rPr>
      </w:r>
      <w:r>
        <w:rPr>
          <w:noProof/>
        </w:rPr>
        <w:fldChar w:fldCharType="separate"/>
      </w:r>
      <w:r>
        <w:rPr>
          <w:noProof/>
        </w:rPr>
        <w:t>288</w:t>
      </w:r>
      <w:r>
        <w:rPr>
          <w:noProof/>
        </w:rPr>
        <w:fldChar w:fldCharType="end"/>
      </w:r>
    </w:p>
    <w:p w14:paraId="06B2BE62" w14:textId="75485B6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_Toc199336601 \h </w:instrText>
      </w:r>
      <w:r>
        <w:rPr>
          <w:noProof/>
        </w:rPr>
      </w:r>
      <w:r>
        <w:rPr>
          <w:noProof/>
        </w:rPr>
        <w:fldChar w:fldCharType="separate"/>
      </w:r>
      <w:r>
        <w:rPr>
          <w:noProof/>
        </w:rPr>
        <w:t>288</w:t>
      </w:r>
      <w:r>
        <w:rPr>
          <w:noProof/>
        </w:rPr>
        <w:fldChar w:fldCharType="end"/>
      </w:r>
    </w:p>
    <w:p w14:paraId="123E78F7" w14:textId="7DE5C01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_Toc199336602 \h </w:instrText>
      </w:r>
      <w:r>
        <w:rPr>
          <w:noProof/>
        </w:rPr>
      </w:r>
      <w:r>
        <w:rPr>
          <w:noProof/>
        </w:rPr>
        <w:fldChar w:fldCharType="separate"/>
      </w:r>
      <w:r>
        <w:rPr>
          <w:noProof/>
        </w:rPr>
        <w:t>288</w:t>
      </w:r>
      <w:r>
        <w:rPr>
          <w:noProof/>
        </w:rPr>
        <w:fldChar w:fldCharType="end"/>
      </w:r>
    </w:p>
    <w:p w14:paraId="01B35A86" w14:textId="5236DA5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_Toc199336603 \h </w:instrText>
      </w:r>
      <w:r>
        <w:rPr>
          <w:noProof/>
        </w:rPr>
      </w:r>
      <w:r>
        <w:rPr>
          <w:noProof/>
        </w:rPr>
        <w:fldChar w:fldCharType="separate"/>
      </w:r>
      <w:r>
        <w:rPr>
          <w:noProof/>
        </w:rPr>
        <w:t>288</w:t>
      </w:r>
      <w:r>
        <w:rPr>
          <w:noProof/>
        </w:rPr>
        <w:fldChar w:fldCharType="end"/>
      </w:r>
    </w:p>
    <w:p w14:paraId="58A48265" w14:textId="42A2ABC5"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_Toc199336604 \h </w:instrText>
      </w:r>
      <w:r>
        <w:rPr>
          <w:noProof/>
        </w:rPr>
      </w:r>
      <w:r>
        <w:rPr>
          <w:noProof/>
        </w:rPr>
        <w:fldChar w:fldCharType="separate"/>
      </w:r>
      <w:r>
        <w:rPr>
          <w:noProof/>
        </w:rPr>
        <w:t>288</w:t>
      </w:r>
      <w:r>
        <w:rPr>
          <w:noProof/>
        </w:rPr>
        <w:fldChar w:fldCharType="end"/>
      </w:r>
    </w:p>
    <w:p w14:paraId="3A2B53FB" w14:textId="4449618C"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_Toc199336605 \h </w:instrText>
      </w:r>
      <w:r>
        <w:rPr>
          <w:noProof/>
        </w:rPr>
      </w:r>
      <w:r>
        <w:rPr>
          <w:noProof/>
        </w:rPr>
        <w:fldChar w:fldCharType="separate"/>
      </w:r>
      <w:r>
        <w:rPr>
          <w:noProof/>
        </w:rPr>
        <w:t>289</w:t>
      </w:r>
      <w:r>
        <w:rPr>
          <w:noProof/>
        </w:rPr>
        <w:fldChar w:fldCharType="end"/>
      </w:r>
    </w:p>
    <w:p w14:paraId="2B419542" w14:textId="434CFC64" w:rsidR="008110D0" w:rsidRDefault="008110D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_Toc199336606 \h </w:instrText>
      </w:r>
      <w:r>
        <w:rPr>
          <w:noProof/>
        </w:rPr>
      </w:r>
      <w:r>
        <w:rPr>
          <w:noProof/>
        </w:rPr>
        <w:fldChar w:fldCharType="separate"/>
      </w:r>
      <w:r>
        <w:rPr>
          <w:noProof/>
        </w:rPr>
        <w:t>289</w:t>
      </w:r>
      <w:r>
        <w:rPr>
          <w:noProof/>
        </w:rPr>
        <w:fldChar w:fldCharType="end"/>
      </w:r>
    </w:p>
    <w:p w14:paraId="0E07CCFC" w14:textId="15AA89AA" w:rsidR="008110D0" w:rsidRDefault="008110D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_Toc199336607 \h </w:instrText>
      </w:r>
      <w:r>
        <w:rPr>
          <w:noProof/>
        </w:rPr>
      </w:r>
      <w:r>
        <w:rPr>
          <w:noProof/>
        </w:rPr>
        <w:fldChar w:fldCharType="separate"/>
      </w:r>
      <w:r>
        <w:rPr>
          <w:noProof/>
        </w:rPr>
        <w:t>289</w:t>
      </w:r>
      <w:r>
        <w:rPr>
          <w:noProof/>
        </w:rPr>
        <w:fldChar w:fldCharType="end"/>
      </w:r>
    </w:p>
    <w:p w14:paraId="5C4FA860" w14:textId="4BDEADFB"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_Toc199336608 \h </w:instrText>
      </w:r>
      <w:r>
        <w:rPr>
          <w:noProof/>
        </w:rPr>
      </w:r>
      <w:r>
        <w:rPr>
          <w:noProof/>
        </w:rPr>
        <w:fldChar w:fldCharType="separate"/>
      </w:r>
      <w:r>
        <w:rPr>
          <w:noProof/>
        </w:rPr>
        <w:t>290</w:t>
      </w:r>
      <w:r>
        <w:rPr>
          <w:noProof/>
        </w:rPr>
        <w:fldChar w:fldCharType="end"/>
      </w:r>
    </w:p>
    <w:p w14:paraId="76FB59FE" w14:textId="51E68E74"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_Toc199336609 \h </w:instrText>
      </w:r>
      <w:r>
        <w:rPr>
          <w:noProof/>
        </w:rPr>
      </w:r>
      <w:r>
        <w:rPr>
          <w:noProof/>
        </w:rPr>
        <w:fldChar w:fldCharType="separate"/>
      </w:r>
      <w:r>
        <w:rPr>
          <w:noProof/>
        </w:rPr>
        <w:t>290</w:t>
      </w:r>
      <w:r>
        <w:rPr>
          <w:noProof/>
        </w:rPr>
        <w:fldChar w:fldCharType="end"/>
      </w:r>
    </w:p>
    <w:p w14:paraId="23B84D6D" w14:textId="49FE5F9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_Toc199336610 \h </w:instrText>
      </w:r>
      <w:r>
        <w:rPr>
          <w:noProof/>
        </w:rPr>
      </w:r>
      <w:r>
        <w:rPr>
          <w:noProof/>
        </w:rPr>
        <w:fldChar w:fldCharType="separate"/>
      </w:r>
      <w:r>
        <w:rPr>
          <w:noProof/>
        </w:rPr>
        <w:t>290</w:t>
      </w:r>
      <w:r>
        <w:rPr>
          <w:noProof/>
        </w:rPr>
        <w:fldChar w:fldCharType="end"/>
      </w:r>
    </w:p>
    <w:p w14:paraId="707F14A7" w14:textId="198BC3DE"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_Toc199336611 \h </w:instrText>
      </w:r>
      <w:r>
        <w:rPr>
          <w:noProof/>
        </w:rPr>
      </w:r>
      <w:r>
        <w:rPr>
          <w:noProof/>
        </w:rPr>
        <w:fldChar w:fldCharType="separate"/>
      </w:r>
      <w:r>
        <w:rPr>
          <w:noProof/>
        </w:rPr>
        <w:t>290</w:t>
      </w:r>
      <w:r>
        <w:rPr>
          <w:noProof/>
        </w:rPr>
        <w:fldChar w:fldCharType="end"/>
      </w:r>
    </w:p>
    <w:p w14:paraId="56484480" w14:textId="70DF4F4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1815B3">
        <w:rPr>
          <w:noProof/>
          <w:lang w:val="en-IN"/>
        </w:rPr>
        <w:t>.1</w:t>
      </w:r>
      <w:r>
        <w:rPr>
          <w:rFonts w:asciiTheme="minorHAnsi" w:eastAsiaTheme="minorEastAsia" w:hAnsiTheme="minorHAnsi" w:cstheme="minorBidi"/>
          <w:noProof/>
          <w:sz w:val="22"/>
          <w:szCs w:val="22"/>
          <w:lang w:val="en-IN" w:eastAsia="en-IN"/>
        </w:rPr>
        <w:tab/>
      </w:r>
      <w:r w:rsidRPr="001815B3">
        <w:rPr>
          <w:noProof/>
          <w:lang w:val="en-IN"/>
        </w:rPr>
        <w:t>Description</w:t>
      </w:r>
      <w:r>
        <w:rPr>
          <w:noProof/>
        </w:rPr>
        <w:tab/>
      </w:r>
      <w:r>
        <w:rPr>
          <w:noProof/>
        </w:rPr>
        <w:fldChar w:fldCharType="begin"/>
      </w:r>
      <w:r>
        <w:rPr>
          <w:noProof/>
        </w:rPr>
        <w:instrText xml:space="preserve"> PAGEREF _Toc199336612 \h </w:instrText>
      </w:r>
      <w:r>
        <w:rPr>
          <w:noProof/>
        </w:rPr>
      </w:r>
      <w:r>
        <w:rPr>
          <w:noProof/>
        </w:rPr>
        <w:fldChar w:fldCharType="separate"/>
      </w:r>
      <w:r>
        <w:rPr>
          <w:noProof/>
        </w:rPr>
        <w:t>290</w:t>
      </w:r>
      <w:r>
        <w:rPr>
          <w:noProof/>
        </w:rPr>
        <w:fldChar w:fldCharType="end"/>
      </w:r>
    </w:p>
    <w:p w14:paraId="2D78C9D4" w14:textId="579F4C2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_Toc199336613 \h </w:instrText>
      </w:r>
      <w:r>
        <w:rPr>
          <w:noProof/>
        </w:rPr>
      </w:r>
      <w:r>
        <w:rPr>
          <w:noProof/>
        </w:rPr>
        <w:fldChar w:fldCharType="separate"/>
      </w:r>
      <w:r>
        <w:rPr>
          <w:noProof/>
        </w:rPr>
        <w:t>290</w:t>
      </w:r>
      <w:r>
        <w:rPr>
          <w:noProof/>
        </w:rPr>
        <w:fldChar w:fldCharType="end"/>
      </w:r>
    </w:p>
    <w:p w14:paraId="0DE39001" w14:textId="6B29308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_Toc199336614 \h </w:instrText>
      </w:r>
      <w:r>
        <w:rPr>
          <w:noProof/>
        </w:rPr>
      </w:r>
      <w:r>
        <w:rPr>
          <w:noProof/>
        </w:rPr>
        <w:fldChar w:fldCharType="separate"/>
      </w:r>
      <w:r>
        <w:rPr>
          <w:noProof/>
        </w:rPr>
        <w:t>290</w:t>
      </w:r>
      <w:r>
        <w:rPr>
          <w:noProof/>
        </w:rPr>
        <w:fldChar w:fldCharType="end"/>
      </w:r>
    </w:p>
    <w:p w14:paraId="6E181C80" w14:textId="7512D308"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_Toc199336615 \h </w:instrText>
      </w:r>
      <w:r>
        <w:rPr>
          <w:noProof/>
        </w:rPr>
      </w:r>
      <w:r>
        <w:rPr>
          <w:noProof/>
        </w:rPr>
        <w:fldChar w:fldCharType="separate"/>
      </w:r>
      <w:r>
        <w:rPr>
          <w:noProof/>
        </w:rPr>
        <w:t>290</w:t>
      </w:r>
      <w:r>
        <w:rPr>
          <w:noProof/>
        </w:rPr>
        <w:fldChar w:fldCharType="end"/>
      </w:r>
    </w:p>
    <w:p w14:paraId="2E0A45CC" w14:textId="07914D35"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_Toc199336616 \h </w:instrText>
      </w:r>
      <w:r>
        <w:rPr>
          <w:noProof/>
        </w:rPr>
      </w:r>
      <w:r>
        <w:rPr>
          <w:noProof/>
        </w:rPr>
        <w:fldChar w:fldCharType="separate"/>
      </w:r>
      <w:r>
        <w:rPr>
          <w:noProof/>
        </w:rPr>
        <w:t>291</w:t>
      </w:r>
      <w:r>
        <w:rPr>
          <w:noProof/>
        </w:rPr>
        <w:fldChar w:fldCharType="end"/>
      </w:r>
    </w:p>
    <w:p w14:paraId="5B248125" w14:textId="275A649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_Toc199336617 \h </w:instrText>
      </w:r>
      <w:r>
        <w:rPr>
          <w:noProof/>
        </w:rPr>
      </w:r>
      <w:r>
        <w:rPr>
          <w:noProof/>
        </w:rPr>
        <w:fldChar w:fldCharType="separate"/>
      </w:r>
      <w:r>
        <w:rPr>
          <w:noProof/>
        </w:rPr>
        <w:t>291</w:t>
      </w:r>
      <w:r>
        <w:rPr>
          <w:noProof/>
        </w:rPr>
        <w:fldChar w:fldCharType="end"/>
      </w:r>
    </w:p>
    <w:p w14:paraId="227B40B6" w14:textId="414FA7A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_Toc199336618 \h </w:instrText>
      </w:r>
      <w:r>
        <w:rPr>
          <w:noProof/>
        </w:rPr>
      </w:r>
      <w:r>
        <w:rPr>
          <w:noProof/>
        </w:rPr>
        <w:fldChar w:fldCharType="separate"/>
      </w:r>
      <w:r>
        <w:rPr>
          <w:noProof/>
        </w:rPr>
        <w:t>292</w:t>
      </w:r>
      <w:r>
        <w:rPr>
          <w:noProof/>
        </w:rPr>
        <w:fldChar w:fldCharType="end"/>
      </w:r>
    </w:p>
    <w:p w14:paraId="6D6E388B" w14:textId="3DBF6D7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_Toc199336619 \h </w:instrText>
      </w:r>
      <w:r>
        <w:rPr>
          <w:noProof/>
        </w:rPr>
      </w:r>
      <w:r>
        <w:rPr>
          <w:noProof/>
        </w:rPr>
        <w:fldChar w:fldCharType="separate"/>
      </w:r>
      <w:r>
        <w:rPr>
          <w:noProof/>
        </w:rPr>
        <w:t>292</w:t>
      </w:r>
      <w:r>
        <w:rPr>
          <w:noProof/>
        </w:rPr>
        <w:fldChar w:fldCharType="end"/>
      </w:r>
    </w:p>
    <w:p w14:paraId="387C0FB4" w14:textId="4F05BBB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_Toc199336620 \h </w:instrText>
      </w:r>
      <w:r>
        <w:rPr>
          <w:noProof/>
        </w:rPr>
      </w:r>
      <w:r>
        <w:rPr>
          <w:noProof/>
        </w:rPr>
        <w:fldChar w:fldCharType="separate"/>
      </w:r>
      <w:r>
        <w:rPr>
          <w:noProof/>
        </w:rPr>
        <w:t>293</w:t>
      </w:r>
      <w:r>
        <w:rPr>
          <w:noProof/>
        </w:rPr>
        <w:fldChar w:fldCharType="end"/>
      </w:r>
    </w:p>
    <w:p w14:paraId="0A7332C0" w14:textId="667368FD"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_Toc199336621 \h </w:instrText>
      </w:r>
      <w:r>
        <w:rPr>
          <w:noProof/>
        </w:rPr>
      </w:r>
      <w:r>
        <w:rPr>
          <w:noProof/>
        </w:rPr>
        <w:fldChar w:fldCharType="separate"/>
      </w:r>
      <w:r>
        <w:rPr>
          <w:noProof/>
        </w:rPr>
        <w:t>293</w:t>
      </w:r>
      <w:r>
        <w:rPr>
          <w:noProof/>
        </w:rPr>
        <w:fldChar w:fldCharType="end"/>
      </w:r>
    </w:p>
    <w:p w14:paraId="006EB8BC" w14:textId="7C2AF8C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_Toc199336622 \h </w:instrText>
      </w:r>
      <w:r>
        <w:rPr>
          <w:noProof/>
        </w:rPr>
      </w:r>
      <w:r>
        <w:rPr>
          <w:noProof/>
        </w:rPr>
        <w:fldChar w:fldCharType="separate"/>
      </w:r>
      <w:r>
        <w:rPr>
          <w:noProof/>
        </w:rPr>
        <w:t>293</w:t>
      </w:r>
      <w:r>
        <w:rPr>
          <w:noProof/>
        </w:rPr>
        <w:fldChar w:fldCharType="end"/>
      </w:r>
    </w:p>
    <w:p w14:paraId="32B1B4A0" w14:textId="272129EE" w:rsidR="008110D0" w:rsidRDefault="008110D0">
      <w:pPr>
        <w:pStyle w:val="TOC5"/>
        <w:rPr>
          <w:rFonts w:asciiTheme="minorHAnsi" w:eastAsiaTheme="minorEastAsia" w:hAnsiTheme="minorHAnsi" w:cstheme="minorBidi"/>
          <w:noProof/>
          <w:sz w:val="22"/>
          <w:szCs w:val="22"/>
          <w:lang w:val="en-IN" w:eastAsia="en-IN"/>
        </w:rPr>
      </w:pPr>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_Toc199336623 \h </w:instrText>
      </w:r>
      <w:r>
        <w:rPr>
          <w:noProof/>
        </w:rPr>
      </w:r>
      <w:r>
        <w:rPr>
          <w:noProof/>
        </w:rPr>
        <w:fldChar w:fldCharType="separate"/>
      </w:r>
      <w:r>
        <w:rPr>
          <w:noProof/>
        </w:rPr>
        <w:t>294</w:t>
      </w:r>
      <w:r>
        <w:rPr>
          <w:noProof/>
        </w:rPr>
        <w:fldChar w:fldCharType="end"/>
      </w:r>
    </w:p>
    <w:p w14:paraId="666B3E08" w14:textId="61D9BD57" w:rsidR="008110D0" w:rsidRDefault="008110D0">
      <w:pPr>
        <w:pStyle w:val="TOC5"/>
        <w:rPr>
          <w:rFonts w:asciiTheme="minorHAnsi" w:eastAsiaTheme="minorEastAsia" w:hAnsiTheme="minorHAnsi" w:cstheme="minorBidi"/>
          <w:noProof/>
          <w:sz w:val="22"/>
          <w:szCs w:val="22"/>
          <w:lang w:val="en-IN" w:eastAsia="en-IN"/>
        </w:rPr>
      </w:pPr>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_Toc199336624 \h </w:instrText>
      </w:r>
      <w:r>
        <w:rPr>
          <w:noProof/>
        </w:rPr>
      </w:r>
      <w:r>
        <w:rPr>
          <w:noProof/>
        </w:rPr>
        <w:fldChar w:fldCharType="separate"/>
      </w:r>
      <w:r>
        <w:rPr>
          <w:noProof/>
        </w:rPr>
        <w:t>294</w:t>
      </w:r>
      <w:r>
        <w:rPr>
          <w:noProof/>
        </w:rPr>
        <w:fldChar w:fldCharType="end"/>
      </w:r>
    </w:p>
    <w:p w14:paraId="3B37B16E" w14:textId="6D434B8C" w:rsidR="008110D0" w:rsidRDefault="008110D0">
      <w:pPr>
        <w:pStyle w:val="TOC5"/>
        <w:rPr>
          <w:rFonts w:asciiTheme="minorHAnsi" w:eastAsiaTheme="minorEastAsia" w:hAnsiTheme="minorHAnsi" w:cstheme="minorBidi"/>
          <w:noProof/>
          <w:sz w:val="22"/>
          <w:szCs w:val="22"/>
          <w:lang w:val="en-IN" w:eastAsia="en-IN"/>
        </w:rPr>
      </w:pPr>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_Toc199336625 \h </w:instrText>
      </w:r>
      <w:r>
        <w:rPr>
          <w:noProof/>
        </w:rPr>
      </w:r>
      <w:r>
        <w:rPr>
          <w:noProof/>
        </w:rPr>
        <w:fldChar w:fldCharType="separate"/>
      </w:r>
      <w:r>
        <w:rPr>
          <w:noProof/>
        </w:rPr>
        <w:t>294</w:t>
      </w:r>
      <w:r>
        <w:rPr>
          <w:noProof/>
        </w:rPr>
        <w:fldChar w:fldCharType="end"/>
      </w:r>
    </w:p>
    <w:p w14:paraId="629E9623" w14:textId="633E28C6" w:rsidR="008110D0" w:rsidRDefault="008110D0">
      <w:pPr>
        <w:pStyle w:val="TOC5"/>
        <w:rPr>
          <w:rFonts w:asciiTheme="minorHAnsi" w:eastAsiaTheme="minorEastAsia" w:hAnsiTheme="minorHAnsi" w:cstheme="minorBidi"/>
          <w:noProof/>
          <w:sz w:val="22"/>
          <w:szCs w:val="22"/>
          <w:lang w:val="en-IN" w:eastAsia="en-IN"/>
        </w:rPr>
      </w:pPr>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_Toc199336626 \h </w:instrText>
      </w:r>
      <w:r>
        <w:rPr>
          <w:noProof/>
        </w:rPr>
      </w:r>
      <w:r>
        <w:rPr>
          <w:noProof/>
        </w:rPr>
        <w:fldChar w:fldCharType="separate"/>
      </w:r>
      <w:r>
        <w:rPr>
          <w:noProof/>
        </w:rPr>
        <w:t>294</w:t>
      </w:r>
      <w:r>
        <w:rPr>
          <w:noProof/>
        </w:rPr>
        <w:fldChar w:fldCharType="end"/>
      </w:r>
    </w:p>
    <w:p w14:paraId="78F299FF" w14:textId="22F07061"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_Toc199336627 \h </w:instrText>
      </w:r>
      <w:r>
        <w:rPr>
          <w:noProof/>
        </w:rPr>
      </w:r>
      <w:r>
        <w:rPr>
          <w:noProof/>
        </w:rPr>
        <w:fldChar w:fldCharType="separate"/>
      </w:r>
      <w:r>
        <w:rPr>
          <w:noProof/>
        </w:rPr>
        <w:t>295</w:t>
      </w:r>
      <w:r>
        <w:rPr>
          <w:noProof/>
        </w:rPr>
        <w:fldChar w:fldCharType="end"/>
      </w:r>
    </w:p>
    <w:p w14:paraId="0E0AD150" w14:textId="3E85A677"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_Toc199336628 \h </w:instrText>
      </w:r>
      <w:r>
        <w:rPr>
          <w:noProof/>
        </w:rPr>
      </w:r>
      <w:r>
        <w:rPr>
          <w:noProof/>
        </w:rPr>
        <w:fldChar w:fldCharType="separate"/>
      </w:r>
      <w:r>
        <w:rPr>
          <w:noProof/>
        </w:rPr>
        <w:t>295</w:t>
      </w:r>
      <w:r>
        <w:rPr>
          <w:noProof/>
        </w:rPr>
        <w:fldChar w:fldCharType="end"/>
      </w:r>
    </w:p>
    <w:p w14:paraId="500C9F56" w14:textId="7BBCE7B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_Toc199336629 \h </w:instrText>
      </w:r>
      <w:r>
        <w:rPr>
          <w:noProof/>
        </w:rPr>
      </w:r>
      <w:r>
        <w:rPr>
          <w:noProof/>
        </w:rPr>
        <w:fldChar w:fldCharType="separate"/>
      </w:r>
      <w:r>
        <w:rPr>
          <w:noProof/>
        </w:rPr>
        <w:t>295</w:t>
      </w:r>
      <w:r>
        <w:rPr>
          <w:noProof/>
        </w:rPr>
        <w:fldChar w:fldCharType="end"/>
      </w:r>
    </w:p>
    <w:p w14:paraId="0F4985B4" w14:textId="45ADBCF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_Toc199336630 \h </w:instrText>
      </w:r>
      <w:r>
        <w:rPr>
          <w:noProof/>
        </w:rPr>
      </w:r>
      <w:r>
        <w:rPr>
          <w:noProof/>
        </w:rPr>
        <w:fldChar w:fldCharType="separate"/>
      </w:r>
      <w:r>
        <w:rPr>
          <w:noProof/>
        </w:rPr>
        <w:t>295</w:t>
      </w:r>
      <w:r>
        <w:rPr>
          <w:noProof/>
        </w:rPr>
        <w:fldChar w:fldCharType="end"/>
      </w:r>
    </w:p>
    <w:p w14:paraId="129B0D9B" w14:textId="4D663535"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9.5.5.</w:t>
      </w:r>
      <w:r w:rsidRPr="001815B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_Toc199336631 \h </w:instrText>
      </w:r>
      <w:r>
        <w:rPr>
          <w:noProof/>
        </w:rPr>
      </w:r>
      <w:r>
        <w:rPr>
          <w:noProof/>
        </w:rPr>
        <w:fldChar w:fldCharType="separate"/>
      </w:r>
      <w:r>
        <w:rPr>
          <w:noProof/>
        </w:rPr>
        <w:t>295</w:t>
      </w:r>
      <w:r>
        <w:rPr>
          <w:noProof/>
        </w:rPr>
        <w:fldChar w:fldCharType="end"/>
      </w:r>
    </w:p>
    <w:p w14:paraId="6165A429" w14:textId="3C553494"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_Toc199336632 \h </w:instrText>
      </w:r>
      <w:r>
        <w:rPr>
          <w:noProof/>
        </w:rPr>
      </w:r>
      <w:r>
        <w:rPr>
          <w:noProof/>
        </w:rPr>
        <w:fldChar w:fldCharType="separate"/>
      </w:r>
      <w:r>
        <w:rPr>
          <w:noProof/>
        </w:rPr>
        <w:t>295</w:t>
      </w:r>
      <w:r>
        <w:rPr>
          <w:noProof/>
        </w:rPr>
        <w:fldChar w:fldCharType="end"/>
      </w:r>
    </w:p>
    <w:p w14:paraId="1357A339" w14:textId="44E30FD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_Toc199336633 \h </w:instrText>
      </w:r>
      <w:r>
        <w:rPr>
          <w:noProof/>
        </w:rPr>
      </w:r>
      <w:r>
        <w:rPr>
          <w:noProof/>
        </w:rPr>
        <w:fldChar w:fldCharType="separate"/>
      </w:r>
      <w:r>
        <w:rPr>
          <w:noProof/>
        </w:rPr>
        <w:t>295</w:t>
      </w:r>
      <w:r>
        <w:rPr>
          <w:noProof/>
        </w:rPr>
        <w:fldChar w:fldCharType="end"/>
      </w:r>
    </w:p>
    <w:p w14:paraId="241D6B85" w14:textId="7F40D003"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_Toc199336634 \h </w:instrText>
      </w:r>
      <w:r>
        <w:rPr>
          <w:noProof/>
        </w:rPr>
      </w:r>
      <w:r>
        <w:rPr>
          <w:noProof/>
        </w:rPr>
        <w:fldChar w:fldCharType="separate"/>
      </w:r>
      <w:r>
        <w:rPr>
          <w:noProof/>
        </w:rPr>
        <w:t>295</w:t>
      </w:r>
      <w:r>
        <w:rPr>
          <w:noProof/>
        </w:rPr>
        <w:fldChar w:fldCharType="end"/>
      </w:r>
    </w:p>
    <w:p w14:paraId="17B28E6F" w14:textId="5F0D4FD8"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_Toc199336635 \h </w:instrText>
      </w:r>
      <w:r>
        <w:rPr>
          <w:noProof/>
        </w:rPr>
      </w:r>
      <w:r>
        <w:rPr>
          <w:noProof/>
        </w:rPr>
        <w:fldChar w:fldCharType="separate"/>
      </w:r>
      <w:r>
        <w:rPr>
          <w:noProof/>
        </w:rPr>
        <w:t>295</w:t>
      </w:r>
      <w:r>
        <w:rPr>
          <w:noProof/>
        </w:rPr>
        <w:fldChar w:fldCharType="end"/>
      </w:r>
    </w:p>
    <w:p w14:paraId="380EE5E2" w14:textId="5CB7C98D"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_Toc199336636 \h </w:instrText>
      </w:r>
      <w:r>
        <w:rPr>
          <w:noProof/>
        </w:rPr>
      </w:r>
      <w:r>
        <w:rPr>
          <w:noProof/>
        </w:rPr>
        <w:fldChar w:fldCharType="separate"/>
      </w:r>
      <w:r>
        <w:rPr>
          <w:noProof/>
        </w:rPr>
        <w:t>295</w:t>
      </w:r>
      <w:r>
        <w:rPr>
          <w:noProof/>
        </w:rPr>
        <w:fldChar w:fldCharType="end"/>
      </w:r>
    </w:p>
    <w:p w14:paraId="2E95D35D" w14:textId="7597879A"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_Toc199336637 \h </w:instrText>
      </w:r>
      <w:r>
        <w:rPr>
          <w:noProof/>
        </w:rPr>
      </w:r>
      <w:r>
        <w:rPr>
          <w:noProof/>
        </w:rPr>
        <w:fldChar w:fldCharType="separate"/>
      </w:r>
      <w:r>
        <w:rPr>
          <w:noProof/>
        </w:rPr>
        <w:t>295</w:t>
      </w:r>
      <w:r>
        <w:rPr>
          <w:noProof/>
        </w:rPr>
        <w:fldChar w:fldCharType="end"/>
      </w:r>
    </w:p>
    <w:p w14:paraId="44DA5C78" w14:textId="3BD37B35"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_Toc199336638 \h </w:instrText>
      </w:r>
      <w:r>
        <w:rPr>
          <w:noProof/>
        </w:rPr>
      </w:r>
      <w:r>
        <w:rPr>
          <w:noProof/>
        </w:rPr>
        <w:fldChar w:fldCharType="separate"/>
      </w:r>
      <w:r>
        <w:rPr>
          <w:noProof/>
        </w:rPr>
        <w:t>296</w:t>
      </w:r>
      <w:r>
        <w:rPr>
          <w:noProof/>
        </w:rPr>
        <w:fldChar w:fldCharType="end"/>
      </w:r>
    </w:p>
    <w:p w14:paraId="081A3E97" w14:textId="6779FECF" w:rsidR="008110D0" w:rsidRDefault="008110D0">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_Toc199336639 \h </w:instrText>
      </w:r>
      <w:r>
        <w:rPr>
          <w:noProof/>
        </w:rPr>
      </w:r>
      <w:r>
        <w:rPr>
          <w:noProof/>
        </w:rPr>
        <w:fldChar w:fldCharType="separate"/>
      </w:r>
      <w:r>
        <w:rPr>
          <w:noProof/>
        </w:rPr>
        <w:t>296</w:t>
      </w:r>
      <w:r>
        <w:rPr>
          <w:noProof/>
        </w:rPr>
        <w:fldChar w:fldCharType="end"/>
      </w:r>
    </w:p>
    <w:p w14:paraId="71DFD5E8" w14:textId="15AA0029"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_Toc199336640 \h </w:instrText>
      </w:r>
      <w:r>
        <w:rPr>
          <w:noProof/>
        </w:rPr>
      </w:r>
      <w:r>
        <w:rPr>
          <w:noProof/>
        </w:rPr>
        <w:fldChar w:fldCharType="separate"/>
      </w:r>
      <w:r>
        <w:rPr>
          <w:noProof/>
        </w:rPr>
        <w:t>296</w:t>
      </w:r>
      <w:r>
        <w:rPr>
          <w:noProof/>
        </w:rPr>
        <w:fldChar w:fldCharType="end"/>
      </w:r>
    </w:p>
    <w:p w14:paraId="331E282F" w14:textId="617CD38A"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_Toc199336641 \h </w:instrText>
      </w:r>
      <w:r>
        <w:rPr>
          <w:noProof/>
        </w:rPr>
      </w:r>
      <w:r>
        <w:rPr>
          <w:noProof/>
        </w:rPr>
        <w:fldChar w:fldCharType="separate"/>
      </w:r>
      <w:r>
        <w:rPr>
          <w:noProof/>
        </w:rPr>
        <w:t>296</w:t>
      </w:r>
      <w:r>
        <w:rPr>
          <w:noProof/>
        </w:rPr>
        <w:fldChar w:fldCharType="end"/>
      </w:r>
    </w:p>
    <w:p w14:paraId="26F85324" w14:textId="601513A5"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_Toc199336642 \h </w:instrText>
      </w:r>
      <w:r>
        <w:rPr>
          <w:noProof/>
        </w:rPr>
      </w:r>
      <w:r>
        <w:rPr>
          <w:noProof/>
        </w:rPr>
        <w:fldChar w:fldCharType="separate"/>
      </w:r>
      <w:r>
        <w:rPr>
          <w:noProof/>
        </w:rPr>
        <w:t>296</w:t>
      </w:r>
      <w:r>
        <w:rPr>
          <w:noProof/>
        </w:rPr>
        <w:fldChar w:fldCharType="end"/>
      </w:r>
    </w:p>
    <w:p w14:paraId="1F9A4B2C" w14:textId="7AAD9032"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_Toc199336643 \h </w:instrText>
      </w:r>
      <w:r>
        <w:rPr>
          <w:noProof/>
        </w:rPr>
      </w:r>
      <w:r>
        <w:rPr>
          <w:noProof/>
        </w:rPr>
        <w:fldChar w:fldCharType="separate"/>
      </w:r>
      <w:r>
        <w:rPr>
          <w:noProof/>
        </w:rPr>
        <w:t>296</w:t>
      </w:r>
      <w:r>
        <w:rPr>
          <w:noProof/>
        </w:rPr>
        <w:fldChar w:fldCharType="end"/>
      </w:r>
    </w:p>
    <w:p w14:paraId="7D428835" w14:textId="35F90AD9"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1815B3">
        <w:rPr>
          <w:noProof/>
          <w:lang w:val="en-US"/>
        </w:rPr>
        <w:t>ACR Events</w:t>
      </w:r>
      <w:r w:rsidRPr="001815B3">
        <w:rPr>
          <w:rFonts w:eastAsia="DengXian"/>
          <w:noProof/>
        </w:rPr>
        <w:t xml:space="preserve"> Subscriptions</w:t>
      </w:r>
      <w:r>
        <w:rPr>
          <w:noProof/>
        </w:rPr>
        <w:tab/>
      </w:r>
      <w:r>
        <w:rPr>
          <w:noProof/>
        </w:rPr>
        <w:fldChar w:fldCharType="begin"/>
      </w:r>
      <w:r>
        <w:rPr>
          <w:noProof/>
        </w:rPr>
        <w:instrText xml:space="preserve"> PAGEREF _Toc199336644 \h </w:instrText>
      </w:r>
      <w:r>
        <w:rPr>
          <w:noProof/>
        </w:rPr>
      </w:r>
      <w:r>
        <w:rPr>
          <w:noProof/>
        </w:rPr>
        <w:fldChar w:fldCharType="separate"/>
      </w:r>
      <w:r>
        <w:rPr>
          <w:noProof/>
        </w:rPr>
        <w:t>297</w:t>
      </w:r>
      <w:r>
        <w:rPr>
          <w:noProof/>
        </w:rPr>
        <w:fldChar w:fldCharType="end"/>
      </w:r>
    </w:p>
    <w:p w14:paraId="7C70666A" w14:textId="76420C8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_Toc199336645 \h </w:instrText>
      </w:r>
      <w:r>
        <w:rPr>
          <w:noProof/>
        </w:rPr>
      </w:r>
      <w:r>
        <w:rPr>
          <w:noProof/>
        </w:rPr>
        <w:fldChar w:fldCharType="separate"/>
      </w:r>
      <w:r>
        <w:rPr>
          <w:noProof/>
        </w:rPr>
        <w:t>297</w:t>
      </w:r>
      <w:r>
        <w:rPr>
          <w:noProof/>
        </w:rPr>
        <w:fldChar w:fldCharType="end"/>
      </w:r>
    </w:p>
    <w:p w14:paraId="7F15F8CD" w14:textId="573D822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_Toc199336646 \h </w:instrText>
      </w:r>
      <w:r>
        <w:rPr>
          <w:noProof/>
        </w:rPr>
      </w:r>
      <w:r>
        <w:rPr>
          <w:noProof/>
        </w:rPr>
        <w:fldChar w:fldCharType="separate"/>
      </w:r>
      <w:r>
        <w:rPr>
          <w:noProof/>
        </w:rPr>
        <w:t>297</w:t>
      </w:r>
      <w:r>
        <w:rPr>
          <w:noProof/>
        </w:rPr>
        <w:fldChar w:fldCharType="end"/>
      </w:r>
    </w:p>
    <w:p w14:paraId="08F6B9E7" w14:textId="20524955"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_Toc199336647 \h </w:instrText>
      </w:r>
      <w:r>
        <w:rPr>
          <w:noProof/>
        </w:rPr>
      </w:r>
      <w:r>
        <w:rPr>
          <w:noProof/>
        </w:rPr>
        <w:fldChar w:fldCharType="separate"/>
      </w:r>
      <w:r>
        <w:rPr>
          <w:noProof/>
        </w:rPr>
        <w:t>298</w:t>
      </w:r>
      <w:r>
        <w:rPr>
          <w:noProof/>
        </w:rPr>
        <w:fldChar w:fldCharType="end"/>
      </w:r>
    </w:p>
    <w:p w14:paraId="7C4675E8" w14:textId="4D893C23"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_Toc199336648 \h </w:instrText>
      </w:r>
      <w:r>
        <w:rPr>
          <w:noProof/>
        </w:rPr>
      </w:r>
      <w:r>
        <w:rPr>
          <w:noProof/>
        </w:rPr>
        <w:fldChar w:fldCharType="separate"/>
      </w:r>
      <w:r>
        <w:rPr>
          <w:noProof/>
        </w:rPr>
        <w:t>298</w:t>
      </w:r>
      <w:r>
        <w:rPr>
          <w:noProof/>
        </w:rPr>
        <w:fldChar w:fldCharType="end"/>
      </w:r>
    </w:p>
    <w:p w14:paraId="36263ED1" w14:textId="5AF8E44E"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_Toc199336649 \h </w:instrText>
      </w:r>
      <w:r>
        <w:rPr>
          <w:noProof/>
        </w:rPr>
      </w:r>
      <w:r>
        <w:rPr>
          <w:noProof/>
        </w:rPr>
        <w:fldChar w:fldCharType="separate"/>
      </w:r>
      <w:r>
        <w:rPr>
          <w:noProof/>
        </w:rPr>
        <w:t>298</w:t>
      </w:r>
      <w:r>
        <w:rPr>
          <w:noProof/>
        </w:rPr>
        <w:fldChar w:fldCharType="end"/>
      </w:r>
    </w:p>
    <w:p w14:paraId="7444A360" w14:textId="398FDFDC"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1815B3">
        <w:rPr>
          <w:noProof/>
          <w:lang w:val="en-US"/>
        </w:rPr>
        <w:t>ACR Events</w:t>
      </w:r>
      <w:r w:rsidRPr="001815B3">
        <w:rPr>
          <w:rFonts w:eastAsia="DengXian"/>
          <w:noProof/>
        </w:rPr>
        <w:t xml:space="preserve"> Subscription</w:t>
      </w:r>
      <w:r>
        <w:rPr>
          <w:noProof/>
        </w:rPr>
        <w:tab/>
      </w:r>
      <w:r>
        <w:rPr>
          <w:noProof/>
        </w:rPr>
        <w:fldChar w:fldCharType="begin"/>
      </w:r>
      <w:r>
        <w:rPr>
          <w:noProof/>
        </w:rPr>
        <w:instrText xml:space="preserve"> PAGEREF _Toc199336650 \h </w:instrText>
      </w:r>
      <w:r>
        <w:rPr>
          <w:noProof/>
        </w:rPr>
      </w:r>
      <w:r>
        <w:rPr>
          <w:noProof/>
        </w:rPr>
        <w:fldChar w:fldCharType="separate"/>
      </w:r>
      <w:r>
        <w:rPr>
          <w:noProof/>
        </w:rPr>
        <w:t>298</w:t>
      </w:r>
      <w:r>
        <w:rPr>
          <w:noProof/>
        </w:rPr>
        <w:fldChar w:fldCharType="end"/>
      </w:r>
    </w:p>
    <w:p w14:paraId="083C96B6" w14:textId="2186E722"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_Toc199336651 \h </w:instrText>
      </w:r>
      <w:r>
        <w:rPr>
          <w:noProof/>
        </w:rPr>
      </w:r>
      <w:r>
        <w:rPr>
          <w:noProof/>
        </w:rPr>
        <w:fldChar w:fldCharType="separate"/>
      </w:r>
      <w:r>
        <w:rPr>
          <w:noProof/>
        </w:rPr>
        <w:t>298</w:t>
      </w:r>
      <w:r>
        <w:rPr>
          <w:noProof/>
        </w:rPr>
        <w:fldChar w:fldCharType="end"/>
      </w:r>
    </w:p>
    <w:p w14:paraId="176E68E9" w14:textId="2F49BF10"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_Toc199336652 \h </w:instrText>
      </w:r>
      <w:r>
        <w:rPr>
          <w:noProof/>
        </w:rPr>
      </w:r>
      <w:r>
        <w:rPr>
          <w:noProof/>
        </w:rPr>
        <w:fldChar w:fldCharType="separate"/>
      </w:r>
      <w:r>
        <w:rPr>
          <w:noProof/>
        </w:rPr>
        <w:t>298</w:t>
      </w:r>
      <w:r>
        <w:rPr>
          <w:noProof/>
        </w:rPr>
        <w:fldChar w:fldCharType="end"/>
      </w:r>
    </w:p>
    <w:p w14:paraId="01BB6D3E" w14:textId="490E189F"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_Toc199336653 \h </w:instrText>
      </w:r>
      <w:r>
        <w:rPr>
          <w:noProof/>
        </w:rPr>
      </w:r>
      <w:r>
        <w:rPr>
          <w:noProof/>
        </w:rPr>
        <w:fldChar w:fldCharType="separate"/>
      </w:r>
      <w:r>
        <w:rPr>
          <w:noProof/>
        </w:rPr>
        <w:t>299</w:t>
      </w:r>
      <w:r>
        <w:rPr>
          <w:noProof/>
        </w:rPr>
        <w:fldChar w:fldCharType="end"/>
      </w:r>
    </w:p>
    <w:p w14:paraId="0E5A98A7" w14:textId="5C18A1DE"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_Toc199336654 \h </w:instrText>
      </w:r>
      <w:r>
        <w:rPr>
          <w:noProof/>
        </w:rPr>
      </w:r>
      <w:r>
        <w:rPr>
          <w:noProof/>
        </w:rPr>
        <w:fldChar w:fldCharType="separate"/>
      </w:r>
      <w:r>
        <w:rPr>
          <w:noProof/>
        </w:rPr>
        <w:t>299</w:t>
      </w:r>
      <w:r>
        <w:rPr>
          <w:noProof/>
        </w:rPr>
        <w:fldChar w:fldCharType="end"/>
      </w:r>
    </w:p>
    <w:p w14:paraId="449EE9D4" w14:textId="4E53DF5D"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_Toc199336655 \h </w:instrText>
      </w:r>
      <w:r>
        <w:rPr>
          <w:noProof/>
        </w:rPr>
      </w:r>
      <w:r>
        <w:rPr>
          <w:noProof/>
        </w:rPr>
        <w:fldChar w:fldCharType="separate"/>
      </w:r>
      <w:r>
        <w:rPr>
          <w:noProof/>
        </w:rPr>
        <w:t>300</w:t>
      </w:r>
      <w:r>
        <w:rPr>
          <w:noProof/>
        </w:rPr>
        <w:fldChar w:fldCharType="end"/>
      </w:r>
    </w:p>
    <w:p w14:paraId="1F7D4C79" w14:textId="3BDC6912"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_Toc199336656 \h </w:instrText>
      </w:r>
      <w:r>
        <w:rPr>
          <w:noProof/>
        </w:rPr>
      </w:r>
      <w:r>
        <w:rPr>
          <w:noProof/>
        </w:rPr>
        <w:fldChar w:fldCharType="separate"/>
      </w:r>
      <w:r>
        <w:rPr>
          <w:noProof/>
        </w:rPr>
        <w:t>301</w:t>
      </w:r>
      <w:r>
        <w:rPr>
          <w:noProof/>
        </w:rPr>
        <w:fldChar w:fldCharType="end"/>
      </w:r>
    </w:p>
    <w:p w14:paraId="24EB8B5C" w14:textId="1F171B3A" w:rsidR="008110D0" w:rsidRDefault="008110D0">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_Toc199336657 \h </w:instrText>
      </w:r>
      <w:r>
        <w:rPr>
          <w:noProof/>
        </w:rPr>
      </w:r>
      <w:r>
        <w:rPr>
          <w:noProof/>
        </w:rPr>
        <w:fldChar w:fldCharType="separate"/>
      </w:r>
      <w:r>
        <w:rPr>
          <w:noProof/>
        </w:rPr>
        <w:t>302</w:t>
      </w:r>
      <w:r>
        <w:rPr>
          <w:noProof/>
        </w:rPr>
        <w:fldChar w:fldCharType="end"/>
      </w:r>
    </w:p>
    <w:p w14:paraId="7B4E143F" w14:textId="66C0A1B3"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_Toc199336658 \h </w:instrText>
      </w:r>
      <w:r>
        <w:rPr>
          <w:noProof/>
        </w:rPr>
      </w:r>
      <w:r>
        <w:rPr>
          <w:noProof/>
        </w:rPr>
        <w:fldChar w:fldCharType="separate"/>
      </w:r>
      <w:r>
        <w:rPr>
          <w:noProof/>
        </w:rPr>
        <w:t>303</w:t>
      </w:r>
      <w:r>
        <w:rPr>
          <w:noProof/>
        </w:rPr>
        <w:fldChar w:fldCharType="end"/>
      </w:r>
    </w:p>
    <w:p w14:paraId="7D6BAE31" w14:textId="41251C98" w:rsidR="008110D0" w:rsidRDefault="008110D0">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_Toc199336659 \h </w:instrText>
      </w:r>
      <w:r>
        <w:rPr>
          <w:noProof/>
        </w:rPr>
      </w:r>
      <w:r>
        <w:rPr>
          <w:noProof/>
        </w:rPr>
        <w:fldChar w:fldCharType="separate"/>
      </w:r>
      <w:r>
        <w:rPr>
          <w:noProof/>
        </w:rPr>
        <w:t>303</w:t>
      </w:r>
      <w:r>
        <w:rPr>
          <w:noProof/>
        </w:rPr>
        <w:fldChar w:fldCharType="end"/>
      </w:r>
    </w:p>
    <w:p w14:paraId="27069101" w14:textId="5F06E7A2" w:rsidR="008110D0" w:rsidRDefault="008110D0">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_Toc199336660 \h </w:instrText>
      </w:r>
      <w:r>
        <w:rPr>
          <w:noProof/>
        </w:rPr>
      </w:r>
      <w:r>
        <w:rPr>
          <w:noProof/>
        </w:rPr>
        <w:fldChar w:fldCharType="separate"/>
      </w:r>
      <w:r>
        <w:rPr>
          <w:noProof/>
        </w:rPr>
        <w:t>303</w:t>
      </w:r>
      <w:r>
        <w:rPr>
          <w:noProof/>
        </w:rPr>
        <w:fldChar w:fldCharType="end"/>
      </w:r>
    </w:p>
    <w:p w14:paraId="41F588F0" w14:textId="729875BB"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_Toc199336661 \h </w:instrText>
      </w:r>
      <w:r>
        <w:rPr>
          <w:noProof/>
        </w:rPr>
      </w:r>
      <w:r>
        <w:rPr>
          <w:noProof/>
        </w:rPr>
        <w:fldChar w:fldCharType="separate"/>
      </w:r>
      <w:r>
        <w:rPr>
          <w:noProof/>
        </w:rPr>
        <w:t>303</w:t>
      </w:r>
      <w:r>
        <w:rPr>
          <w:noProof/>
        </w:rPr>
        <w:fldChar w:fldCharType="end"/>
      </w:r>
    </w:p>
    <w:p w14:paraId="03933429" w14:textId="0F094EAE" w:rsidR="008110D0" w:rsidRDefault="008110D0">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1815B3">
        <w:rPr>
          <w:noProof/>
          <w:lang w:val="en-US"/>
        </w:rPr>
        <w:t>ACR Events</w:t>
      </w:r>
      <w:r>
        <w:rPr>
          <w:noProof/>
        </w:rPr>
        <w:t xml:space="preserve"> Notification</w:t>
      </w:r>
      <w:r>
        <w:rPr>
          <w:noProof/>
        </w:rPr>
        <w:tab/>
      </w:r>
      <w:r>
        <w:rPr>
          <w:noProof/>
        </w:rPr>
        <w:fldChar w:fldCharType="begin"/>
      </w:r>
      <w:r>
        <w:rPr>
          <w:noProof/>
        </w:rPr>
        <w:instrText xml:space="preserve"> PAGEREF _Toc199336662 \h </w:instrText>
      </w:r>
      <w:r>
        <w:rPr>
          <w:noProof/>
        </w:rPr>
      </w:r>
      <w:r>
        <w:rPr>
          <w:noProof/>
        </w:rPr>
        <w:fldChar w:fldCharType="separate"/>
      </w:r>
      <w:r>
        <w:rPr>
          <w:noProof/>
        </w:rPr>
        <w:t>304</w:t>
      </w:r>
      <w:r>
        <w:rPr>
          <w:noProof/>
        </w:rPr>
        <w:fldChar w:fldCharType="end"/>
      </w:r>
    </w:p>
    <w:p w14:paraId="4144BB9F" w14:textId="7E4187A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_Toc199336663 \h </w:instrText>
      </w:r>
      <w:r>
        <w:rPr>
          <w:noProof/>
        </w:rPr>
      </w:r>
      <w:r>
        <w:rPr>
          <w:noProof/>
        </w:rPr>
        <w:fldChar w:fldCharType="separate"/>
      </w:r>
      <w:r>
        <w:rPr>
          <w:noProof/>
        </w:rPr>
        <w:t>304</w:t>
      </w:r>
      <w:r>
        <w:rPr>
          <w:noProof/>
        </w:rPr>
        <w:fldChar w:fldCharType="end"/>
      </w:r>
    </w:p>
    <w:p w14:paraId="04DE9B7B" w14:textId="489571A9"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_Toc199336664 \h </w:instrText>
      </w:r>
      <w:r>
        <w:rPr>
          <w:noProof/>
        </w:rPr>
      </w:r>
      <w:r>
        <w:rPr>
          <w:noProof/>
        </w:rPr>
        <w:fldChar w:fldCharType="separate"/>
      </w:r>
      <w:r>
        <w:rPr>
          <w:noProof/>
        </w:rPr>
        <w:t>304</w:t>
      </w:r>
      <w:r>
        <w:rPr>
          <w:noProof/>
        </w:rPr>
        <w:fldChar w:fldCharType="end"/>
      </w:r>
    </w:p>
    <w:p w14:paraId="6AFF738E" w14:textId="3F071696" w:rsidR="008110D0" w:rsidRDefault="008110D0">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_Toc199336665 \h </w:instrText>
      </w:r>
      <w:r>
        <w:rPr>
          <w:noProof/>
        </w:rPr>
      </w:r>
      <w:r>
        <w:rPr>
          <w:noProof/>
        </w:rPr>
        <w:fldChar w:fldCharType="separate"/>
      </w:r>
      <w:r>
        <w:rPr>
          <w:noProof/>
        </w:rPr>
        <w:t>304</w:t>
      </w:r>
      <w:r>
        <w:rPr>
          <w:noProof/>
        </w:rPr>
        <w:fldChar w:fldCharType="end"/>
      </w:r>
    </w:p>
    <w:p w14:paraId="6500FF6D" w14:textId="4097DC88" w:rsidR="008110D0" w:rsidRDefault="008110D0">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_Toc199336666 \h </w:instrText>
      </w:r>
      <w:r>
        <w:rPr>
          <w:noProof/>
        </w:rPr>
      </w:r>
      <w:r>
        <w:rPr>
          <w:noProof/>
        </w:rPr>
        <w:fldChar w:fldCharType="separate"/>
      </w:r>
      <w:r>
        <w:rPr>
          <w:noProof/>
        </w:rPr>
        <w:t>305</w:t>
      </w:r>
      <w:r>
        <w:rPr>
          <w:noProof/>
        </w:rPr>
        <w:fldChar w:fldCharType="end"/>
      </w:r>
    </w:p>
    <w:p w14:paraId="7253E7B7" w14:textId="59CC1CE5" w:rsidR="008110D0" w:rsidRDefault="008110D0">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_Toc199336667 \h </w:instrText>
      </w:r>
      <w:r>
        <w:rPr>
          <w:noProof/>
        </w:rPr>
      </w:r>
      <w:r>
        <w:rPr>
          <w:noProof/>
        </w:rPr>
        <w:fldChar w:fldCharType="separate"/>
      </w:r>
      <w:r>
        <w:rPr>
          <w:noProof/>
        </w:rPr>
        <w:t>305</w:t>
      </w:r>
      <w:r>
        <w:rPr>
          <w:noProof/>
        </w:rPr>
        <w:fldChar w:fldCharType="end"/>
      </w:r>
    </w:p>
    <w:p w14:paraId="17ED3FA2" w14:textId="78EF6BEA" w:rsidR="008110D0" w:rsidRDefault="008110D0">
      <w:pPr>
        <w:pStyle w:val="TOC4"/>
        <w:rPr>
          <w:rFonts w:asciiTheme="minorHAnsi" w:eastAsiaTheme="minorEastAsia" w:hAnsiTheme="minorHAnsi" w:cstheme="minorBidi"/>
          <w:noProof/>
          <w:sz w:val="22"/>
          <w:szCs w:val="22"/>
          <w:lang w:val="en-IN" w:eastAsia="en-IN"/>
        </w:rPr>
      </w:pPr>
      <w:r>
        <w:rPr>
          <w:noProof/>
        </w:rPr>
        <w:t>9.6</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_Toc199336668 \h </w:instrText>
      </w:r>
      <w:r>
        <w:rPr>
          <w:noProof/>
        </w:rPr>
      </w:r>
      <w:r>
        <w:rPr>
          <w:noProof/>
        </w:rPr>
        <w:fldChar w:fldCharType="separate"/>
      </w:r>
      <w:r>
        <w:rPr>
          <w:noProof/>
        </w:rPr>
        <w:t>306</w:t>
      </w:r>
      <w:r>
        <w:rPr>
          <w:noProof/>
        </w:rPr>
        <w:fldChar w:fldCharType="end"/>
      </w:r>
    </w:p>
    <w:p w14:paraId="03AEEFEA" w14:textId="0665B8EE" w:rsidR="008110D0" w:rsidRDefault="008110D0">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_Toc199336669 \h </w:instrText>
      </w:r>
      <w:r>
        <w:rPr>
          <w:noProof/>
        </w:rPr>
      </w:r>
      <w:r>
        <w:rPr>
          <w:noProof/>
        </w:rPr>
        <w:fldChar w:fldCharType="separate"/>
      </w:r>
      <w:r>
        <w:rPr>
          <w:noProof/>
        </w:rPr>
        <w:t>306</w:t>
      </w:r>
      <w:r>
        <w:rPr>
          <w:noProof/>
        </w:rPr>
        <w:fldChar w:fldCharType="end"/>
      </w:r>
    </w:p>
    <w:p w14:paraId="6936911D" w14:textId="42F25C2E" w:rsidR="008110D0" w:rsidRDefault="008110D0">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Subsc</w:t>
      </w:r>
      <w:r>
        <w:rPr>
          <w:noProof/>
        </w:rPr>
        <w:tab/>
      </w:r>
      <w:r>
        <w:rPr>
          <w:noProof/>
        </w:rPr>
        <w:fldChar w:fldCharType="begin"/>
      </w:r>
      <w:r>
        <w:rPr>
          <w:noProof/>
        </w:rPr>
        <w:instrText xml:space="preserve"> PAGEREF _Toc199336670 \h </w:instrText>
      </w:r>
      <w:r>
        <w:rPr>
          <w:noProof/>
        </w:rPr>
      </w:r>
      <w:r>
        <w:rPr>
          <w:noProof/>
        </w:rPr>
        <w:fldChar w:fldCharType="separate"/>
      </w:r>
      <w:r>
        <w:rPr>
          <w:noProof/>
        </w:rPr>
        <w:t>306</w:t>
      </w:r>
      <w:r>
        <w:rPr>
          <w:noProof/>
        </w:rPr>
        <w:fldChar w:fldCharType="end"/>
      </w:r>
    </w:p>
    <w:p w14:paraId="6D69ECB5" w14:textId="24C9DEE8" w:rsidR="008110D0" w:rsidRDefault="008110D0">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SubscPatch</w:t>
      </w:r>
      <w:r>
        <w:rPr>
          <w:noProof/>
        </w:rPr>
        <w:tab/>
      </w:r>
      <w:r>
        <w:rPr>
          <w:noProof/>
        </w:rPr>
        <w:fldChar w:fldCharType="begin"/>
      </w:r>
      <w:r>
        <w:rPr>
          <w:noProof/>
        </w:rPr>
        <w:instrText xml:space="preserve"> PAGEREF _Toc199336671 \h </w:instrText>
      </w:r>
      <w:r>
        <w:rPr>
          <w:noProof/>
        </w:rPr>
      </w:r>
      <w:r>
        <w:rPr>
          <w:noProof/>
        </w:rPr>
        <w:fldChar w:fldCharType="separate"/>
      </w:r>
      <w:r>
        <w:rPr>
          <w:noProof/>
        </w:rPr>
        <w:t>307</w:t>
      </w:r>
      <w:r>
        <w:rPr>
          <w:noProof/>
        </w:rPr>
        <w:fldChar w:fldCharType="end"/>
      </w:r>
    </w:p>
    <w:p w14:paraId="13AAE088" w14:textId="75A78FF6" w:rsidR="008110D0" w:rsidRDefault="008110D0">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Notif</w:t>
      </w:r>
      <w:r>
        <w:rPr>
          <w:noProof/>
        </w:rPr>
        <w:tab/>
      </w:r>
      <w:r>
        <w:rPr>
          <w:noProof/>
        </w:rPr>
        <w:fldChar w:fldCharType="begin"/>
      </w:r>
      <w:r>
        <w:rPr>
          <w:noProof/>
        </w:rPr>
        <w:instrText xml:space="preserve"> PAGEREF _Toc199336672 \h </w:instrText>
      </w:r>
      <w:r>
        <w:rPr>
          <w:noProof/>
        </w:rPr>
      </w:r>
      <w:r>
        <w:rPr>
          <w:noProof/>
        </w:rPr>
        <w:fldChar w:fldCharType="separate"/>
      </w:r>
      <w:r>
        <w:rPr>
          <w:noProof/>
        </w:rPr>
        <w:t>307</w:t>
      </w:r>
      <w:r>
        <w:rPr>
          <w:noProof/>
        </w:rPr>
        <w:fldChar w:fldCharType="end"/>
      </w:r>
    </w:p>
    <w:p w14:paraId="1D746FCA" w14:textId="7C562E2B" w:rsidR="008110D0" w:rsidRDefault="008110D0">
      <w:pPr>
        <w:pStyle w:val="TOC4"/>
        <w:rPr>
          <w:rFonts w:asciiTheme="minorHAnsi" w:eastAsiaTheme="minorEastAsia" w:hAnsiTheme="minorHAnsi" w:cstheme="minorBidi"/>
          <w:noProof/>
          <w:sz w:val="22"/>
          <w:szCs w:val="22"/>
          <w:lang w:val="en-IN" w:eastAsia="en-IN"/>
        </w:rPr>
      </w:pPr>
      <w:r>
        <w:rPr>
          <w:noProof/>
        </w:rPr>
        <w:t>9.6</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_Toc199336673 \h </w:instrText>
      </w:r>
      <w:r>
        <w:rPr>
          <w:noProof/>
        </w:rPr>
      </w:r>
      <w:r>
        <w:rPr>
          <w:noProof/>
        </w:rPr>
        <w:fldChar w:fldCharType="separate"/>
      </w:r>
      <w:r>
        <w:rPr>
          <w:noProof/>
        </w:rPr>
        <w:t>307</w:t>
      </w:r>
      <w:r>
        <w:rPr>
          <w:noProof/>
        </w:rPr>
        <w:fldChar w:fldCharType="end"/>
      </w:r>
    </w:p>
    <w:p w14:paraId="16F15C92" w14:textId="47728403" w:rsidR="008110D0" w:rsidRDefault="008110D0">
      <w:pPr>
        <w:pStyle w:val="TOC5"/>
        <w:rPr>
          <w:rFonts w:asciiTheme="minorHAnsi" w:eastAsiaTheme="minorEastAsia" w:hAnsiTheme="minorHAnsi" w:cstheme="minorBidi"/>
          <w:noProof/>
          <w:sz w:val="22"/>
          <w:szCs w:val="22"/>
          <w:lang w:val="en-IN" w:eastAsia="en-IN"/>
        </w:rPr>
      </w:pPr>
      <w:r>
        <w:rPr>
          <w:noProof/>
        </w:rPr>
        <w:t>9.6</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_Toc199336674 \h </w:instrText>
      </w:r>
      <w:r>
        <w:rPr>
          <w:noProof/>
        </w:rPr>
      </w:r>
      <w:r>
        <w:rPr>
          <w:noProof/>
        </w:rPr>
        <w:fldChar w:fldCharType="separate"/>
      </w:r>
      <w:r>
        <w:rPr>
          <w:noProof/>
        </w:rPr>
        <w:t>307</w:t>
      </w:r>
      <w:r>
        <w:rPr>
          <w:noProof/>
        </w:rPr>
        <w:fldChar w:fldCharType="end"/>
      </w:r>
    </w:p>
    <w:p w14:paraId="44790BC1" w14:textId="28B3D2AE" w:rsidR="008110D0" w:rsidRDefault="008110D0">
      <w:pPr>
        <w:pStyle w:val="TOC5"/>
        <w:rPr>
          <w:rFonts w:asciiTheme="minorHAnsi" w:eastAsiaTheme="minorEastAsia" w:hAnsiTheme="minorHAnsi" w:cstheme="minorBidi"/>
          <w:noProof/>
          <w:sz w:val="22"/>
          <w:szCs w:val="22"/>
          <w:lang w:val="en-IN" w:eastAsia="en-IN"/>
        </w:rPr>
      </w:pPr>
      <w:r>
        <w:rPr>
          <w:noProof/>
        </w:rPr>
        <w:t>9.6</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_Toc199336675 \h </w:instrText>
      </w:r>
      <w:r>
        <w:rPr>
          <w:noProof/>
        </w:rPr>
      </w:r>
      <w:r>
        <w:rPr>
          <w:noProof/>
        </w:rPr>
        <w:fldChar w:fldCharType="separate"/>
      </w:r>
      <w:r>
        <w:rPr>
          <w:noProof/>
        </w:rPr>
        <w:t>307</w:t>
      </w:r>
      <w:r>
        <w:rPr>
          <w:noProof/>
        </w:rPr>
        <w:fldChar w:fldCharType="end"/>
      </w:r>
    </w:p>
    <w:p w14:paraId="72C4C639" w14:textId="698D2AB8" w:rsidR="008110D0" w:rsidRDefault="008110D0">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_Toc199336676 \h </w:instrText>
      </w:r>
      <w:r>
        <w:rPr>
          <w:noProof/>
        </w:rPr>
      </w:r>
      <w:r>
        <w:rPr>
          <w:noProof/>
        </w:rPr>
        <w:fldChar w:fldCharType="separate"/>
      </w:r>
      <w:r>
        <w:rPr>
          <w:noProof/>
        </w:rPr>
        <w:t>307</w:t>
      </w:r>
      <w:r>
        <w:rPr>
          <w:noProof/>
        </w:rPr>
        <w:fldChar w:fldCharType="end"/>
      </w:r>
    </w:p>
    <w:p w14:paraId="01F5741E" w14:textId="72828C71" w:rsidR="008110D0" w:rsidRDefault="008110D0">
      <w:pPr>
        <w:pStyle w:val="TOC4"/>
        <w:rPr>
          <w:rFonts w:asciiTheme="minorHAnsi" w:eastAsiaTheme="minorEastAsia" w:hAnsiTheme="minorHAnsi" w:cstheme="minorBidi"/>
          <w:noProof/>
          <w:sz w:val="22"/>
          <w:szCs w:val="22"/>
          <w:lang w:val="en-IN" w:eastAsia="en-IN"/>
        </w:rPr>
      </w:pPr>
      <w:r>
        <w:rPr>
          <w:noProof/>
        </w:rPr>
        <w:t>9.6</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_Toc199336677 \h </w:instrText>
      </w:r>
      <w:r>
        <w:rPr>
          <w:noProof/>
        </w:rPr>
      </w:r>
      <w:r>
        <w:rPr>
          <w:noProof/>
        </w:rPr>
        <w:fldChar w:fldCharType="separate"/>
      </w:r>
      <w:r>
        <w:rPr>
          <w:noProof/>
        </w:rPr>
        <w:t>308</w:t>
      </w:r>
      <w:r>
        <w:rPr>
          <w:noProof/>
        </w:rPr>
        <w:fldChar w:fldCharType="end"/>
      </w:r>
    </w:p>
    <w:p w14:paraId="40745CAB" w14:textId="131FA461" w:rsidR="008110D0" w:rsidRDefault="008110D0">
      <w:pPr>
        <w:pStyle w:val="TOC4"/>
        <w:rPr>
          <w:rFonts w:asciiTheme="minorHAnsi" w:eastAsiaTheme="minorEastAsia" w:hAnsiTheme="minorHAnsi" w:cstheme="minorBidi"/>
          <w:noProof/>
          <w:sz w:val="22"/>
          <w:szCs w:val="22"/>
          <w:lang w:val="en-IN" w:eastAsia="en-IN"/>
        </w:rPr>
      </w:pPr>
      <w:r>
        <w:rPr>
          <w:noProof/>
        </w:rPr>
        <w:t>9.6</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_Toc199336678 \h </w:instrText>
      </w:r>
      <w:r>
        <w:rPr>
          <w:noProof/>
        </w:rPr>
      </w:r>
      <w:r>
        <w:rPr>
          <w:noProof/>
        </w:rPr>
        <w:fldChar w:fldCharType="separate"/>
      </w:r>
      <w:r>
        <w:rPr>
          <w:noProof/>
        </w:rPr>
        <w:t>308</w:t>
      </w:r>
      <w:r>
        <w:rPr>
          <w:noProof/>
        </w:rPr>
        <w:fldChar w:fldCharType="end"/>
      </w:r>
    </w:p>
    <w:p w14:paraId="4B13E7AF" w14:textId="24761A36" w:rsidR="008110D0" w:rsidRDefault="008110D0">
      <w:pPr>
        <w:pStyle w:val="TOC5"/>
        <w:rPr>
          <w:rFonts w:asciiTheme="minorHAnsi" w:eastAsiaTheme="minorEastAsia" w:hAnsiTheme="minorHAnsi" w:cstheme="minorBidi"/>
          <w:noProof/>
          <w:sz w:val="22"/>
          <w:szCs w:val="22"/>
          <w:lang w:val="en-IN" w:eastAsia="en-IN"/>
        </w:rPr>
      </w:pPr>
      <w:r>
        <w:rPr>
          <w:noProof/>
        </w:rPr>
        <w:t>9.6</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_Toc199336679 \h </w:instrText>
      </w:r>
      <w:r>
        <w:rPr>
          <w:noProof/>
        </w:rPr>
      </w:r>
      <w:r>
        <w:rPr>
          <w:noProof/>
        </w:rPr>
        <w:fldChar w:fldCharType="separate"/>
      </w:r>
      <w:r>
        <w:rPr>
          <w:noProof/>
        </w:rPr>
        <w:t>308</w:t>
      </w:r>
      <w:r>
        <w:rPr>
          <w:noProof/>
        </w:rPr>
        <w:fldChar w:fldCharType="end"/>
      </w:r>
    </w:p>
    <w:p w14:paraId="55AC1411" w14:textId="135B8CF6" w:rsidR="008110D0" w:rsidRDefault="008110D0">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_Toc199336680 \h </w:instrText>
      </w:r>
      <w:r>
        <w:rPr>
          <w:noProof/>
        </w:rPr>
      </w:r>
      <w:r>
        <w:rPr>
          <w:noProof/>
        </w:rPr>
        <w:fldChar w:fldCharType="separate"/>
      </w:r>
      <w:r>
        <w:rPr>
          <w:noProof/>
        </w:rPr>
        <w:t>308</w:t>
      </w:r>
      <w:r>
        <w:rPr>
          <w:noProof/>
        </w:rPr>
        <w:fldChar w:fldCharType="end"/>
      </w:r>
    </w:p>
    <w:p w14:paraId="458AB4CE" w14:textId="2538269B" w:rsidR="008110D0" w:rsidRDefault="008110D0">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_Toc199336681 \h </w:instrText>
      </w:r>
      <w:r>
        <w:rPr>
          <w:noProof/>
        </w:rPr>
      </w:r>
      <w:r>
        <w:rPr>
          <w:noProof/>
        </w:rPr>
        <w:fldChar w:fldCharType="separate"/>
      </w:r>
      <w:r>
        <w:rPr>
          <w:noProof/>
        </w:rPr>
        <w:t>308</w:t>
      </w:r>
      <w:r>
        <w:rPr>
          <w:noProof/>
        </w:rPr>
        <w:fldChar w:fldCharType="end"/>
      </w:r>
    </w:p>
    <w:p w14:paraId="75471A80" w14:textId="0024125D" w:rsidR="008110D0" w:rsidRDefault="008110D0">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_Toc199336682 \h </w:instrText>
      </w:r>
      <w:r>
        <w:rPr>
          <w:noProof/>
        </w:rPr>
      </w:r>
      <w:r>
        <w:rPr>
          <w:noProof/>
        </w:rPr>
        <w:fldChar w:fldCharType="separate"/>
      </w:r>
      <w:r>
        <w:rPr>
          <w:noProof/>
        </w:rPr>
        <w:t>308</w:t>
      </w:r>
      <w:r>
        <w:rPr>
          <w:noProof/>
        </w:rPr>
        <w:fldChar w:fldCharType="end"/>
      </w:r>
    </w:p>
    <w:p w14:paraId="43D08E45" w14:textId="6AAB4488" w:rsidR="008110D0" w:rsidRDefault="008110D0">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_Toc199336683 \h </w:instrText>
      </w:r>
      <w:r>
        <w:rPr>
          <w:noProof/>
        </w:rPr>
      </w:r>
      <w:r>
        <w:rPr>
          <w:noProof/>
        </w:rPr>
        <w:fldChar w:fldCharType="separate"/>
      </w:r>
      <w:r>
        <w:rPr>
          <w:noProof/>
        </w:rPr>
        <w:t>308</w:t>
      </w:r>
      <w:r>
        <w:rPr>
          <w:noProof/>
        </w:rPr>
        <w:fldChar w:fldCharType="end"/>
      </w:r>
    </w:p>
    <w:p w14:paraId="32EECAF4" w14:textId="49AAE46E" w:rsidR="008110D0" w:rsidRDefault="008110D0">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_Toc199336684 \h </w:instrText>
      </w:r>
      <w:r>
        <w:rPr>
          <w:noProof/>
        </w:rPr>
      </w:r>
      <w:r>
        <w:rPr>
          <w:noProof/>
        </w:rPr>
        <w:fldChar w:fldCharType="separate"/>
      </w:r>
      <w:r>
        <w:rPr>
          <w:noProof/>
        </w:rPr>
        <w:t>308</w:t>
      </w:r>
      <w:r>
        <w:rPr>
          <w:noProof/>
        </w:rPr>
        <w:fldChar w:fldCharType="end"/>
      </w:r>
    </w:p>
    <w:p w14:paraId="0DECBCF9" w14:textId="7DCF4B8B" w:rsidR="008110D0" w:rsidRDefault="008110D0">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_Toc199336685 \h </w:instrText>
      </w:r>
      <w:r>
        <w:rPr>
          <w:noProof/>
        </w:rPr>
      </w:r>
      <w:r>
        <w:rPr>
          <w:noProof/>
        </w:rPr>
        <w:fldChar w:fldCharType="separate"/>
      </w:r>
      <w:r>
        <w:rPr>
          <w:noProof/>
        </w:rPr>
        <w:t>309</w:t>
      </w:r>
      <w:r>
        <w:rPr>
          <w:noProof/>
        </w:rPr>
        <w:fldChar w:fldCharType="end"/>
      </w:r>
    </w:p>
    <w:p w14:paraId="4E1A5720" w14:textId="13034C87" w:rsidR="008110D0" w:rsidRDefault="008110D0">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_Toc199336686 \h </w:instrText>
      </w:r>
      <w:r>
        <w:rPr>
          <w:noProof/>
        </w:rPr>
      </w:r>
      <w:r>
        <w:rPr>
          <w:noProof/>
        </w:rPr>
        <w:fldChar w:fldCharType="separate"/>
      </w:r>
      <w:r>
        <w:rPr>
          <w:noProof/>
        </w:rPr>
        <w:t>309</w:t>
      </w:r>
      <w:r>
        <w:rPr>
          <w:noProof/>
        </w:rPr>
        <w:fldChar w:fldCharType="end"/>
      </w:r>
    </w:p>
    <w:p w14:paraId="638D4914" w14:textId="12EB0989" w:rsidR="008110D0" w:rsidRDefault="008110D0">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_Toc199336687 \h </w:instrText>
      </w:r>
      <w:r>
        <w:rPr>
          <w:noProof/>
        </w:rPr>
      </w:r>
      <w:r>
        <w:rPr>
          <w:noProof/>
        </w:rPr>
        <w:fldChar w:fldCharType="separate"/>
      </w:r>
      <w:r>
        <w:rPr>
          <w:noProof/>
        </w:rPr>
        <w:t>309</w:t>
      </w:r>
      <w:r>
        <w:rPr>
          <w:noProof/>
        </w:rPr>
        <w:fldChar w:fldCharType="end"/>
      </w:r>
    </w:p>
    <w:p w14:paraId="3E397808" w14:textId="4624176F" w:rsidR="008110D0" w:rsidRDefault="008110D0">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_Toc199336688 \h </w:instrText>
      </w:r>
      <w:r>
        <w:rPr>
          <w:noProof/>
        </w:rPr>
      </w:r>
      <w:r>
        <w:rPr>
          <w:noProof/>
        </w:rPr>
        <w:fldChar w:fldCharType="separate"/>
      </w:r>
      <w:r>
        <w:rPr>
          <w:noProof/>
        </w:rPr>
        <w:t>309</w:t>
      </w:r>
      <w:r>
        <w:rPr>
          <w:noProof/>
        </w:rPr>
        <w:fldChar w:fldCharType="end"/>
      </w:r>
    </w:p>
    <w:p w14:paraId="3DBE96BC" w14:textId="57907A51" w:rsidR="008110D0" w:rsidRDefault="008110D0">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_Toc199336689 \h </w:instrText>
      </w:r>
      <w:r>
        <w:rPr>
          <w:noProof/>
        </w:rPr>
      </w:r>
      <w:r>
        <w:rPr>
          <w:noProof/>
        </w:rPr>
        <w:fldChar w:fldCharType="separate"/>
      </w:r>
      <w:r>
        <w:rPr>
          <w:noProof/>
        </w:rPr>
        <w:t>310</w:t>
      </w:r>
      <w:r>
        <w:rPr>
          <w:noProof/>
        </w:rPr>
        <w:fldChar w:fldCharType="end"/>
      </w:r>
    </w:p>
    <w:p w14:paraId="53A97D3E" w14:textId="2187F071" w:rsidR="008110D0" w:rsidRDefault="008110D0">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_Toc199336690 \h </w:instrText>
      </w:r>
      <w:r>
        <w:rPr>
          <w:noProof/>
        </w:rPr>
      </w:r>
      <w:r>
        <w:rPr>
          <w:noProof/>
        </w:rPr>
        <w:fldChar w:fldCharType="separate"/>
      </w:r>
      <w:r>
        <w:rPr>
          <w:noProof/>
        </w:rPr>
        <w:t>310</w:t>
      </w:r>
      <w:r>
        <w:rPr>
          <w:noProof/>
        </w:rPr>
        <w:fldChar w:fldCharType="end"/>
      </w:r>
    </w:p>
    <w:p w14:paraId="28369049" w14:textId="077C26D9" w:rsidR="008110D0" w:rsidRDefault="008110D0">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_Toc199336691 \h </w:instrText>
      </w:r>
      <w:r>
        <w:rPr>
          <w:noProof/>
        </w:rPr>
      </w:r>
      <w:r>
        <w:rPr>
          <w:noProof/>
        </w:rPr>
        <w:fldChar w:fldCharType="separate"/>
      </w:r>
      <w:r>
        <w:rPr>
          <w:noProof/>
        </w:rPr>
        <w:t>310</w:t>
      </w:r>
      <w:r>
        <w:rPr>
          <w:noProof/>
        </w:rPr>
        <w:fldChar w:fldCharType="end"/>
      </w:r>
    </w:p>
    <w:p w14:paraId="504A156A" w14:textId="11987C95" w:rsidR="008110D0" w:rsidRDefault="008110D0">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_Toc199336692 \h </w:instrText>
      </w:r>
      <w:r>
        <w:rPr>
          <w:noProof/>
        </w:rPr>
      </w:r>
      <w:r>
        <w:rPr>
          <w:noProof/>
        </w:rPr>
        <w:fldChar w:fldCharType="separate"/>
      </w:r>
      <w:r>
        <w:rPr>
          <w:noProof/>
        </w:rPr>
        <w:t>310</w:t>
      </w:r>
      <w:r>
        <w:rPr>
          <w:noProof/>
        </w:rPr>
        <w:fldChar w:fldCharType="end"/>
      </w:r>
    </w:p>
    <w:p w14:paraId="452455A1" w14:textId="0E29C6E7" w:rsidR="008110D0" w:rsidRDefault="008110D0">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_Toc199336693 \h </w:instrText>
      </w:r>
      <w:r>
        <w:rPr>
          <w:noProof/>
        </w:rPr>
      </w:r>
      <w:r>
        <w:rPr>
          <w:noProof/>
        </w:rPr>
        <w:fldChar w:fldCharType="separate"/>
      </w:r>
      <w:r>
        <w:rPr>
          <w:noProof/>
        </w:rPr>
        <w:t>319</w:t>
      </w:r>
      <w:r>
        <w:rPr>
          <w:noProof/>
        </w:rPr>
        <w:fldChar w:fldCharType="end"/>
      </w:r>
    </w:p>
    <w:p w14:paraId="1DF5DE54" w14:textId="60666EC2" w:rsidR="008110D0" w:rsidRDefault="008110D0">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_Toc199336694 \h </w:instrText>
      </w:r>
      <w:r>
        <w:rPr>
          <w:noProof/>
        </w:rPr>
      </w:r>
      <w:r>
        <w:rPr>
          <w:noProof/>
        </w:rPr>
        <w:fldChar w:fldCharType="separate"/>
      </w:r>
      <w:r>
        <w:rPr>
          <w:noProof/>
        </w:rPr>
        <w:t>327</w:t>
      </w:r>
      <w:r>
        <w:rPr>
          <w:noProof/>
        </w:rPr>
        <w:fldChar w:fldCharType="end"/>
      </w:r>
    </w:p>
    <w:p w14:paraId="7C5EF203" w14:textId="3F85AAD7" w:rsidR="008110D0" w:rsidRDefault="008110D0">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_Toc199336695 \h </w:instrText>
      </w:r>
      <w:r>
        <w:rPr>
          <w:noProof/>
        </w:rPr>
      </w:r>
      <w:r>
        <w:rPr>
          <w:noProof/>
        </w:rPr>
        <w:fldChar w:fldCharType="separate"/>
      </w:r>
      <w:r>
        <w:rPr>
          <w:noProof/>
        </w:rPr>
        <w:t>330</w:t>
      </w:r>
      <w:r>
        <w:rPr>
          <w:noProof/>
        </w:rPr>
        <w:fldChar w:fldCharType="end"/>
      </w:r>
    </w:p>
    <w:p w14:paraId="61775174" w14:textId="50D60FA0" w:rsidR="008110D0" w:rsidRDefault="008110D0">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_Toc199336696 \h </w:instrText>
      </w:r>
      <w:r>
        <w:rPr>
          <w:noProof/>
        </w:rPr>
      </w:r>
      <w:r>
        <w:rPr>
          <w:noProof/>
        </w:rPr>
        <w:fldChar w:fldCharType="separate"/>
      </w:r>
      <w:r>
        <w:rPr>
          <w:noProof/>
        </w:rPr>
        <w:t>336</w:t>
      </w:r>
      <w:r>
        <w:rPr>
          <w:noProof/>
        </w:rPr>
        <w:fldChar w:fldCharType="end"/>
      </w:r>
    </w:p>
    <w:p w14:paraId="397CAC6D" w14:textId="2A674185" w:rsidR="008110D0" w:rsidRDefault="008110D0">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_Toc199336697 \h </w:instrText>
      </w:r>
      <w:r>
        <w:rPr>
          <w:noProof/>
        </w:rPr>
      </w:r>
      <w:r>
        <w:rPr>
          <w:noProof/>
        </w:rPr>
        <w:fldChar w:fldCharType="separate"/>
      </w:r>
      <w:r>
        <w:rPr>
          <w:noProof/>
        </w:rPr>
        <w:t>343</w:t>
      </w:r>
      <w:r>
        <w:rPr>
          <w:noProof/>
        </w:rPr>
        <w:fldChar w:fldCharType="end"/>
      </w:r>
    </w:p>
    <w:p w14:paraId="7EEFB0E7" w14:textId="129BFCBC" w:rsidR="008110D0" w:rsidRDefault="008110D0">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_Toc199336698 \h </w:instrText>
      </w:r>
      <w:r>
        <w:rPr>
          <w:noProof/>
        </w:rPr>
      </w:r>
      <w:r>
        <w:rPr>
          <w:noProof/>
        </w:rPr>
        <w:fldChar w:fldCharType="separate"/>
      </w:r>
      <w:r>
        <w:rPr>
          <w:noProof/>
        </w:rPr>
        <w:t>354</w:t>
      </w:r>
      <w:r>
        <w:rPr>
          <w:noProof/>
        </w:rPr>
        <w:fldChar w:fldCharType="end"/>
      </w:r>
    </w:p>
    <w:p w14:paraId="4C628FEB" w14:textId="516A8DA4" w:rsidR="008110D0" w:rsidRDefault="008110D0">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_Toc199336699 \h </w:instrText>
      </w:r>
      <w:r>
        <w:rPr>
          <w:noProof/>
        </w:rPr>
      </w:r>
      <w:r>
        <w:rPr>
          <w:noProof/>
        </w:rPr>
        <w:fldChar w:fldCharType="separate"/>
      </w:r>
      <w:r>
        <w:rPr>
          <w:noProof/>
        </w:rPr>
        <w:t>358</w:t>
      </w:r>
      <w:r>
        <w:rPr>
          <w:noProof/>
        </w:rPr>
        <w:fldChar w:fldCharType="end"/>
      </w:r>
    </w:p>
    <w:p w14:paraId="7C3809E7" w14:textId="54F78E79" w:rsidR="008110D0" w:rsidRDefault="008110D0">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_Toc199336700 \h </w:instrText>
      </w:r>
      <w:r>
        <w:rPr>
          <w:noProof/>
        </w:rPr>
      </w:r>
      <w:r>
        <w:rPr>
          <w:noProof/>
        </w:rPr>
        <w:fldChar w:fldCharType="separate"/>
      </w:r>
      <w:r>
        <w:rPr>
          <w:noProof/>
        </w:rPr>
        <w:t>362</w:t>
      </w:r>
      <w:r>
        <w:rPr>
          <w:noProof/>
        </w:rPr>
        <w:fldChar w:fldCharType="end"/>
      </w:r>
    </w:p>
    <w:p w14:paraId="0CE0D377" w14:textId="310E2ED8" w:rsidR="008110D0" w:rsidRDefault="008110D0">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_Toc199336701 \h </w:instrText>
      </w:r>
      <w:r>
        <w:rPr>
          <w:noProof/>
        </w:rPr>
      </w:r>
      <w:r>
        <w:rPr>
          <w:noProof/>
        </w:rPr>
        <w:fldChar w:fldCharType="separate"/>
      </w:r>
      <w:r>
        <w:rPr>
          <w:noProof/>
        </w:rPr>
        <w:t>365</w:t>
      </w:r>
      <w:r>
        <w:rPr>
          <w:noProof/>
        </w:rPr>
        <w:fldChar w:fldCharType="end"/>
      </w:r>
    </w:p>
    <w:p w14:paraId="281D291D" w14:textId="7C8E9ED5" w:rsidR="008110D0" w:rsidRDefault="008110D0">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_Toc199336702 \h </w:instrText>
      </w:r>
      <w:r>
        <w:rPr>
          <w:noProof/>
        </w:rPr>
      </w:r>
      <w:r>
        <w:rPr>
          <w:noProof/>
        </w:rPr>
        <w:fldChar w:fldCharType="separate"/>
      </w:r>
      <w:r>
        <w:rPr>
          <w:noProof/>
        </w:rPr>
        <w:t>373</w:t>
      </w:r>
      <w:r>
        <w:rPr>
          <w:noProof/>
        </w:rPr>
        <w:fldChar w:fldCharType="end"/>
      </w:r>
    </w:p>
    <w:p w14:paraId="01BF0FD0" w14:textId="6C5EBF42" w:rsidR="008110D0" w:rsidRDefault="008110D0">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_Toc199336703 \h </w:instrText>
      </w:r>
      <w:r>
        <w:rPr>
          <w:noProof/>
        </w:rPr>
      </w:r>
      <w:r>
        <w:rPr>
          <w:noProof/>
        </w:rPr>
        <w:fldChar w:fldCharType="separate"/>
      </w:r>
      <w:r>
        <w:rPr>
          <w:noProof/>
        </w:rPr>
        <w:t>376</w:t>
      </w:r>
      <w:r>
        <w:rPr>
          <w:noProof/>
        </w:rPr>
        <w:fldChar w:fldCharType="end"/>
      </w:r>
    </w:p>
    <w:p w14:paraId="19CE3C9D" w14:textId="75718278" w:rsidR="008110D0" w:rsidRDefault="008110D0">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_Toc199336704 \h </w:instrText>
      </w:r>
      <w:r>
        <w:rPr>
          <w:noProof/>
        </w:rPr>
      </w:r>
      <w:r>
        <w:rPr>
          <w:noProof/>
        </w:rPr>
        <w:fldChar w:fldCharType="separate"/>
      </w:r>
      <w:r>
        <w:rPr>
          <w:noProof/>
        </w:rPr>
        <w:t>378</w:t>
      </w:r>
      <w:r>
        <w:rPr>
          <w:noProof/>
        </w:rPr>
        <w:fldChar w:fldCharType="end"/>
      </w:r>
    </w:p>
    <w:p w14:paraId="17F8004C" w14:textId="757CB800" w:rsidR="008110D0" w:rsidRDefault="008110D0">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_Toc199336705 \h </w:instrText>
      </w:r>
      <w:r>
        <w:rPr>
          <w:noProof/>
        </w:rPr>
      </w:r>
      <w:r>
        <w:rPr>
          <w:noProof/>
        </w:rPr>
        <w:fldChar w:fldCharType="separate"/>
      </w:r>
      <w:r>
        <w:rPr>
          <w:noProof/>
        </w:rPr>
        <w:t>379</w:t>
      </w:r>
      <w:r>
        <w:rPr>
          <w:noProof/>
        </w:rPr>
        <w:fldChar w:fldCharType="end"/>
      </w:r>
    </w:p>
    <w:p w14:paraId="20302300" w14:textId="4C457F01" w:rsidR="008110D0" w:rsidRDefault="008110D0">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_Toc199336706 \h </w:instrText>
      </w:r>
      <w:r>
        <w:rPr>
          <w:noProof/>
        </w:rPr>
      </w:r>
      <w:r>
        <w:rPr>
          <w:noProof/>
        </w:rPr>
        <w:fldChar w:fldCharType="separate"/>
      </w:r>
      <w:r>
        <w:rPr>
          <w:noProof/>
        </w:rPr>
        <w:t>381</w:t>
      </w:r>
      <w:r>
        <w:rPr>
          <w:noProof/>
        </w:rPr>
        <w:fldChar w:fldCharType="end"/>
      </w:r>
    </w:p>
    <w:p w14:paraId="71BB8419" w14:textId="2773BEA3" w:rsidR="008110D0" w:rsidRDefault="008110D0">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_Toc199336707 \h </w:instrText>
      </w:r>
      <w:r>
        <w:rPr>
          <w:noProof/>
        </w:rPr>
      </w:r>
      <w:r>
        <w:rPr>
          <w:noProof/>
        </w:rPr>
        <w:fldChar w:fldCharType="separate"/>
      </w:r>
      <w:r>
        <w:rPr>
          <w:noProof/>
        </w:rPr>
        <w:t>387</w:t>
      </w:r>
      <w:r>
        <w:rPr>
          <w:noProof/>
        </w:rPr>
        <w:fldChar w:fldCharType="end"/>
      </w:r>
    </w:p>
    <w:p w14:paraId="41C7AFC3" w14:textId="4F59DF7D" w:rsidR="008110D0" w:rsidRDefault="008110D0">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_Toc199336708 \h </w:instrText>
      </w:r>
      <w:r>
        <w:rPr>
          <w:noProof/>
        </w:rPr>
      </w:r>
      <w:r>
        <w:rPr>
          <w:noProof/>
        </w:rPr>
        <w:fldChar w:fldCharType="separate"/>
      </w:r>
      <w:r>
        <w:rPr>
          <w:noProof/>
        </w:rPr>
        <w:t>392</w:t>
      </w:r>
      <w:r>
        <w:rPr>
          <w:noProof/>
        </w:rPr>
        <w:fldChar w:fldCharType="end"/>
      </w:r>
    </w:p>
    <w:p w14:paraId="24AEAF46" w14:textId="624B9148" w:rsidR="008110D0" w:rsidRDefault="008110D0">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_Toc199336709 \h </w:instrText>
      </w:r>
      <w:r>
        <w:rPr>
          <w:noProof/>
        </w:rPr>
      </w:r>
      <w:r>
        <w:rPr>
          <w:noProof/>
        </w:rPr>
        <w:fldChar w:fldCharType="separate"/>
      </w:r>
      <w:r>
        <w:rPr>
          <w:noProof/>
        </w:rPr>
        <w:t>398</w:t>
      </w:r>
      <w:r>
        <w:rPr>
          <w:noProof/>
        </w:rPr>
        <w:fldChar w:fldCharType="end"/>
      </w:r>
    </w:p>
    <w:p w14:paraId="5C86C554" w14:textId="709E6DD5" w:rsidR="008110D0" w:rsidRDefault="008110D0">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_Toc199336710 \h </w:instrText>
      </w:r>
      <w:r>
        <w:rPr>
          <w:noProof/>
        </w:rPr>
      </w:r>
      <w:r>
        <w:rPr>
          <w:noProof/>
        </w:rPr>
        <w:fldChar w:fldCharType="separate"/>
      </w:r>
      <w:r>
        <w:rPr>
          <w:noProof/>
        </w:rPr>
        <w:t>402</w:t>
      </w:r>
      <w:r>
        <w:rPr>
          <w:noProof/>
        </w:rPr>
        <w:fldChar w:fldCharType="end"/>
      </w:r>
    </w:p>
    <w:p w14:paraId="394D0A7F" w14:textId="470B2E59" w:rsidR="008110D0" w:rsidRDefault="008110D0">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_Toc199336711 \h </w:instrText>
      </w:r>
      <w:r>
        <w:rPr>
          <w:noProof/>
        </w:rPr>
      </w:r>
      <w:r>
        <w:rPr>
          <w:noProof/>
        </w:rPr>
        <w:fldChar w:fldCharType="separate"/>
      </w:r>
      <w:r>
        <w:rPr>
          <w:noProof/>
        </w:rPr>
        <w:t>408</w:t>
      </w:r>
      <w:r>
        <w:rPr>
          <w:noProof/>
        </w:rPr>
        <w:fldChar w:fldCharType="end"/>
      </w:r>
    </w:p>
    <w:p w14:paraId="2379130B" w14:textId="43461439" w:rsidR="00080512" w:rsidRPr="004D3578" w:rsidRDefault="008110D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5515294"/>
      <w:bookmarkStart w:id="29" w:name="_Toc192872601"/>
      <w:bookmarkStart w:id="30" w:name="_Toc199335620"/>
      <w:bookmarkEnd w:id="17"/>
      <w:r w:rsidRPr="004D3578">
        <w:t>Foreword</w:t>
      </w:r>
      <w:bookmarkEnd w:id="18"/>
      <w:bookmarkEnd w:id="19"/>
      <w:bookmarkEnd w:id="20"/>
      <w:bookmarkEnd w:id="21"/>
      <w:bookmarkEnd w:id="22"/>
      <w:bookmarkEnd w:id="23"/>
      <w:bookmarkEnd w:id="24"/>
      <w:bookmarkEnd w:id="25"/>
      <w:bookmarkEnd w:id="26"/>
      <w:bookmarkEnd w:id="27"/>
      <w:bookmarkEnd w:id="28"/>
      <w:bookmarkEnd w:id="29"/>
      <w:bookmarkEnd w:id="30"/>
    </w:p>
    <w:p w14:paraId="3F330ECB" w14:textId="77777777" w:rsidR="00080512" w:rsidRPr="004D3578" w:rsidRDefault="00080512">
      <w:r w:rsidRPr="004D3578">
        <w:t xml:space="preserve">This Technical </w:t>
      </w:r>
      <w:bookmarkStart w:id="31" w:name="spectype3"/>
      <w:r w:rsidRPr="00AB544B">
        <w:t>Specification</w:t>
      </w:r>
      <w:bookmarkEnd w:id="31"/>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2" w:name="introduction"/>
      <w:bookmarkEnd w:id="32"/>
    </w:p>
    <w:p w14:paraId="44074B0A" w14:textId="77777777" w:rsidR="00080512" w:rsidRPr="004D3578" w:rsidRDefault="00080512">
      <w:pPr>
        <w:pStyle w:val="Heading1"/>
      </w:pPr>
      <w:r w:rsidRPr="004D3578">
        <w:br w:type="page"/>
      </w:r>
      <w:bookmarkStart w:id="33" w:name="scope"/>
      <w:bookmarkStart w:id="34" w:name="_Toc85734048"/>
      <w:bookmarkStart w:id="35" w:name="_Toc89431347"/>
      <w:bookmarkStart w:id="36" w:name="_Toc97042139"/>
      <w:bookmarkStart w:id="37" w:name="_Toc97045283"/>
      <w:bookmarkStart w:id="38" w:name="_Toc97155028"/>
      <w:bookmarkStart w:id="39" w:name="_Toc101521178"/>
      <w:bookmarkStart w:id="40" w:name="_Toc138761434"/>
      <w:bookmarkStart w:id="41" w:name="_Toc145707628"/>
      <w:bookmarkStart w:id="42" w:name="_Toc160570086"/>
      <w:bookmarkStart w:id="43" w:name="_Toc162007682"/>
      <w:bookmarkStart w:id="44" w:name="_Toc185515295"/>
      <w:bookmarkStart w:id="45" w:name="_Toc192872602"/>
      <w:bookmarkStart w:id="46" w:name="_Toc199335621"/>
      <w:bookmarkEnd w:id="33"/>
      <w:r w:rsidRPr="004D3578">
        <w:t>1</w:t>
      </w:r>
      <w:r w:rsidRPr="004D3578">
        <w:tab/>
        <w:t>Scope</w:t>
      </w:r>
      <w:bookmarkEnd w:id="34"/>
      <w:bookmarkEnd w:id="35"/>
      <w:bookmarkEnd w:id="36"/>
      <w:bookmarkEnd w:id="37"/>
      <w:bookmarkEnd w:id="38"/>
      <w:bookmarkEnd w:id="39"/>
      <w:bookmarkEnd w:id="40"/>
      <w:bookmarkEnd w:id="41"/>
      <w:bookmarkEnd w:id="42"/>
      <w:bookmarkEnd w:id="43"/>
      <w:bookmarkEnd w:id="44"/>
      <w:bookmarkEnd w:id="45"/>
      <w:bookmarkEnd w:id="46"/>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7" w:name="references"/>
      <w:bookmarkStart w:id="48" w:name="_Toc85734049"/>
      <w:bookmarkStart w:id="49" w:name="_Toc89431348"/>
      <w:bookmarkStart w:id="50" w:name="_Toc97042140"/>
      <w:bookmarkStart w:id="51" w:name="_Toc97045284"/>
      <w:bookmarkStart w:id="52" w:name="_Toc97155029"/>
      <w:bookmarkStart w:id="53" w:name="_Toc101521179"/>
      <w:bookmarkStart w:id="54" w:name="_Toc138761435"/>
      <w:bookmarkStart w:id="55" w:name="_Toc145707629"/>
      <w:bookmarkStart w:id="56" w:name="_Toc160570087"/>
      <w:bookmarkStart w:id="57" w:name="_Toc162007683"/>
      <w:bookmarkStart w:id="58" w:name="_Toc185515296"/>
      <w:bookmarkStart w:id="59" w:name="_Toc192872603"/>
      <w:bookmarkStart w:id="60" w:name="_Toc199335622"/>
      <w:bookmarkEnd w:id="47"/>
      <w:r w:rsidRPr="004D3578">
        <w:t>2</w:t>
      </w:r>
      <w:r w:rsidRPr="004D3578">
        <w:tab/>
        <w:t>References</w:t>
      </w:r>
      <w:bookmarkEnd w:id="48"/>
      <w:bookmarkEnd w:id="49"/>
      <w:bookmarkEnd w:id="50"/>
      <w:bookmarkEnd w:id="51"/>
      <w:bookmarkEnd w:id="52"/>
      <w:bookmarkEnd w:id="53"/>
      <w:bookmarkEnd w:id="54"/>
      <w:bookmarkEnd w:id="55"/>
      <w:bookmarkEnd w:id="56"/>
      <w:bookmarkEnd w:id="57"/>
      <w:bookmarkEnd w:id="58"/>
      <w:bookmarkEnd w:id="59"/>
      <w:bookmarkEnd w:id="6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1" w:name="_Hlk506360308"/>
      <w:r>
        <w:t>Common API Framework for 3GPP Northbound APIs</w:t>
      </w:r>
      <w:bookmarkEnd w:id="61"/>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2" w:name="definitions"/>
      <w:bookmarkStart w:id="63" w:name="_Toc85734050"/>
      <w:bookmarkStart w:id="64" w:name="_Toc89431349"/>
      <w:bookmarkStart w:id="65" w:name="_Toc97042141"/>
      <w:bookmarkStart w:id="66" w:name="_Toc97045285"/>
      <w:bookmarkStart w:id="67" w:name="_Toc97155030"/>
      <w:bookmarkStart w:id="68" w:name="_Toc101521180"/>
      <w:bookmarkStart w:id="69" w:name="_Toc138761436"/>
      <w:bookmarkStart w:id="70" w:name="_Toc145707630"/>
      <w:bookmarkStart w:id="71" w:name="_Toc160570088"/>
      <w:bookmarkStart w:id="72" w:name="_Toc162007684"/>
      <w:bookmarkStart w:id="73" w:name="_Toc185515297"/>
      <w:bookmarkStart w:id="74" w:name="_Toc192872604"/>
      <w:bookmarkStart w:id="75" w:name="_Toc199335623"/>
      <w:bookmarkEnd w:id="62"/>
      <w:r w:rsidRPr="004D3578">
        <w:t>3</w:t>
      </w:r>
      <w:r w:rsidRPr="004D3578">
        <w:tab/>
        <w:t>Definitions</w:t>
      </w:r>
      <w:r w:rsidR="00602AEA">
        <w:t xml:space="preserve"> of terms, symbols and abbreviations</w:t>
      </w:r>
      <w:bookmarkEnd w:id="63"/>
      <w:bookmarkEnd w:id="64"/>
      <w:bookmarkEnd w:id="65"/>
      <w:bookmarkEnd w:id="66"/>
      <w:bookmarkEnd w:id="67"/>
      <w:bookmarkEnd w:id="68"/>
      <w:bookmarkEnd w:id="69"/>
      <w:bookmarkEnd w:id="70"/>
      <w:bookmarkEnd w:id="71"/>
      <w:bookmarkEnd w:id="72"/>
      <w:bookmarkEnd w:id="73"/>
      <w:bookmarkEnd w:id="74"/>
      <w:bookmarkEnd w:id="75"/>
    </w:p>
    <w:p w14:paraId="7ED1AA8A" w14:textId="2C136610" w:rsidR="00080512" w:rsidRPr="004D3578" w:rsidRDefault="00080512" w:rsidP="008C5791"/>
    <w:p w14:paraId="4C886013" w14:textId="6D72DE64" w:rsidR="00080512" w:rsidRPr="004D3578" w:rsidRDefault="00080512">
      <w:pPr>
        <w:pStyle w:val="Heading2"/>
      </w:pPr>
      <w:bookmarkStart w:id="76" w:name="_Toc85734051"/>
      <w:bookmarkStart w:id="77" w:name="_Toc89431350"/>
      <w:bookmarkStart w:id="78" w:name="_Toc97042142"/>
      <w:bookmarkStart w:id="79" w:name="_Toc97045286"/>
      <w:bookmarkStart w:id="80" w:name="_Toc97155031"/>
      <w:bookmarkStart w:id="81" w:name="_Toc101521181"/>
      <w:bookmarkStart w:id="82" w:name="_Toc138761437"/>
      <w:bookmarkStart w:id="83" w:name="_Toc145707631"/>
      <w:bookmarkStart w:id="84" w:name="_Toc160570089"/>
      <w:bookmarkStart w:id="85" w:name="_Toc162007685"/>
      <w:bookmarkStart w:id="86" w:name="_Toc185515298"/>
      <w:bookmarkStart w:id="87" w:name="_Toc192872605"/>
      <w:bookmarkStart w:id="88" w:name="_Toc199335624"/>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9" w:name="_Toc85734052"/>
      <w:bookmarkStart w:id="90" w:name="_Toc89431351"/>
      <w:bookmarkStart w:id="91" w:name="_Toc97042143"/>
      <w:bookmarkStart w:id="92" w:name="_Toc97045287"/>
      <w:bookmarkStart w:id="93" w:name="_Toc97155032"/>
      <w:bookmarkStart w:id="94" w:name="_Toc101521182"/>
      <w:bookmarkStart w:id="95" w:name="_Toc138761438"/>
      <w:bookmarkStart w:id="96" w:name="_Toc145707632"/>
      <w:bookmarkStart w:id="97" w:name="_Toc160570090"/>
      <w:bookmarkStart w:id="9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9" w:name="_Toc185515299"/>
      <w:bookmarkStart w:id="100" w:name="_Toc192872606"/>
      <w:bookmarkStart w:id="101" w:name="_Toc199335625"/>
      <w:r w:rsidRPr="004D3578">
        <w:t>3.2</w:t>
      </w:r>
      <w:r w:rsidRPr="004D3578">
        <w:tab/>
        <w:t>Symbols</w:t>
      </w:r>
      <w:bookmarkEnd w:id="89"/>
      <w:bookmarkEnd w:id="90"/>
      <w:bookmarkEnd w:id="91"/>
      <w:bookmarkEnd w:id="92"/>
      <w:bookmarkEnd w:id="93"/>
      <w:bookmarkEnd w:id="94"/>
      <w:bookmarkEnd w:id="95"/>
      <w:bookmarkEnd w:id="96"/>
      <w:bookmarkEnd w:id="97"/>
      <w:bookmarkEnd w:id="98"/>
      <w:bookmarkEnd w:id="99"/>
      <w:bookmarkEnd w:id="100"/>
      <w:bookmarkEnd w:id="101"/>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02" w:name="_Toc85734053"/>
      <w:bookmarkStart w:id="103" w:name="_Toc89431352"/>
      <w:bookmarkStart w:id="104" w:name="_Toc97042144"/>
      <w:bookmarkStart w:id="105" w:name="_Toc97045288"/>
      <w:bookmarkStart w:id="106" w:name="_Toc97155033"/>
      <w:bookmarkStart w:id="107" w:name="_Toc101521183"/>
      <w:bookmarkStart w:id="108" w:name="_Toc138761439"/>
      <w:bookmarkStart w:id="109" w:name="_Toc145707633"/>
      <w:bookmarkStart w:id="110" w:name="_Toc160570091"/>
      <w:bookmarkStart w:id="111" w:name="_Toc162007687"/>
      <w:bookmarkStart w:id="112" w:name="_Toc185515300"/>
      <w:bookmarkStart w:id="113" w:name="_Toc192872607"/>
      <w:bookmarkStart w:id="114" w:name="_Toc199335626"/>
      <w:r w:rsidRPr="004D3578">
        <w:t>3.3</w:t>
      </w:r>
      <w:r w:rsidRPr="004D3578">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15" w:name="clause4"/>
      <w:bookmarkStart w:id="116" w:name="_Toc85734054"/>
      <w:bookmarkStart w:id="117" w:name="_Toc89431353"/>
      <w:bookmarkStart w:id="118" w:name="_Toc97042145"/>
      <w:bookmarkStart w:id="119" w:name="_Toc97045289"/>
      <w:bookmarkStart w:id="120" w:name="_Toc97155034"/>
      <w:bookmarkStart w:id="121" w:name="_Toc101521184"/>
      <w:bookmarkStart w:id="122" w:name="_Toc138761440"/>
      <w:bookmarkStart w:id="123" w:name="_Toc145707634"/>
      <w:bookmarkStart w:id="124" w:name="_Toc160570092"/>
      <w:bookmarkStart w:id="125" w:name="_Toc162007688"/>
      <w:bookmarkStart w:id="126" w:name="_Toc185515301"/>
      <w:bookmarkStart w:id="127" w:name="_Toc192872608"/>
      <w:bookmarkStart w:id="128" w:name="_Toc199335627"/>
      <w:bookmarkEnd w:id="115"/>
      <w:r w:rsidRPr="004D3578">
        <w:t>4</w:t>
      </w:r>
      <w:r w:rsidRPr="004D3578">
        <w:tab/>
      </w:r>
      <w:r w:rsidR="0024274C">
        <w:t>Overview</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9" w:name="_Toc85734055"/>
      <w:bookmarkStart w:id="130" w:name="_Toc89431354"/>
      <w:bookmarkStart w:id="131" w:name="_Toc97042146"/>
      <w:bookmarkStart w:id="132" w:name="_Toc97045290"/>
      <w:bookmarkStart w:id="133" w:name="_Toc97155035"/>
      <w:bookmarkStart w:id="134" w:name="_Toc101521185"/>
      <w:bookmarkStart w:id="135" w:name="_Toc138761441"/>
      <w:bookmarkStart w:id="136" w:name="_Toc145707635"/>
      <w:bookmarkStart w:id="137" w:name="_Toc160570093"/>
      <w:bookmarkStart w:id="138" w:name="_Toc162007689"/>
      <w:bookmarkStart w:id="139" w:name="_Toc185515302"/>
      <w:bookmarkStart w:id="140" w:name="_Toc192872609"/>
      <w:bookmarkStart w:id="141" w:name="_Toc199335628"/>
      <w:r>
        <w:t>5</w:t>
      </w:r>
      <w:r w:rsidR="00BA077D">
        <w:tab/>
        <w:t xml:space="preserve">Services offered by </w:t>
      </w:r>
      <w:r>
        <w:t>E</w:t>
      </w:r>
      <w:r w:rsidR="00CC1923">
        <w:t>dge Enabler Server</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04B9F646" w14:textId="2009BEC7" w:rsidR="00680C72" w:rsidRDefault="0024274C" w:rsidP="00680C72">
      <w:pPr>
        <w:pStyle w:val="Heading2"/>
      </w:pPr>
      <w:bookmarkStart w:id="142" w:name="_Toc85734056"/>
      <w:bookmarkStart w:id="143" w:name="_Toc89431355"/>
      <w:bookmarkStart w:id="144" w:name="_Toc97042147"/>
      <w:bookmarkStart w:id="145" w:name="_Toc97045291"/>
      <w:bookmarkStart w:id="146" w:name="_Toc97155036"/>
      <w:bookmarkStart w:id="147" w:name="_Toc101521186"/>
      <w:bookmarkStart w:id="148" w:name="_Toc138761442"/>
      <w:bookmarkStart w:id="149" w:name="_Toc145707636"/>
      <w:bookmarkStart w:id="150" w:name="_Toc160570094"/>
      <w:bookmarkStart w:id="151" w:name="_Toc162007690"/>
      <w:bookmarkStart w:id="152" w:name="_Toc185515303"/>
      <w:bookmarkStart w:id="153" w:name="_Toc192872610"/>
      <w:bookmarkStart w:id="154" w:name="_Toc199335629"/>
      <w:r>
        <w:t>5.1</w:t>
      </w:r>
      <w:r>
        <w:tab/>
        <w:t>Introduction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55" w:name="_Toc85734057"/>
      <w:bookmarkStart w:id="156" w:name="_Toc89431356"/>
      <w:bookmarkStart w:id="157" w:name="_Toc97042148"/>
      <w:bookmarkStart w:id="158" w:name="_Toc97045292"/>
      <w:bookmarkStart w:id="159" w:name="_Toc97155037"/>
      <w:bookmarkStart w:id="160" w:name="_Toc101521187"/>
      <w:bookmarkStart w:id="161" w:name="_Toc138761443"/>
      <w:bookmarkStart w:id="162" w:name="_Toc145707637"/>
      <w:bookmarkStart w:id="163" w:name="_Toc160570095"/>
      <w:bookmarkStart w:id="164" w:name="_Toc162007691"/>
      <w:bookmarkStart w:id="165" w:name="_Toc185515304"/>
      <w:bookmarkStart w:id="166" w:name="_Toc192872611"/>
      <w:bookmarkStart w:id="167" w:name="_Toc199335630"/>
      <w:r>
        <w:t>5.2</w:t>
      </w:r>
      <w:r w:rsidR="00222B96">
        <w:tab/>
        <w:t>Eees_EASRegistration Service</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1FF35FCB" w14:textId="353EB16F" w:rsidR="00222B96" w:rsidRDefault="00555556" w:rsidP="00222B96">
      <w:pPr>
        <w:pStyle w:val="Heading3"/>
      </w:pPr>
      <w:bookmarkStart w:id="168" w:name="_Toc85734058"/>
      <w:bookmarkStart w:id="169" w:name="_Toc89431357"/>
      <w:bookmarkStart w:id="170" w:name="_Toc97042149"/>
      <w:bookmarkStart w:id="171" w:name="_Toc97045293"/>
      <w:bookmarkStart w:id="172" w:name="_Toc97155038"/>
      <w:bookmarkStart w:id="173" w:name="_Toc101521188"/>
      <w:bookmarkStart w:id="174" w:name="_Toc138761444"/>
      <w:bookmarkStart w:id="175" w:name="_Toc145707638"/>
      <w:bookmarkStart w:id="176" w:name="_Toc160570096"/>
      <w:bookmarkStart w:id="177" w:name="_Toc162007692"/>
      <w:bookmarkStart w:id="178" w:name="_Toc185515305"/>
      <w:bookmarkStart w:id="179" w:name="_Toc192872612"/>
      <w:bookmarkStart w:id="180" w:name="_Toc199335631"/>
      <w:r>
        <w:t>5.2</w:t>
      </w:r>
      <w:r w:rsidR="00222B96">
        <w:t>.1</w:t>
      </w:r>
      <w:r w:rsidR="00222B96">
        <w:tab/>
        <w:t>Service Description</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81" w:name="_Toc85734059"/>
      <w:bookmarkStart w:id="182" w:name="_Toc89431358"/>
      <w:bookmarkStart w:id="183" w:name="_Toc97042150"/>
      <w:bookmarkStart w:id="184" w:name="_Toc97045294"/>
      <w:bookmarkStart w:id="185" w:name="_Toc97155039"/>
      <w:bookmarkStart w:id="186" w:name="_Toc101521189"/>
      <w:bookmarkStart w:id="187" w:name="_Toc138761445"/>
      <w:bookmarkStart w:id="188" w:name="_Toc145707639"/>
      <w:bookmarkStart w:id="189" w:name="_Toc160570097"/>
      <w:bookmarkStart w:id="190" w:name="_Toc162007693"/>
      <w:bookmarkStart w:id="191" w:name="_Toc185515306"/>
      <w:bookmarkStart w:id="192" w:name="_Toc192872613"/>
      <w:bookmarkStart w:id="193" w:name="_Toc199335632"/>
      <w:r>
        <w:t>5.2</w:t>
      </w:r>
      <w:r w:rsidR="00222B96">
        <w:t>.2</w:t>
      </w:r>
      <w:r w:rsidR="00222B96">
        <w:tab/>
        <w:t>Service Operations</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1DD0F2CA" w14:textId="54338809" w:rsidR="00222B96" w:rsidRDefault="00555556" w:rsidP="00222B96">
      <w:pPr>
        <w:pStyle w:val="Heading4"/>
      </w:pPr>
      <w:bookmarkStart w:id="194" w:name="_Toc85734060"/>
      <w:bookmarkStart w:id="195" w:name="_Toc89431359"/>
      <w:bookmarkStart w:id="196" w:name="_Toc97042151"/>
      <w:bookmarkStart w:id="197" w:name="_Toc97045295"/>
      <w:bookmarkStart w:id="198" w:name="_Toc97155040"/>
      <w:bookmarkStart w:id="199" w:name="_Toc101521190"/>
      <w:bookmarkStart w:id="200" w:name="_Toc138761446"/>
      <w:bookmarkStart w:id="201" w:name="_Toc145707640"/>
      <w:bookmarkStart w:id="202" w:name="_Toc160570098"/>
      <w:bookmarkStart w:id="203" w:name="_Toc162007694"/>
      <w:bookmarkStart w:id="204" w:name="_Toc185515307"/>
      <w:bookmarkStart w:id="205" w:name="_Toc192872614"/>
      <w:bookmarkStart w:id="206" w:name="_Toc199335633"/>
      <w:r>
        <w:t>5.2</w:t>
      </w:r>
      <w:r w:rsidR="00222B96">
        <w:t>.2.1</w:t>
      </w:r>
      <w:r w:rsidR="00222B96">
        <w:tab/>
        <w:t>Introduction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07" w:name="_Toc85734061"/>
      <w:bookmarkStart w:id="208" w:name="_Toc89431360"/>
      <w:bookmarkStart w:id="209" w:name="_Toc97042152"/>
      <w:bookmarkStart w:id="210" w:name="_Toc97045296"/>
      <w:bookmarkStart w:id="211" w:name="_Toc97155041"/>
      <w:bookmarkStart w:id="212" w:name="_Toc101521191"/>
      <w:bookmarkStart w:id="213" w:name="_Toc138761447"/>
      <w:bookmarkStart w:id="214" w:name="_Toc145707641"/>
      <w:bookmarkStart w:id="215" w:name="_Toc160570099"/>
      <w:bookmarkStart w:id="216" w:name="_Toc162007695"/>
      <w:bookmarkStart w:id="217" w:name="_Toc185515308"/>
      <w:bookmarkStart w:id="218" w:name="_Toc192872615"/>
      <w:bookmarkStart w:id="219" w:name="_Toc199335634"/>
      <w:r>
        <w:t>5.2</w:t>
      </w:r>
      <w:r w:rsidR="00222B96">
        <w:t>.2.2</w:t>
      </w:r>
      <w:r w:rsidR="00222B96">
        <w:tab/>
        <w:t>Eees_EASRegistration_Request</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53FB4FF9" w14:textId="067F3B2D" w:rsidR="00222B96" w:rsidRDefault="00555556" w:rsidP="00222B96">
      <w:pPr>
        <w:pStyle w:val="Heading5"/>
      </w:pPr>
      <w:bookmarkStart w:id="220" w:name="_Toc85734062"/>
      <w:bookmarkStart w:id="221" w:name="_Toc89431361"/>
      <w:bookmarkStart w:id="222" w:name="_Toc97042153"/>
      <w:bookmarkStart w:id="223" w:name="_Toc97045297"/>
      <w:bookmarkStart w:id="224" w:name="_Toc97155042"/>
      <w:bookmarkStart w:id="225" w:name="_Toc101521192"/>
      <w:bookmarkStart w:id="226" w:name="_Toc138761448"/>
      <w:bookmarkStart w:id="227" w:name="_Toc145707642"/>
      <w:bookmarkStart w:id="228" w:name="_Toc160570100"/>
      <w:bookmarkStart w:id="229" w:name="_Toc162007696"/>
      <w:bookmarkStart w:id="230" w:name="_Toc185515309"/>
      <w:bookmarkStart w:id="231" w:name="_Toc192872616"/>
      <w:bookmarkStart w:id="232" w:name="_Toc199335635"/>
      <w:r>
        <w:t>5.2</w:t>
      </w:r>
      <w:r w:rsidR="00222B96">
        <w:t>.2.2.1</w:t>
      </w:r>
      <w:r w:rsidR="00222B96">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33" w:name="_Toc85734063"/>
      <w:bookmarkStart w:id="234" w:name="_Toc89431362"/>
      <w:bookmarkStart w:id="235" w:name="_Toc97042154"/>
      <w:bookmarkStart w:id="236" w:name="_Toc97045298"/>
      <w:bookmarkStart w:id="237" w:name="_Toc97155043"/>
      <w:bookmarkStart w:id="238" w:name="_Toc101521193"/>
      <w:bookmarkStart w:id="239" w:name="_Toc138761449"/>
      <w:bookmarkStart w:id="240" w:name="_Toc145707643"/>
      <w:bookmarkStart w:id="241" w:name="_Toc160570101"/>
      <w:bookmarkStart w:id="242" w:name="_Toc162007697"/>
      <w:bookmarkStart w:id="243" w:name="_Toc185515310"/>
      <w:bookmarkStart w:id="244" w:name="_Toc192872617"/>
      <w:bookmarkStart w:id="245" w:name="_Toc199335636"/>
      <w:r>
        <w:t>5.</w:t>
      </w:r>
      <w:r w:rsidR="00555556">
        <w:t>2</w:t>
      </w:r>
      <w:r>
        <w:t>.2.2.2</w:t>
      </w:r>
      <w:r>
        <w:tab/>
      </w:r>
      <w:r w:rsidR="00DD1C98">
        <w:t xml:space="preserve">Service consumer </w:t>
      </w:r>
      <w:r>
        <w:t>registering to EES using Eees_EASRegistration_Request operation</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46" w:name="_Toc85734064"/>
      <w:bookmarkStart w:id="247" w:name="_Toc89431363"/>
      <w:bookmarkStart w:id="248" w:name="_Toc97042155"/>
      <w:bookmarkStart w:id="249" w:name="_Toc97045299"/>
      <w:bookmarkStart w:id="250" w:name="_Toc97155044"/>
      <w:bookmarkStart w:id="251" w:name="_Toc101521194"/>
      <w:bookmarkStart w:id="252" w:name="_Toc138761450"/>
      <w:bookmarkStart w:id="253" w:name="_Toc145707644"/>
      <w:bookmarkStart w:id="254" w:name="_Toc160570102"/>
      <w:bookmarkStart w:id="255" w:name="_Toc162007698"/>
      <w:bookmarkStart w:id="256" w:name="_Toc185515311"/>
      <w:bookmarkStart w:id="257" w:name="_Toc192872618"/>
      <w:bookmarkStart w:id="258" w:name="_Toc199335637"/>
      <w:r>
        <w:t>5.2</w:t>
      </w:r>
      <w:r w:rsidR="00222B96">
        <w:t>.2.3</w:t>
      </w:r>
      <w:r w:rsidR="00222B96">
        <w:tab/>
        <w:t>Eees_EASRegistration_Update</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4A511FE1" w14:textId="00216194" w:rsidR="00222B96" w:rsidRDefault="00555556" w:rsidP="00222B96">
      <w:pPr>
        <w:pStyle w:val="Heading5"/>
      </w:pPr>
      <w:bookmarkStart w:id="259" w:name="_Toc85734065"/>
      <w:bookmarkStart w:id="260" w:name="_Toc89431364"/>
      <w:bookmarkStart w:id="261" w:name="_Toc97042156"/>
      <w:bookmarkStart w:id="262" w:name="_Toc97045300"/>
      <w:bookmarkStart w:id="263" w:name="_Toc97155045"/>
      <w:bookmarkStart w:id="264" w:name="_Toc101521195"/>
      <w:bookmarkStart w:id="265" w:name="_Toc138761451"/>
      <w:bookmarkStart w:id="266" w:name="_Toc145707645"/>
      <w:bookmarkStart w:id="267" w:name="_Toc160570103"/>
      <w:bookmarkStart w:id="268" w:name="_Toc162007699"/>
      <w:bookmarkStart w:id="269" w:name="_Toc185515312"/>
      <w:bookmarkStart w:id="270" w:name="_Toc192872619"/>
      <w:bookmarkStart w:id="271" w:name="_Toc199335638"/>
      <w:r>
        <w:t>5.2</w:t>
      </w:r>
      <w:r w:rsidR="00222B96">
        <w:t>.2.3.1</w:t>
      </w:r>
      <w:r w:rsidR="00222B96">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272" w:name="_Toc85734066"/>
      <w:bookmarkStart w:id="273" w:name="_Toc89431365"/>
      <w:bookmarkStart w:id="274" w:name="_Toc97042157"/>
      <w:bookmarkStart w:id="275" w:name="_Toc97045301"/>
      <w:bookmarkStart w:id="276" w:name="_Toc97155046"/>
      <w:bookmarkStart w:id="277" w:name="_Toc101521196"/>
      <w:bookmarkStart w:id="278" w:name="_Toc138761452"/>
      <w:bookmarkStart w:id="279" w:name="_Toc145707646"/>
      <w:bookmarkStart w:id="280" w:name="_Toc160570104"/>
      <w:bookmarkStart w:id="281" w:name="_Toc162007700"/>
      <w:bookmarkStart w:id="282" w:name="_Toc185515313"/>
      <w:bookmarkStart w:id="283" w:name="_Toc192872620"/>
      <w:bookmarkStart w:id="284" w:name="_Toc199335639"/>
      <w:r>
        <w:t>5.2</w:t>
      </w:r>
      <w:r w:rsidR="00222B96">
        <w:t>.2.3.2</w:t>
      </w:r>
      <w:r w:rsidR="00222B96">
        <w:tab/>
      </w:r>
      <w:r w:rsidR="00AB4DC0">
        <w:t xml:space="preserve">Service consumer </w:t>
      </w:r>
      <w:r w:rsidR="00222B96">
        <w:t>updating registration information using Eees_EASRegistration_Update operation</w:t>
      </w:r>
      <w:bookmarkEnd w:id="272"/>
      <w:bookmarkEnd w:id="273"/>
      <w:bookmarkEnd w:id="274"/>
      <w:bookmarkEnd w:id="275"/>
      <w:bookmarkEnd w:id="276"/>
      <w:bookmarkEnd w:id="277"/>
      <w:bookmarkEnd w:id="278"/>
      <w:bookmarkEnd w:id="279"/>
      <w:bookmarkEnd w:id="280"/>
      <w:bookmarkEnd w:id="281"/>
      <w:bookmarkEnd w:id="282"/>
      <w:bookmarkEnd w:id="283"/>
      <w:bookmarkEnd w:id="284"/>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85" w:name="_Toc85734067"/>
      <w:bookmarkStart w:id="286" w:name="_Toc89431366"/>
      <w:bookmarkStart w:id="287" w:name="_Toc97042158"/>
      <w:bookmarkStart w:id="288" w:name="_Toc97045302"/>
      <w:bookmarkStart w:id="289" w:name="_Toc97155047"/>
      <w:bookmarkStart w:id="290" w:name="_Toc101521197"/>
      <w:bookmarkStart w:id="291" w:name="_Toc138761453"/>
      <w:bookmarkStart w:id="292" w:name="_Toc145707647"/>
      <w:bookmarkStart w:id="293" w:name="_Toc160570105"/>
      <w:bookmarkStart w:id="294" w:name="_Toc162007701"/>
      <w:bookmarkStart w:id="295" w:name="_Toc185515314"/>
      <w:bookmarkStart w:id="296" w:name="_Toc192872621"/>
      <w:bookmarkStart w:id="297" w:name="_Toc199335640"/>
      <w:r>
        <w:t>5.2</w:t>
      </w:r>
      <w:r w:rsidR="00222B96">
        <w:t>.2.4</w:t>
      </w:r>
      <w:r w:rsidR="00222B96">
        <w:tab/>
        <w:t>Eees_EASRegistration_Deregister</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5D0B3D15" w14:textId="5C4F6B0D" w:rsidR="00222B96" w:rsidRDefault="00222B96" w:rsidP="00222B96">
      <w:pPr>
        <w:pStyle w:val="Heading5"/>
      </w:pPr>
      <w:bookmarkStart w:id="298" w:name="_Toc85734068"/>
      <w:bookmarkStart w:id="299" w:name="_Toc89431367"/>
      <w:bookmarkStart w:id="300" w:name="_Toc97042159"/>
      <w:bookmarkStart w:id="301" w:name="_Toc97045303"/>
      <w:bookmarkStart w:id="302" w:name="_Toc97155048"/>
      <w:bookmarkStart w:id="303" w:name="_Toc101521198"/>
      <w:bookmarkStart w:id="304" w:name="_Toc138761454"/>
      <w:bookmarkStart w:id="305" w:name="_Toc145707648"/>
      <w:bookmarkStart w:id="306" w:name="_Toc160570106"/>
      <w:bookmarkStart w:id="307" w:name="_Toc162007702"/>
      <w:bookmarkStart w:id="308" w:name="_Toc185515315"/>
      <w:bookmarkStart w:id="309" w:name="_Toc192872622"/>
      <w:bookmarkStart w:id="310" w:name="_Toc199335641"/>
      <w:r>
        <w:t>5.</w:t>
      </w:r>
      <w:r w:rsidR="00555556">
        <w:t>2</w:t>
      </w:r>
      <w:r>
        <w:t>.2.4.1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11" w:name="_Toc85734069"/>
      <w:bookmarkStart w:id="312" w:name="_Toc89431368"/>
      <w:bookmarkStart w:id="313" w:name="_Toc97042160"/>
      <w:bookmarkStart w:id="314" w:name="_Toc97045304"/>
      <w:bookmarkStart w:id="315" w:name="_Toc97155049"/>
      <w:bookmarkStart w:id="316" w:name="_Toc101521199"/>
      <w:bookmarkStart w:id="317" w:name="_Toc138761455"/>
      <w:bookmarkStart w:id="318" w:name="_Toc145707649"/>
      <w:bookmarkStart w:id="319" w:name="_Toc160570107"/>
      <w:bookmarkStart w:id="320" w:name="_Toc162007703"/>
      <w:bookmarkStart w:id="321" w:name="_Toc185515316"/>
      <w:bookmarkStart w:id="322" w:name="_Toc192872623"/>
      <w:bookmarkStart w:id="323" w:name="_Toc199335642"/>
      <w:r>
        <w:t>5.</w:t>
      </w:r>
      <w:r w:rsidR="00555556">
        <w:t>2</w:t>
      </w:r>
      <w:r>
        <w:t>.2.4.2</w:t>
      </w:r>
      <w:r>
        <w:tab/>
      </w:r>
      <w:r w:rsidR="00AB4DC0">
        <w:t xml:space="preserve">Service consumer </w:t>
      </w:r>
      <w:r>
        <w:t>deregistering from EES using Eees_EASRegistration_Deregister operation</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24" w:name="_Toc85734070"/>
      <w:bookmarkStart w:id="325" w:name="_Toc89431369"/>
      <w:bookmarkStart w:id="326" w:name="_Toc97042161"/>
      <w:bookmarkStart w:id="327" w:name="_Toc97045305"/>
      <w:bookmarkStart w:id="328" w:name="_Toc97155050"/>
      <w:bookmarkStart w:id="329" w:name="_Toc101521200"/>
      <w:bookmarkStart w:id="330" w:name="_Toc138761456"/>
      <w:bookmarkStart w:id="331" w:name="_Toc145707650"/>
      <w:bookmarkStart w:id="332" w:name="_Toc160570108"/>
      <w:bookmarkStart w:id="333" w:name="_Toc162007704"/>
      <w:bookmarkStart w:id="334" w:name="_Toc185515317"/>
      <w:bookmarkStart w:id="335" w:name="_Toc192872624"/>
      <w:bookmarkStart w:id="336" w:name="_Toc199335643"/>
      <w:r>
        <w:t>5.3</w:t>
      </w:r>
      <w:r w:rsidR="00095CF4">
        <w:tab/>
        <w:t>Eees_UELocation Service</w:t>
      </w:r>
      <w:bookmarkEnd w:id="324"/>
      <w:bookmarkEnd w:id="325"/>
      <w:bookmarkEnd w:id="326"/>
      <w:bookmarkEnd w:id="327"/>
      <w:bookmarkEnd w:id="328"/>
      <w:bookmarkEnd w:id="329"/>
      <w:bookmarkEnd w:id="330"/>
      <w:bookmarkEnd w:id="331"/>
      <w:bookmarkEnd w:id="332"/>
      <w:bookmarkEnd w:id="333"/>
      <w:bookmarkEnd w:id="334"/>
      <w:bookmarkEnd w:id="335"/>
      <w:bookmarkEnd w:id="336"/>
    </w:p>
    <w:p w14:paraId="578EEEC7" w14:textId="7ED69272" w:rsidR="00095CF4" w:rsidRDefault="00B4294E" w:rsidP="00095CF4">
      <w:pPr>
        <w:pStyle w:val="Heading3"/>
      </w:pPr>
      <w:bookmarkStart w:id="337" w:name="_Toc85734071"/>
      <w:bookmarkStart w:id="338" w:name="_Toc89431370"/>
      <w:bookmarkStart w:id="339" w:name="_Toc97042162"/>
      <w:bookmarkStart w:id="340" w:name="_Toc97045306"/>
      <w:bookmarkStart w:id="341" w:name="_Toc97155051"/>
      <w:bookmarkStart w:id="342" w:name="_Toc101521201"/>
      <w:bookmarkStart w:id="343" w:name="_Toc138761457"/>
      <w:bookmarkStart w:id="344" w:name="_Toc145707651"/>
      <w:bookmarkStart w:id="345" w:name="_Toc160570109"/>
      <w:bookmarkStart w:id="346" w:name="_Toc162007705"/>
      <w:bookmarkStart w:id="347" w:name="_Toc185515318"/>
      <w:bookmarkStart w:id="348" w:name="_Toc192872625"/>
      <w:bookmarkStart w:id="349" w:name="_Toc199335644"/>
      <w:r>
        <w:t>5.3</w:t>
      </w:r>
      <w:r w:rsidR="00095CF4">
        <w:t>.1</w:t>
      </w:r>
      <w:r w:rsidR="00095CF4">
        <w:tab/>
        <w:t>Service Description</w:t>
      </w:r>
      <w:bookmarkEnd w:id="337"/>
      <w:bookmarkEnd w:id="338"/>
      <w:bookmarkEnd w:id="339"/>
      <w:bookmarkEnd w:id="340"/>
      <w:bookmarkEnd w:id="341"/>
      <w:bookmarkEnd w:id="342"/>
      <w:bookmarkEnd w:id="343"/>
      <w:bookmarkEnd w:id="344"/>
      <w:bookmarkEnd w:id="345"/>
      <w:bookmarkEnd w:id="346"/>
      <w:bookmarkEnd w:id="347"/>
      <w:bookmarkEnd w:id="348"/>
      <w:bookmarkEnd w:id="349"/>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50" w:name="_Toc85734072"/>
      <w:bookmarkStart w:id="351" w:name="_Toc89431371"/>
      <w:bookmarkStart w:id="352" w:name="_Toc97042163"/>
      <w:bookmarkStart w:id="353" w:name="_Toc97045307"/>
      <w:bookmarkStart w:id="354" w:name="_Toc97155052"/>
      <w:bookmarkStart w:id="355" w:name="_Toc101521202"/>
      <w:bookmarkStart w:id="356" w:name="_Toc138761458"/>
      <w:bookmarkStart w:id="357" w:name="_Toc145707652"/>
      <w:bookmarkStart w:id="358" w:name="_Toc160570110"/>
      <w:bookmarkStart w:id="359" w:name="_Toc162007706"/>
      <w:bookmarkStart w:id="360" w:name="_Toc185515319"/>
      <w:bookmarkStart w:id="361" w:name="_Toc192872626"/>
      <w:bookmarkStart w:id="362" w:name="_Toc199335645"/>
      <w:r>
        <w:t>5.3</w:t>
      </w:r>
      <w:r w:rsidR="00095CF4">
        <w:t>.2</w:t>
      </w:r>
      <w:r w:rsidR="00095CF4">
        <w:tab/>
        <w:t>Service Operations</w:t>
      </w:r>
      <w:bookmarkEnd w:id="350"/>
      <w:bookmarkEnd w:id="351"/>
      <w:bookmarkEnd w:id="352"/>
      <w:bookmarkEnd w:id="353"/>
      <w:bookmarkEnd w:id="354"/>
      <w:bookmarkEnd w:id="355"/>
      <w:bookmarkEnd w:id="356"/>
      <w:bookmarkEnd w:id="357"/>
      <w:bookmarkEnd w:id="358"/>
      <w:bookmarkEnd w:id="359"/>
      <w:bookmarkEnd w:id="360"/>
      <w:bookmarkEnd w:id="361"/>
      <w:bookmarkEnd w:id="362"/>
    </w:p>
    <w:p w14:paraId="154A8826" w14:textId="2EBD3021" w:rsidR="00095CF4" w:rsidRDefault="00B4294E" w:rsidP="00095CF4">
      <w:pPr>
        <w:pStyle w:val="Heading4"/>
      </w:pPr>
      <w:bookmarkStart w:id="363" w:name="_Toc85734073"/>
      <w:bookmarkStart w:id="364" w:name="_Toc89431372"/>
      <w:bookmarkStart w:id="365" w:name="_Toc97042164"/>
      <w:bookmarkStart w:id="366" w:name="_Toc97045308"/>
      <w:bookmarkStart w:id="367" w:name="_Toc97155053"/>
      <w:bookmarkStart w:id="368" w:name="_Toc101521203"/>
      <w:bookmarkStart w:id="369" w:name="_Toc138761459"/>
      <w:bookmarkStart w:id="370" w:name="_Toc145707653"/>
      <w:bookmarkStart w:id="371" w:name="_Toc160570111"/>
      <w:bookmarkStart w:id="372" w:name="_Toc162007707"/>
      <w:bookmarkStart w:id="373" w:name="_Toc185515320"/>
      <w:bookmarkStart w:id="374" w:name="_Toc192872627"/>
      <w:bookmarkStart w:id="375" w:name="_Toc199335646"/>
      <w:r>
        <w:t>5.3</w:t>
      </w:r>
      <w:r w:rsidR="00095CF4">
        <w:t>.2.1</w:t>
      </w:r>
      <w:r w:rsidR="00095CF4">
        <w:tab/>
        <w:t>Introduction</w:t>
      </w:r>
      <w:bookmarkEnd w:id="363"/>
      <w:bookmarkEnd w:id="364"/>
      <w:bookmarkEnd w:id="365"/>
      <w:bookmarkEnd w:id="366"/>
      <w:bookmarkEnd w:id="367"/>
      <w:bookmarkEnd w:id="368"/>
      <w:bookmarkEnd w:id="369"/>
      <w:bookmarkEnd w:id="370"/>
      <w:bookmarkEnd w:id="371"/>
      <w:bookmarkEnd w:id="372"/>
      <w:bookmarkEnd w:id="373"/>
      <w:bookmarkEnd w:id="374"/>
      <w:bookmarkEnd w:id="37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76" w:name="_Toc85734074"/>
      <w:bookmarkStart w:id="377" w:name="_Toc89431373"/>
      <w:bookmarkStart w:id="378" w:name="_Toc97042165"/>
      <w:bookmarkStart w:id="379" w:name="_Toc97045309"/>
      <w:bookmarkStart w:id="380" w:name="_Toc97155054"/>
      <w:bookmarkStart w:id="381" w:name="_Toc101521204"/>
      <w:bookmarkStart w:id="382" w:name="_Toc138761460"/>
      <w:bookmarkStart w:id="383" w:name="_Toc145707654"/>
      <w:bookmarkStart w:id="384" w:name="_Toc160570112"/>
      <w:bookmarkStart w:id="385" w:name="_Toc162007708"/>
      <w:bookmarkStart w:id="386" w:name="_Toc185515321"/>
      <w:bookmarkStart w:id="387" w:name="_Toc192872628"/>
      <w:bookmarkStart w:id="388" w:name="_Toc199335647"/>
      <w:r>
        <w:t>5.3</w:t>
      </w:r>
      <w:r w:rsidR="00095CF4">
        <w:t>.2.2</w:t>
      </w:r>
      <w:r w:rsidR="00095CF4">
        <w:tab/>
        <w:t>Eees_UELocation_Get</w:t>
      </w:r>
      <w:bookmarkEnd w:id="376"/>
      <w:bookmarkEnd w:id="377"/>
      <w:bookmarkEnd w:id="378"/>
      <w:bookmarkEnd w:id="379"/>
      <w:bookmarkEnd w:id="380"/>
      <w:bookmarkEnd w:id="381"/>
      <w:bookmarkEnd w:id="382"/>
      <w:bookmarkEnd w:id="383"/>
      <w:bookmarkEnd w:id="384"/>
      <w:bookmarkEnd w:id="385"/>
      <w:bookmarkEnd w:id="386"/>
      <w:bookmarkEnd w:id="387"/>
      <w:bookmarkEnd w:id="388"/>
    </w:p>
    <w:p w14:paraId="3AD3A608" w14:textId="1A8E9C18" w:rsidR="00095CF4" w:rsidRDefault="00B4294E" w:rsidP="00095CF4">
      <w:pPr>
        <w:pStyle w:val="Heading5"/>
      </w:pPr>
      <w:bookmarkStart w:id="389" w:name="_Toc85734075"/>
      <w:bookmarkStart w:id="390" w:name="_Toc89431374"/>
      <w:bookmarkStart w:id="391" w:name="_Toc97042166"/>
      <w:bookmarkStart w:id="392" w:name="_Toc97045310"/>
      <w:bookmarkStart w:id="393" w:name="_Toc97155055"/>
      <w:bookmarkStart w:id="394" w:name="_Toc101521205"/>
      <w:bookmarkStart w:id="395" w:name="_Toc138761461"/>
      <w:bookmarkStart w:id="396" w:name="_Toc145707655"/>
      <w:bookmarkStart w:id="397" w:name="_Toc160570113"/>
      <w:bookmarkStart w:id="398" w:name="_Toc162007709"/>
      <w:bookmarkStart w:id="399" w:name="_Toc185515322"/>
      <w:bookmarkStart w:id="400" w:name="_Toc192872629"/>
      <w:bookmarkStart w:id="401" w:name="_Toc199335648"/>
      <w:r>
        <w:t>5.3</w:t>
      </w:r>
      <w:r w:rsidR="00095CF4">
        <w:t>.2.2.1</w:t>
      </w:r>
      <w:r w:rsidR="00095CF4">
        <w:tab/>
        <w:t>General</w:t>
      </w:r>
      <w:bookmarkEnd w:id="389"/>
      <w:bookmarkEnd w:id="390"/>
      <w:bookmarkEnd w:id="391"/>
      <w:bookmarkEnd w:id="392"/>
      <w:bookmarkEnd w:id="393"/>
      <w:bookmarkEnd w:id="394"/>
      <w:bookmarkEnd w:id="395"/>
      <w:bookmarkEnd w:id="396"/>
      <w:bookmarkEnd w:id="397"/>
      <w:bookmarkEnd w:id="398"/>
      <w:bookmarkEnd w:id="399"/>
      <w:bookmarkEnd w:id="400"/>
      <w:bookmarkEnd w:id="401"/>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02" w:name="_Toc85734076"/>
      <w:bookmarkStart w:id="403" w:name="_Toc89431375"/>
      <w:bookmarkStart w:id="404" w:name="_Toc97042167"/>
      <w:bookmarkStart w:id="405" w:name="_Toc97045311"/>
      <w:bookmarkStart w:id="406" w:name="_Toc97155056"/>
      <w:bookmarkStart w:id="407" w:name="_Toc101521206"/>
      <w:bookmarkStart w:id="408" w:name="_Toc138761462"/>
      <w:bookmarkStart w:id="409" w:name="_Toc145707656"/>
      <w:bookmarkStart w:id="410" w:name="_Toc160570114"/>
      <w:bookmarkStart w:id="411" w:name="_Toc162007710"/>
      <w:bookmarkStart w:id="412" w:name="_Toc185515323"/>
      <w:bookmarkStart w:id="413" w:name="_Toc192872630"/>
      <w:bookmarkStart w:id="414" w:name="_Toc199335649"/>
      <w:r>
        <w:t>5.3</w:t>
      </w:r>
      <w:r w:rsidR="00095CF4">
        <w:t>.2.2.2</w:t>
      </w:r>
      <w:r w:rsidR="00095CF4">
        <w:tab/>
      </w:r>
      <w:r w:rsidR="00B7788E">
        <w:t xml:space="preserve">Service consumer </w:t>
      </w:r>
      <w:r w:rsidR="00095CF4">
        <w:t>obtaining UE location information from EES using Eees_UELocation_Get operation</w:t>
      </w:r>
      <w:bookmarkEnd w:id="402"/>
      <w:bookmarkEnd w:id="403"/>
      <w:bookmarkEnd w:id="404"/>
      <w:bookmarkEnd w:id="405"/>
      <w:bookmarkEnd w:id="406"/>
      <w:bookmarkEnd w:id="407"/>
      <w:bookmarkEnd w:id="408"/>
      <w:bookmarkEnd w:id="409"/>
      <w:bookmarkEnd w:id="410"/>
      <w:bookmarkEnd w:id="411"/>
      <w:bookmarkEnd w:id="412"/>
      <w:bookmarkEnd w:id="413"/>
      <w:bookmarkEnd w:id="414"/>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415"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415"/>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16" w:name="_Toc100767356"/>
      <w:bookmarkStart w:id="417" w:name="_Toc138761463"/>
      <w:bookmarkStart w:id="418" w:name="_Toc145707657"/>
      <w:bookmarkStart w:id="419" w:name="_Toc160570115"/>
      <w:bookmarkStart w:id="420" w:name="_Toc162007711"/>
      <w:bookmarkStart w:id="421" w:name="_Toc185515324"/>
      <w:bookmarkStart w:id="422" w:name="_Toc192872631"/>
      <w:bookmarkStart w:id="423" w:name="_Toc199335650"/>
      <w:bookmarkStart w:id="424" w:name="_Toc100767357"/>
      <w:r>
        <w:t>5.3.2.2.3</w:t>
      </w:r>
      <w:r>
        <w:tab/>
      </w:r>
      <w:bookmarkEnd w:id="416"/>
      <w:r>
        <w:t>User consent management</w:t>
      </w:r>
      <w:bookmarkEnd w:id="417"/>
      <w:bookmarkEnd w:id="418"/>
      <w:bookmarkEnd w:id="419"/>
      <w:bookmarkEnd w:id="420"/>
      <w:bookmarkEnd w:id="421"/>
      <w:bookmarkEnd w:id="422"/>
      <w:bookmarkEnd w:id="423"/>
    </w:p>
    <w:bookmarkEnd w:id="424"/>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25" w:name="_Toc85734077"/>
      <w:bookmarkStart w:id="426" w:name="_Toc89431376"/>
      <w:bookmarkStart w:id="427" w:name="_Toc97042168"/>
      <w:bookmarkStart w:id="428" w:name="_Toc97045312"/>
      <w:bookmarkStart w:id="429" w:name="_Toc97155057"/>
      <w:bookmarkStart w:id="430" w:name="_Toc101521207"/>
      <w:bookmarkStart w:id="431" w:name="_Toc138761464"/>
      <w:bookmarkStart w:id="432" w:name="_Toc145707658"/>
      <w:bookmarkStart w:id="433" w:name="_Toc160570116"/>
      <w:bookmarkStart w:id="434" w:name="_Toc162007712"/>
      <w:bookmarkStart w:id="435" w:name="_Toc185515325"/>
      <w:bookmarkStart w:id="436" w:name="_Toc192872632"/>
      <w:bookmarkStart w:id="437" w:name="_Toc199335651"/>
      <w:r>
        <w:t>5.3</w:t>
      </w:r>
      <w:r w:rsidR="00095CF4">
        <w:t>.2.3</w:t>
      </w:r>
      <w:r w:rsidR="00095CF4">
        <w:tab/>
        <w:t>Eees_UELocation_Subscribe</w:t>
      </w:r>
      <w:bookmarkEnd w:id="425"/>
      <w:bookmarkEnd w:id="426"/>
      <w:bookmarkEnd w:id="427"/>
      <w:bookmarkEnd w:id="428"/>
      <w:bookmarkEnd w:id="429"/>
      <w:bookmarkEnd w:id="430"/>
      <w:bookmarkEnd w:id="431"/>
      <w:bookmarkEnd w:id="432"/>
      <w:bookmarkEnd w:id="433"/>
      <w:bookmarkEnd w:id="434"/>
      <w:bookmarkEnd w:id="435"/>
      <w:bookmarkEnd w:id="436"/>
      <w:bookmarkEnd w:id="437"/>
    </w:p>
    <w:p w14:paraId="67E48EE4" w14:textId="0E72F281" w:rsidR="00095CF4" w:rsidRDefault="00B4294E" w:rsidP="00095CF4">
      <w:pPr>
        <w:pStyle w:val="Heading5"/>
      </w:pPr>
      <w:bookmarkStart w:id="438" w:name="_Toc85734078"/>
      <w:bookmarkStart w:id="439" w:name="_Toc89431377"/>
      <w:bookmarkStart w:id="440" w:name="_Toc97042169"/>
      <w:bookmarkStart w:id="441" w:name="_Toc97045313"/>
      <w:bookmarkStart w:id="442" w:name="_Toc97155058"/>
      <w:bookmarkStart w:id="443" w:name="_Toc101521208"/>
      <w:bookmarkStart w:id="444" w:name="_Toc138761465"/>
      <w:bookmarkStart w:id="445" w:name="_Toc145707659"/>
      <w:bookmarkStart w:id="446" w:name="_Toc160570117"/>
      <w:bookmarkStart w:id="447" w:name="_Toc162007713"/>
      <w:bookmarkStart w:id="448" w:name="_Toc185515326"/>
      <w:bookmarkStart w:id="449" w:name="_Toc192872633"/>
      <w:bookmarkStart w:id="450" w:name="_Toc199335652"/>
      <w:r>
        <w:t>5.3</w:t>
      </w:r>
      <w:r w:rsidR="00095CF4">
        <w:t>.2.3.1</w:t>
      </w:r>
      <w:r w:rsidR="00095CF4">
        <w:tab/>
        <w:t>General</w:t>
      </w:r>
      <w:bookmarkEnd w:id="438"/>
      <w:bookmarkEnd w:id="439"/>
      <w:bookmarkEnd w:id="440"/>
      <w:bookmarkEnd w:id="441"/>
      <w:bookmarkEnd w:id="442"/>
      <w:bookmarkEnd w:id="443"/>
      <w:bookmarkEnd w:id="444"/>
      <w:bookmarkEnd w:id="445"/>
      <w:bookmarkEnd w:id="446"/>
      <w:bookmarkEnd w:id="447"/>
      <w:bookmarkEnd w:id="448"/>
      <w:bookmarkEnd w:id="449"/>
      <w:bookmarkEnd w:id="450"/>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451" w:name="_Toc85734079"/>
      <w:bookmarkStart w:id="452" w:name="_Toc89431378"/>
      <w:bookmarkStart w:id="453" w:name="_Toc97042170"/>
      <w:bookmarkStart w:id="454" w:name="_Toc97045314"/>
      <w:bookmarkStart w:id="455" w:name="_Toc97155059"/>
      <w:bookmarkStart w:id="456" w:name="_Toc101521209"/>
      <w:bookmarkStart w:id="457" w:name="_Toc138761466"/>
      <w:bookmarkStart w:id="458" w:name="_Toc145707660"/>
      <w:bookmarkStart w:id="459" w:name="_Toc160570118"/>
      <w:bookmarkStart w:id="460" w:name="_Toc162007714"/>
      <w:bookmarkStart w:id="461" w:name="_Toc185515327"/>
      <w:bookmarkStart w:id="462" w:name="_Toc192872634"/>
      <w:bookmarkStart w:id="463" w:name="_Toc199335653"/>
      <w:r>
        <w:t>5.3</w:t>
      </w:r>
      <w:r w:rsidR="00095CF4">
        <w:t>.2.3.2</w:t>
      </w:r>
      <w:r w:rsidR="00095CF4">
        <w:tab/>
      </w:r>
      <w:r w:rsidR="00B7788E">
        <w:t xml:space="preserve">Service consumer </w:t>
      </w:r>
      <w:r w:rsidR="00095CF4">
        <w:t>subscribing to continuous UE(s) location reporting from EES using Eees_UELocation_Subscribe operation</w:t>
      </w:r>
      <w:bookmarkEnd w:id="451"/>
      <w:bookmarkEnd w:id="452"/>
      <w:bookmarkEnd w:id="453"/>
      <w:bookmarkEnd w:id="454"/>
      <w:bookmarkEnd w:id="455"/>
      <w:bookmarkEnd w:id="456"/>
      <w:bookmarkEnd w:id="457"/>
      <w:bookmarkEnd w:id="458"/>
      <w:bookmarkEnd w:id="459"/>
      <w:bookmarkEnd w:id="460"/>
      <w:bookmarkEnd w:id="461"/>
      <w:bookmarkEnd w:id="462"/>
      <w:bookmarkEnd w:id="4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464" w:name="_Toc138761467"/>
      <w:bookmarkStart w:id="465" w:name="_Toc145707661"/>
      <w:bookmarkStart w:id="466" w:name="_Toc160570119"/>
      <w:bookmarkStart w:id="467" w:name="_Toc162007715"/>
      <w:bookmarkStart w:id="468" w:name="_Toc185515328"/>
      <w:bookmarkStart w:id="469" w:name="_Toc192872635"/>
      <w:bookmarkStart w:id="470" w:name="_Toc199335654"/>
      <w:r>
        <w:t>5.3.2.3.3</w:t>
      </w:r>
      <w:r>
        <w:tab/>
        <w:t>User consent management</w:t>
      </w:r>
      <w:bookmarkEnd w:id="464"/>
      <w:bookmarkEnd w:id="465"/>
      <w:bookmarkEnd w:id="466"/>
      <w:bookmarkEnd w:id="467"/>
      <w:bookmarkEnd w:id="468"/>
      <w:bookmarkEnd w:id="469"/>
      <w:bookmarkEnd w:id="470"/>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71" w:name="_Toc85734080"/>
      <w:bookmarkStart w:id="472" w:name="_Toc89431379"/>
      <w:bookmarkStart w:id="473" w:name="_Toc97042171"/>
      <w:bookmarkStart w:id="474" w:name="_Toc97045315"/>
      <w:bookmarkStart w:id="475" w:name="_Toc97155060"/>
      <w:bookmarkStart w:id="476" w:name="_Toc101521210"/>
      <w:bookmarkStart w:id="477" w:name="_Toc138761468"/>
      <w:bookmarkStart w:id="478" w:name="_Toc145707662"/>
      <w:bookmarkStart w:id="479" w:name="_Toc160570120"/>
      <w:bookmarkStart w:id="480" w:name="_Toc162007716"/>
      <w:bookmarkStart w:id="481" w:name="_Toc185515329"/>
      <w:bookmarkStart w:id="482" w:name="_Toc192872636"/>
      <w:bookmarkStart w:id="483" w:name="_Toc199335655"/>
      <w:r>
        <w:t>5.3</w:t>
      </w:r>
      <w:r w:rsidR="00095CF4">
        <w:t>.2.4</w:t>
      </w:r>
      <w:r w:rsidR="00095CF4">
        <w:tab/>
        <w:t>Eees_UELocation_Notify</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1DF44AF8" w14:textId="2A3A3A07" w:rsidR="00095CF4" w:rsidRDefault="00B4294E" w:rsidP="00095CF4">
      <w:pPr>
        <w:pStyle w:val="Heading5"/>
      </w:pPr>
      <w:bookmarkStart w:id="484" w:name="_Toc85734081"/>
      <w:bookmarkStart w:id="485" w:name="_Toc89431380"/>
      <w:bookmarkStart w:id="486" w:name="_Toc97042172"/>
      <w:bookmarkStart w:id="487" w:name="_Toc97045316"/>
      <w:bookmarkStart w:id="488" w:name="_Toc97155061"/>
      <w:bookmarkStart w:id="489" w:name="_Toc101521211"/>
      <w:bookmarkStart w:id="490" w:name="_Toc138761469"/>
      <w:bookmarkStart w:id="491" w:name="_Toc145707663"/>
      <w:bookmarkStart w:id="492" w:name="_Toc160570121"/>
      <w:bookmarkStart w:id="493" w:name="_Toc162007717"/>
      <w:bookmarkStart w:id="494" w:name="_Toc185515330"/>
      <w:bookmarkStart w:id="495" w:name="_Toc192872637"/>
      <w:bookmarkStart w:id="496" w:name="_Toc199335656"/>
      <w:r>
        <w:t>5.3</w:t>
      </w:r>
      <w:r w:rsidR="00095CF4">
        <w:t>.2.4.1</w:t>
      </w:r>
      <w:r w:rsidR="00095CF4">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497" w:name="_Toc85734082"/>
      <w:bookmarkStart w:id="498" w:name="_Toc89431381"/>
      <w:bookmarkStart w:id="499" w:name="_Toc97042173"/>
      <w:bookmarkStart w:id="500" w:name="_Toc97045317"/>
      <w:bookmarkStart w:id="501" w:name="_Toc97155062"/>
      <w:bookmarkStart w:id="502" w:name="_Toc101521212"/>
      <w:bookmarkStart w:id="503" w:name="_Toc138761470"/>
      <w:bookmarkStart w:id="504" w:name="_Toc145707664"/>
      <w:bookmarkStart w:id="505" w:name="_Toc160570122"/>
      <w:bookmarkStart w:id="506" w:name="_Toc162007718"/>
      <w:bookmarkStart w:id="507" w:name="_Toc185515331"/>
      <w:bookmarkStart w:id="508" w:name="_Toc192872638"/>
      <w:bookmarkStart w:id="509" w:name="_Toc199335657"/>
      <w:r>
        <w:t>5.3</w:t>
      </w:r>
      <w:r w:rsidR="00095CF4">
        <w:t>.2.4.2</w:t>
      </w:r>
      <w:r w:rsidR="00095CF4">
        <w:tab/>
        <w:t xml:space="preserve">EES notifying the UE(s) location reporting to </w:t>
      </w:r>
      <w:r w:rsidR="00B7788E">
        <w:t xml:space="preserve">service consumer </w:t>
      </w:r>
      <w:r w:rsidR="00095CF4">
        <w:t>using Eees_UELocation_Notify operation</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510" w:name="_Toc138761471"/>
      <w:bookmarkStart w:id="511" w:name="_Toc145707665"/>
      <w:bookmarkStart w:id="512" w:name="_Toc160570123"/>
      <w:bookmarkStart w:id="513" w:name="_Toc162007719"/>
      <w:bookmarkStart w:id="514" w:name="_Toc185515332"/>
      <w:bookmarkStart w:id="515" w:name="_Toc192872639"/>
      <w:bookmarkStart w:id="516" w:name="_Toc199335658"/>
      <w:r>
        <w:t>5.3.2.4.3</w:t>
      </w:r>
      <w:r>
        <w:tab/>
        <w:t xml:space="preserve">EES notifying the </w:t>
      </w:r>
      <w:r w:rsidR="00B7788E">
        <w:t xml:space="preserve">service consumer </w:t>
      </w:r>
      <w:r>
        <w:t>about user consent revocation using Eees_UELocation_Notify operation</w:t>
      </w:r>
      <w:bookmarkEnd w:id="510"/>
      <w:bookmarkEnd w:id="511"/>
      <w:bookmarkEnd w:id="512"/>
      <w:bookmarkEnd w:id="513"/>
      <w:bookmarkEnd w:id="514"/>
      <w:bookmarkEnd w:id="515"/>
      <w:bookmarkEnd w:id="516"/>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17" w:name="_Toc85734083"/>
      <w:bookmarkStart w:id="518" w:name="_Toc89431382"/>
      <w:bookmarkStart w:id="519" w:name="_Toc97042174"/>
      <w:bookmarkStart w:id="520" w:name="_Toc97045318"/>
      <w:bookmarkStart w:id="521" w:name="_Toc97155063"/>
      <w:bookmarkStart w:id="522" w:name="_Toc101521213"/>
      <w:bookmarkStart w:id="523" w:name="_Toc138761472"/>
      <w:bookmarkStart w:id="524" w:name="_Toc145707666"/>
      <w:bookmarkStart w:id="525" w:name="_Toc160570124"/>
      <w:bookmarkStart w:id="526" w:name="_Toc162007720"/>
      <w:bookmarkStart w:id="527" w:name="_Toc185515333"/>
      <w:bookmarkStart w:id="528" w:name="_Toc192872640"/>
      <w:bookmarkStart w:id="529" w:name="_Toc199335659"/>
      <w:r>
        <w:t>5.3</w:t>
      </w:r>
      <w:r w:rsidR="00095CF4">
        <w:t>.2.5</w:t>
      </w:r>
      <w:r w:rsidR="00095CF4">
        <w:tab/>
        <w:t>Eees_UELocation_UpdateSubscription</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4463D93F" w14:textId="348FBDED" w:rsidR="00095CF4" w:rsidRDefault="00B4294E" w:rsidP="00095CF4">
      <w:pPr>
        <w:pStyle w:val="Heading5"/>
      </w:pPr>
      <w:bookmarkStart w:id="530" w:name="_Toc85734084"/>
      <w:bookmarkStart w:id="531" w:name="_Toc89431383"/>
      <w:bookmarkStart w:id="532" w:name="_Toc97042175"/>
      <w:bookmarkStart w:id="533" w:name="_Toc97045319"/>
      <w:bookmarkStart w:id="534" w:name="_Toc97155064"/>
      <w:bookmarkStart w:id="535" w:name="_Toc101521214"/>
      <w:bookmarkStart w:id="536" w:name="_Toc138761473"/>
      <w:bookmarkStart w:id="537" w:name="_Toc145707667"/>
      <w:bookmarkStart w:id="538" w:name="_Toc160570125"/>
      <w:bookmarkStart w:id="539" w:name="_Toc162007721"/>
      <w:bookmarkStart w:id="540" w:name="_Toc185515334"/>
      <w:bookmarkStart w:id="541" w:name="_Toc192872641"/>
      <w:bookmarkStart w:id="542" w:name="_Toc199335660"/>
      <w:r>
        <w:t>5.3</w:t>
      </w:r>
      <w:r w:rsidR="00095CF4">
        <w:t>.2.5.1</w:t>
      </w:r>
      <w:r w:rsidR="00095CF4">
        <w:tab/>
        <w:t>General</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543" w:name="_Toc85734085"/>
      <w:bookmarkStart w:id="544" w:name="_Toc89431384"/>
      <w:bookmarkStart w:id="545" w:name="_Toc97042176"/>
      <w:bookmarkStart w:id="546" w:name="_Toc97045320"/>
      <w:bookmarkStart w:id="547" w:name="_Toc97155065"/>
      <w:bookmarkStart w:id="548" w:name="_Toc101521215"/>
      <w:bookmarkStart w:id="549" w:name="_Toc138761474"/>
      <w:bookmarkStart w:id="550" w:name="_Toc145707668"/>
      <w:bookmarkStart w:id="551" w:name="_Toc160570126"/>
      <w:bookmarkStart w:id="552" w:name="_Toc162007722"/>
      <w:bookmarkStart w:id="553" w:name="_Toc185515335"/>
      <w:bookmarkStart w:id="554" w:name="_Toc192872642"/>
      <w:bookmarkStart w:id="555" w:name="_Toc199335661"/>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556" w:name="_Toc138761475"/>
      <w:bookmarkStart w:id="557" w:name="_Toc145707669"/>
      <w:bookmarkStart w:id="558" w:name="_Toc160570127"/>
      <w:bookmarkStart w:id="559" w:name="_Toc162007723"/>
      <w:bookmarkStart w:id="560" w:name="_Toc185515336"/>
      <w:bookmarkStart w:id="561" w:name="_Toc192872643"/>
      <w:bookmarkStart w:id="562" w:name="_Toc199335662"/>
      <w:r>
        <w:t>5.3.2.5.3</w:t>
      </w:r>
      <w:r>
        <w:tab/>
        <w:t>User consent management</w:t>
      </w:r>
      <w:bookmarkEnd w:id="556"/>
      <w:bookmarkEnd w:id="557"/>
      <w:bookmarkEnd w:id="558"/>
      <w:bookmarkEnd w:id="559"/>
      <w:bookmarkEnd w:id="560"/>
      <w:bookmarkEnd w:id="561"/>
      <w:bookmarkEnd w:id="562"/>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63" w:name="_Toc85734086"/>
      <w:bookmarkStart w:id="564" w:name="_Toc89431385"/>
      <w:bookmarkStart w:id="565" w:name="_Toc97042177"/>
      <w:bookmarkStart w:id="566" w:name="_Toc97045321"/>
      <w:bookmarkStart w:id="567" w:name="_Toc97155066"/>
      <w:bookmarkStart w:id="568" w:name="_Toc101521216"/>
      <w:bookmarkStart w:id="569" w:name="_Toc138761476"/>
      <w:bookmarkStart w:id="570" w:name="_Toc145707670"/>
      <w:bookmarkStart w:id="571" w:name="_Toc160570128"/>
      <w:bookmarkStart w:id="572" w:name="_Toc162007724"/>
      <w:bookmarkStart w:id="573" w:name="_Toc185515337"/>
      <w:bookmarkStart w:id="574" w:name="_Toc192872644"/>
      <w:bookmarkStart w:id="575" w:name="_Toc199335663"/>
      <w:r>
        <w:t>5.3</w:t>
      </w:r>
      <w:r w:rsidR="00095CF4">
        <w:t>.2.6</w:t>
      </w:r>
      <w:r w:rsidR="00095CF4">
        <w:tab/>
        <w:t>Eees_UELocation_Unsubscribe</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97CC21B" w14:textId="5DEE5EFA" w:rsidR="00095CF4" w:rsidRDefault="00B4294E" w:rsidP="00095CF4">
      <w:pPr>
        <w:pStyle w:val="Heading5"/>
      </w:pPr>
      <w:bookmarkStart w:id="576" w:name="_Toc85734087"/>
      <w:bookmarkStart w:id="577" w:name="_Toc89431386"/>
      <w:bookmarkStart w:id="578" w:name="_Toc97042178"/>
      <w:bookmarkStart w:id="579" w:name="_Toc97045322"/>
      <w:bookmarkStart w:id="580" w:name="_Toc97155067"/>
      <w:bookmarkStart w:id="581" w:name="_Toc101521217"/>
      <w:bookmarkStart w:id="582" w:name="_Toc138761477"/>
      <w:bookmarkStart w:id="583" w:name="_Toc145707671"/>
      <w:bookmarkStart w:id="584" w:name="_Toc160570129"/>
      <w:bookmarkStart w:id="585" w:name="_Toc162007725"/>
      <w:bookmarkStart w:id="586" w:name="_Toc185515338"/>
      <w:bookmarkStart w:id="587" w:name="_Toc192872645"/>
      <w:bookmarkStart w:id="588" w:name="_Toc199335664"/>
      <w:r>
        <w:t>5.3</w:t>
      </w:r>
      <w:r w:rsidR="00095CF4">
        <w:t>.2.6.1</w:t>
      </w:r>
      <w:r w:rsidR="00095CF4">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589" w:name="_Toc85734088"/>
      <w:bookmarkStart w:id="590" w:name="_Toc89431387"/>
      <w:bookmarkStart w:id="591" w:name="_Toc97042179"/>
      <w:bookmarkStart w:id="592" w:name="_Toc97045323"/>
      <w:bookmarkStart w:id="593" w:name="_Toc97155068"/>
      <w:bookmarkStart w:id="594" w:name="_Toc101521218"/>
      <w:bookmarkStart w:id="595" w:name="_Toc138761478"/>
      <w:bookmarkStart w:id="596" w:name="_Toc145707672"/>
      <w:bookmarkStart w:id="597" w:name="_Toc160570130"/>
      <w:bookmarkStart w:id="598" w:name="_Toc162007726"/>
      <w:bookmarkStart w:id="599" w:name="_Toc185515339"/>
      <w:bookmarkStart w:id="600" w:name="_Toc192872646"/>
      <w:bookmarkStart w:id="601" w:name="_Toc199335665"/>
      <w:r>
        <w:t>5.3</w:t>
      </w:r>
      <w:r w:rsidR="00095CF4">
        <w:t>.2.6.2</w:t>
      </w:r>
      <w:r w:rsidR="00095CF4">
        <w:tab/>
      </w:r>
      <w:r w:rsidR="00B7788E">
        <w:t xml:space="preserve">Service consumer </w:t>
      </w:r>
      <w:r w:rsidR="00095CF4">
        <w:t>unsubscribing to continuous UE(s) location reporting from EES using Eees_UELocation_Unsubscribe operation</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02" w:name="_Toc85734089"/>
      <w:bookmarkStart w:id="603" w:name="_Toc89431388"/>
      <w:bookmarkStart w:id="604" w:name="_Toc97042180"/>
      <w:bookmarkStart w:id="605" w:name="_Toc97045324"/>
      <w:bookmarkStart w:id="606" w:name="_Toc97155069"/>
      <w:bookmarkStart w:id="607" w:name="_Toc101521219"/>
      <w:bookmarkStart w:id="608" w:name="_Toc138761479"/>
      <w:bookmarkStart w:id="609" w:name="_Toc145707673"/>
      <w:bookmarkStart w:id="610" w:name="_Toc160570131"/>
      <w:bookmarkStart w:id="611" w:name="_Toc162007727"/>
      <w:bookmarkStart w:id="612" w:name="_Toc185515340"/>
      <w:bookmarkStart w:id="613" w:name="_Toc192872647"/>
      <w:bookmarkStart w:id="614" w:name="_Toc199335666"/>
      <w:r>
        <w:t>5.4</w:t>
      </w:r>
      <w:r>
        <w:tab/>
        <w:t>Eees_UEIdentifier Service</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54B7EA43" w14:textId="24DA8D57" w:rsidR="006B3EBC" w:rsidRDefault="006B3EBC" w:rsidP="006B3EBC">
      <w:pPr>
        <w:pStyle w:val="Heading3"/>
      </w:pPr>
      <w:bookmarkStart w:id="615" w:name="_Toc85734090"/>
      <w:bookmarkStart w:id="616" w:name="_Toc89431389"/>
      <w:bookmarkStart w:id="617" w:name="_Toc97042181"/>
      <w:bookmarkStart w:id="618" w:name="_Toc97045325"/>
      <w:bookmarkStart w:id="619" w:name="_Toc97155070"/>
      <w:bookmarkStart w:id="620" w:name="_Toc101521220"/>
      <w:bookmarkStart w:id="621" w:name="_Toc138761480"/>
      <w:bookmarkStart w:id="622" w:name="_Toc145707674"/>
      <w:bookmarkStart w:id="623" w:name="_Toc160570132"/>
      <w:bookmarkStart w:id="624" w:name="_Toc162007728"/>
      <w:bookmarkStart w:id="625" w:name="_Toc185515341"/>
      <w:bookmarkStart w:id="626" w:name="_Toc192872648"/>
      <w:bookmarkStart w:id="627" w:name="_Toc199335667"/>
      <w:r>
        <w:t>5.4.1</w:t>
      </w:r>
      <w:r>
        <w:tab/>
        <w:t>Service Description</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28" w:name="_Toc85734091"/>
      <w:bookmarkStart w:id="629" w:name="_Toc89431390"/>
      <w:bookmarkStart w:id="630" w:name="_Toc97042182"/>
      <w:bookmarkStart w:id="631" w:name="_Toc97045326"/>
      <w:bookmarkStart w:id="632" w:name="_Toc97155071"/>
      <w:bookmarkStart w:id="633" w:name="_Toc101521221"/>
      <w:bookmarkStart w:id="634" w:name="_Toc138761481"/>
      <w:bookmarkStart w:id="635" w:name="_Toc145707675"/>
      <w:bookmarkStart w:id="636" w:name="_Toc160570133"/>
      <w:bookmarkStart w:id="637" w:name="_Toc162007729"/>
      <w:bookmarkStart w:id="638" w:name="_Toc185515342"/>
      <w:bookmarkStart w:id="639" w:name="_Toc192872649"/>
      <w:bookmarkStart w:id="640" w:name="_Toc199335668"/>
      <w:r>
        <w:t>5.4.2</w:t>
      </w:r>
      <w:r>
        <w:tab/>
        <w:t>Service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4DB8E824" w14:textId="707FF12A" w:rsidR="006B3EBC" w:rsidRDefault="006B3EBC" w:rsidP="006B3EBC">
      <w:pPr>
        <w:pStyle w:val="Heading4"/>
      </w:pPr>
      <w:bookmarkStart w:id="641" w:name="_Toc85734092"/>
      <w:bookmarkStart w:id="642" w:name="_Toc89431391"/>
      <w:bookmarkStart w:id="643" w:name="_Toc97042183"/>
      <w:bookmarkStart w:id="644" w:name="_Toc97045327"/>
      <w:bookmarkStart w:id="645" w:name="_Toc97155072"/>
      <w:bookmarkStart w:id="646" w:name="_Toc101521222"/>
      <w:bookmarkStart w:id="647" w:name="_Toc138761482"/>
      <w:bookmarkStart w:id="648" w:name="_Toc145707676"/>
      <w:bookmarkStart w:id="649" w:name="_Toc160570134"/>
      <w:bookmarkStart w:id="650" w:name="_Toc162007730"/>
      <w:bookmarkStart w:id="651" w:name="_Toc185515343"/>
      <w:bookmarkStart w:id="652" w:name="_Toc192872650"/>
      <w:bookmarkStart w:id="653" w:name="_Toc199335669"/>
      <w:r>
        <w:t>5.4.2.1</w:t>
      </w:r>
      <w:r>
        <w:tab/>
        <w:t>Introduction</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020A86D6" w14:textId="1234D543" w:rsidR="00762A60" w:rsidRDefault="00762A60" w:rsidP="00762A60">
      <w:bookmarkStart w:id="654" w:name="_Toc85734093"/>
      <w:bookmarkStart w:id="655" w:name="_Toc89431392"/>
      <w:bookmarkStart w:id="656" w:name="_Toc97042184"/>
      <w:bookmarkStart w:id="657" w:name="_Toc97045328"/>
      <w:bookmarkStart w:id="658" w:name="_Toc97155073"/>
      <w:bookmarkStart w:id="659" w:name="_Toc101521223"/>
      <w:bookmarkStart w:id="660" w:name="_Toc138761483"/>
      <w:bookmarkStart w:id="661" w:name="_Toc145707677"/>
      <w:bookmarkStart w:id="662" w:name="_Toc160570135"/>
      <w:bookmarkStart w:id="663"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664" w:name="_Toc185515344"/>
      <w:bookmarkStart w:id="665" w:name="_Toc192872651"/>
      <w:bookmarkStart w:id="666" w:name="_Toc199335670"/>
      <w:r>
        <w:t>5.4.2.2</w:t>
      </w:r>
      <w:r>
        <w:tab/>
        <w:t>Eees_UEIdentifier_Get</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9037B78" w14:textId="49EAEC44" w:rsidR="006B3EBC" w:rsidRDefault="006B3EBC" w:rsidP="006B3EBC">
      <w:pPr>
        <w:pStyle w:val="Heading5"/>
      </w:pPr>
      <w:bookmarkStart w:id="667" w:name="_Toc85734094"/>
      <w:bookmarkStart w:id="668" w:name="_Toc89431393"/>
      <w:bookmarkStart w:id="669" w:name="_Toc97042185"/>
      <w:bookmarkStart w:id="670" w:name="_Toc97045329"/>
      <w:bookmarkStart w:id="671" w:name="_Toc97155074"/>
      <w:bookmarkStart w:id="672" w:name="_Toc101521224"/>
      <w:bookmarkStart w:id="673" w:name="_Toc138761484"/>
      <w:bookmarkStart w:id="674" w:name="_Toc145707678"/>
      <w:bookmarkStart w:id="675" w:name="_Toc160570136"/>
      <w:bookmarkStart w:id="676" w:name="_Toc162007732"/>
      <w:bookmarkStart w:id="677" w:name="_Toc185515345"/>
      <w:bookmarkStart w:id="678" w:name="_Toc192872652"/>
      <w:bookmarkStart w:id="679" w:name="_Toc199335671"/>
      <w:r>
        <w:t>5.4.2.2.1</w:t>
      </w:r>
      <w:r>
        <w:tab/>
        <w:t>General</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680" w:name="_Toc160570137"/>
      <w:bookmarkStart w:id="681" w:name="_Toc162007733"/>
      <w:bookmarkStart w:id="682" w:name="_Toc185515346"/>
      <w:bookmarkStart w:id="683" w:name="_Toc192872653"/>
      <w:bookmarkStart w:id="684" w:name="_Toc199335672"/>
      <w:r w:rsidRPr="00527D5E">
        <w:t>5.4.2.2.1A</w:t>
      </w:r>
      <w:r>
        <w:tab/>
      </w:r>
      <w:r w:rsidR="00762A60">
        <w:t xml:space="preserve">Service consumer </w:t>
      </w:r>
      <w:r>
        <w:t xml:space="preserve">obtaining UE Identifier Information using </w:t>
      </w:r>
      <w:r w:rsidR="00762A60">
        <w:t xml:space="preserve">the </w:t>
      </w:r>
      <w:r>
        <w:t>"Get" custom operation</w:t>
      </w:r>
      <w:bookmarkEnd w:id="680"/>
      <w:bookmarkEnd w:id="681"/>
      <w:bookmarkEnd w:id="682"/>
      <w:bookmarkEnd w:id="683"/>
      <w:bookmarkEnd w:id="684"/>
    </w:p>
    <w:p w14:paraId="7BEA0276" w14:textId="44836C8F" w:rsidR="00762A60" w:rsidRDefault="00762A60" w:rsidP="00762A60">
      <w:bookmarkStart w:id="685" w:name="_Toc85734095"/>
      <w:bookmarkStart w:id="686" w:name="_Toc89431394"/>
      <w:bookmarkStart w:id="687" w:name="_Toc97042186"/>
      <w:bookmarkStart w:id="688" w:name="_Toc97045330"/>
      <w:bookmarkStart w:id="689" w:name="_Toc97155075"/>
      <w:bookmarkStart w:id="690" w:name="_Toc101521225"/>
      <w:bookmarkStart w:id="691" w:name="_Toc138761485"/>
      <w:bookmarkStart w:id="692" w:name="_Toc145707679"/>
      <w:bookmarkStart w:id="693" w:name="_Toc160570138"/>
      <w:bookmarkStart w:id="694"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695" w:name="_Toc185515347"/>
      <w:bookmarkStart w:id="696" w:name="_Toc192872654"/>
      <w:bookmarkStart w:id="697" w:name="_Toc199335673"/>
      <w:r>
        <w:t>5.4.2.2.2</w:t>
      </w:r>
      <w:r>
        <w:tab/>
        <w:t>EAS obtaining UE identifier from EES using Eees_UEIdentifier_</w:t>
      </w:r>
      <w:r w:rsidR="008424C6">
        <w:t>Fetch custom</w:t>
      </w:r>
      <w:r>
        <w:t xml:space="preserve"> operation</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98" w:name="_Toc85734096"/>
      <w:bookmarkStart w:id="699" w:name="_Toc89431395"/>
      <w:bookmarkStart w:id="700" w:name="_Toc97042187"/>
      <w:bookmarkStart w:id="701" w:name="_Toc97045331"/>
      <w:bookmarkStart w:id="702" w:name="_Toc97155076"/>
      <w:bookmarkStart w:id="703" w:name="_Toc101521226"/>
      <w:bookmarkStart w:id="704" w:name="_Toc138761486"/>
      <w:bookmarkStart w:id="705" w:name="_Toc145707680"/>
      <w:bookmarkStart w:id="706" w:name="_Toc160570139"/>
      <w:bookmarkStart w:id="70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08" w:name="_Toc185515348"/>
      <w:bookmarkStart w:id="709" w:name="_Toc192872655"/>
      <w:bookmarkStart w:id="710" w:name="_Toc199335674"/>
      <w:r>
        <w:t>5.5</w:t>
      </w:r>
      <w:r>
        <w:tab/>
        <w:t>Eees_AppClientInformation Service</w:t>
      </w:r>
      <w:bookmarkEnd w:id="698"/>
      <w:bookmarkEnd w:id="699"/>
      <w:bookmarkEnd w:id="700"/>
      <w:bookmarkEnd w:id="701"/>
      <w:bookmarkEnd w:id="702"/>
      <w:bookmarkEnd w:id="703"/>
      <w:bookmarkEnd w:id="704"/>
      <w:bookmarkEnd w:id="705"/>
      <w:bookmarkEnd w:id="706"/>
      <w:bookmarkEnd w:id="707"/>
      <w:bookmarkEnd w:id="708"/>
      <w:bookmarkEnd w:id="709"/>
      <w:bookmarkEnd w:id="710"/>
      <w:r>
        <w:t xml:space="preserve">  </w:t>
      </w:r>
    </w:p>
    <w:p w14:paraId="0C27F658" w14:textId="728D3084" w:rsidR="00827F85" w:rsidRDefault="00827F85" w:rsidP="00827F85">
      <w:pPr>
        <w:pStyle w:val="Heading3"/>
      </w:pPr>
      <w:bookmarkStart w:id="711" w:name="_Toc85734097"/>
      <w:bookmarkStart w:id="712" w:name="_Toc89431396"/>
      <w:bookmarkStart w:id="713" w:name="_Toc97042188"/>
      <w:bookmarkStart w:id="714" w:name="_Toc97045332"/>
      <w:bookmarkStart w:id="715" w:name="_Toc97155077"/>
      <w:bookmarkStart w:id="716" w:name="_Toc101521227"/>
      <w:bookmarkStart w:id="717" w:name="_Toc138761487"/>
      <w:bookmarkStart w:id="718" w:name="_Toc145707681"/>
      <w:bookmarkStart w:id="719" w:name="_Toc160570140"/>
      <w:bookmarkStart w:id="720" w:name="_Toc162007736"/>
      <w:bookmarkStart w:id="721" w:name="_Toc185515349"/>
      <w:bookmarkStart w:id="722" w:name="_Toc192872656"/>
      <w:bookmarkStart w:id="723" w:name="_Toc199335675"/>
      <w:r>
        <w:t>5.5.1</w:t>
      </w:r>
      <w:r>
        <w:tab/>
        <w:t>Service Description</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24" w:name="_Toc85734098"/>
      <w:bookmarkStart w:id="725" w:name="_Toc89431397"/>
      <w:bookmarkStart w:id="726" w:name="_Toc97042189"/>
      <w:bookmarkStart w:id="727" w:name="_Toc97045333"/>
      <w:bookmarkStart w:id="728" w:name="_Toc97155078"/>
      <w:bookmarkStart w:id="729" w:name="_Toc101521228"/>
      <w:bookmarkStart w:id="730" w:name="_Toc138761488"/>
      <w:bookmarkStart w:id="731" w:name="_Toc145707682"/>
      <w:bookmarkStart w:id="732" w:name="_Toc160570141"/>
      <w:bookmarkStart w:id="733" w:name="_Toc162007737"/>
      <w:bookmarkStart w:id="734" w:name="_Toc185515350"/>
      <w:bookmarkStart w:id="735" w:name="_Toc192872657"/>
      <w:bookmarkStart w:id="736" w:name="_Toc199335676"/>
      <w:r>
        <w:t>5.5.2</w:t>
      </w:r>
      <w:r>
        <w:tab/>
        <w:t>Service Operations</w:t>
      </w:r>
      <w:bookmarkEnd w:id="724"/>
      <w:bookmarkEnd w:id="725"/>
      <w:bookmarkEnd w:id="726"/>
      <w:bookmarkEnd w:id="727"/>
      <w:bookmarkEnd w:id="728"/>
      <w:bookmarkEnd w:id="729"/>
      <w:bookmarkEnd w:id="730"/>
      <w:bookmarkEnd w:id="731"/>
      <w:bookmarkEnd w:id="732"/>
      <w:bookmarkEnd w:id="733"/>
      <w:bookmarkEnd w:id="734"/>
      <w:bookmarkEnd w:id="735"/>
      <w:bookmarkEnd w:id="736"/>
    </w:p>
    <w:p w14:paraId="08A648D7" w14:textId="2DDBAFCA" w:rsidR="00827F85" w:rsidRDefault="00827F85" w:rsidP="00827F85">
      <w:pPr>
        <w:pStyle w:val="Heading4"/>
      </w:pPr>
      <w:bookmarkStart w:id="737" w:name="_Toc85734099"/>
      <w:bookmarkStart w:id="738" w:name="_Toc89431398"/>
      <w:bookmarkStart w:id="739" w:name="_Toc97042190"/>
      <w:bookmarkStart w:id="740" w:name="_Toc97045334"/>
      <w:bookmarkStart w:id="741" w:name="_Toc97155079"/>
      <w:bookmarkStart w:id="742" w:name="_Toc101521229"/>
      <w:bookmarkStart w:id="743" w:name="_Toc138761489"/>
      <w:bookmarkStart w:id="744" w:name="_Toc145707683"/>
      <w:bookmarkStart w:id="745" w:name="_Toc160570142"/>
      <w:bookmarkStart w:id="746" w:name="_Toc162007738"/>
      <w:bookmarkStart w:id="747" w:name="_Toc185515351"/>
      <w:bookmarkStart w:id="748" w:name="_Toc192872658"/>
      <w:bookmarkStart w:id="749" w:name="_Toc199335677"/>
      <w:r>
        <w:t>5.5.2.1</w:t>
      </w:r>
      <w:r>
        <w:tab/>
        <w:t>Introduction</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50" w:name="_Toc85734100"/>
      <w:bookmarkStart w:id="751" w:name="_Toc89431399"/>
      <w:bookmarkStart w:id="752" w:name="_Toc97042191"/>
      <w:bookmarkStart w:id="753" w:name="_Toc97045335"/>
      <w:bookmarkStart w:id="754" w:name="_Toc97155080"/>
      <w:bookmarkStart w:id="755" w:name="_Toc101521230"/>
      <w:bookmarkStart w:id="756" w:name="_Toc138761490"/>
      <w:bookmarkStart w:id="757" w:name="_Toc145707684"/>
      <w:bookmarkStart w:id="758" w:name="_Toc160570143"/>
      <w:bookmarkStart w:id="759" w:name="_Toc162007739"/>
      <w:bookmarkStart w:id="760" w:name="_Toc185515352"/>
      <w:bookmarkStart w:id="761" w:name="_Toc192872659"/>
      <w:bookmarkStart w:id="762" w:name="_Toc199335678"/>
      <w:r>
        <w:t>5.5.2.2</w:t>
      </w:r>
      <w:r>
        <w:tab/>
        <w:t>Eees_AppClientInformation_Subscribe</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68414666" w14:textId="0848F215" w:rsidR="00827F85" w:rsidRDefault="00827F85" w:rsidP="00827F85">
      <w:pPr>
        <w:pStyle w:val="Heading5"/>
      </w:pPr>
      <w:bookmarkStart w:id="763" w:name="_Toc85734101"/>
      <w:bookmarkStart w:id="764" w:name="_Toc89431400"/>
      <w:bookmarkStart w:id="765" w:name="_Toc97042192"/>
      <w:bookmarkStart w:id="766" w:name="_Toc97045336"/>
      <w:bookmarkStart w:id="767" w:name="_Toc97155081"/>
      <w:bookmarkStart w:id="768" w:name="_Toc101521231"/>
      <w:bookmarkStart w:id="769" w:name="_Toc138761491"/>
      <w:bookmarkStart w:id="770" w:name="_Toc145707685"/>
      <w:bookmarkStart w:id="771" w:name="_Toc160570144"/>
      <w:bookmarkStart w:id="772" w:name="_Toc162007740"/>
      <w:bookmarkStart w:id="773" w:name="_Toc185515353"/>
      <w:bookmarkStart w:id="774" w:name="_Toc192872660"/>
      <w:bookmarkStart w:id="775" w:name="_Toc199335679"/>
      <w:r>
        <w:t>5.5.2.2.1</w:t>
      </w:r>
      <w:r>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76" w:name="_Toc85734102"/>
      <w:bookmarkStart w:id="777" w:name="_Toc89431401"/>
      <w:bookmarkStart w:id="778" w:name="_Toc97042193"/>
      <w:bookmarkStart w:id="779" w:name="_Toc97045337"/>
      <w:bookmarkStart w:id="780" w:name="_Toc97155082"/>
      <w:bookmarkStart w:id="781" w:name="_Toc101521232"/>
      <w:bookmarkStart w:id="782" w:name="_Toc138761492"/>
      <w:bookmarkStart w:id="783" w:name="_Toc145707686"/>
      <w:bookmarkStart w:id="784" w:name="_Toc160570145"/>
      <w:bookmarkStart w:id="785" w:name="_Toc162007741"/>
      <w:bookmarkStart w:id="786" w:name="_Toc185515354"/>
      <w:bookmarkStart w:id="787" w:name="_Toc192872661"/>
      <w:bookmarkStart w:id="788" w:name="_Toc199335680"/>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89" w:name="_Toc85734103"/>
      <w:bookmarkStart w:id="790" w:name="_Toc89431402"/>
      <w:bookmarkStart w:id="791" w:name="_Toc97042194"/>
      <w:bookmarkStart w:id="792" w:name="_Toc97045338"/>
      <w:bookmarkStart w:id="793" w:name="_Toc97155083"/>
      <w:bookmarkStart w:id="794" w:name="_Toc101521233"/>
      <w:bookmarkStart w:id="795" w:name="_Toc138761493"/>
      <w:bookmarkStart w:id="796" w:name="_Toc145707687"/>
      <w:bookmarkStart w:id="797" w:name="_Toc160570146"/>
      <w:bookmarkStart w:id="798" w:name="_Toc162007742"/>
      <w:bookmarkStart w:id="799" w:name="_Toc185515355"/>
      <w:bookmarkStart w:id="800" w:name="_Toc192872662"/>
      <w:bookmarkStart w:id="801" w:name="_Toc199335681"/>
      <w:r>
        <w:t>5.5.2.3</w:t>
      </w:r>
      <w:r>
        <w:tab/>
        <w:t>Eees_AppClientInformation_Notify</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4EA70D54" w14:textId="6C1543F8" w:rsidR="00827F85" w:rsidRDefault="00827F85" w:rsidP="00827F85">
      <w:pPr>
        <w:pStyle w:val="Heading5"/>
      </w:pPr>
      <w:bookmarkStart w:id="802" w:name="_Toc85734104"/>
      <w:bookmarkStart w:id="803" w:name="_Toc89431403"/>
      <w:bookmarkStart w:id="804" w:name="_Toc97042195"/>
      <w:bookmarkStart w:id="805" w:name="_Toc97045339"/>
      <w:bookmarkStart w:id="806" w:name="_Toc97155084"/>
      <w:bookmarkStart w:id="807" w:name="_Toc101521234"/>
      <w:bookmarkStart w:id="808" w:name="_Toc138761494"/>
      <w:bookmarkStart w:id="809" w:name="_Toc145707688"/>
      <w:bookmarkStart w:id="810" w:name="_Toc160570147"/>
      <w:bookmarkStart w:id="811" w:name="_Toc162007743"/>
      <w:bookmarkStart w:id="812" w:name="_Toc185515356"/>
      <w:bookmarkStart w:id="813" w:name="_Toc192872663"/>
      <w:bookmarkStart w:id="814" w:name="_Toc199335682"/>
      <w:r>
        <w:t>5.5.2.3.1</w:t>
      </w:r>
      <w:r>
        <w:tab/>
        <w:t>General</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815" w:name="_Toc85734105"/>
      <w:bookmarkStart w:id="816" w:name="_Toc89431404"/>
      <w:bookmarkStart w:id="817" w:name="_Toc97042196"/>
      <w:bookmarkStart w:id="818" w:name="_Toc97045340"/>
      <w:bookmarkStart w:id="819" w:name="_Toc97155085"/>
      <w:bookmarkStart w:id="820" w:name="_Toc101521235"/>
      <w:bookmarkStart w:id="821" w:name="_Toc138761495"/>
      <w:bookmarkStart w:id="822" w:name="_Toc145707689"/>
      <w:bookmarkStart w:id="823" w:name="_Toc160570148"/>
      <w:bookmarkStart w:id="824" w:name="_Toc162007744"/>
      <w:bookmarkStart w:id="825" w:name="_Toc185515357"/>
      <w:bookmarkStart w:id="826" w:name="_Toc192872664"/>
      <w:bookmarkStart w:id="827" w:name="_Toc199335683"/>
      <w:r>
        <w:t>5.5.2.3.2</w:t>
      </w:r>
      <w:r>
        <w:tab/>
        <w:t xml:space="preserve">EES notifying the AC information to </w:t>
      </w:r>
      <w:r w:rsidR="00BA71B7">
        <w:t xml:space="preserve">the service consumer </w:t>
      </w:r>
      <w:r>
        <w:t>using Eees_AppClientInformation_Notify operation</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828" w:name="_Toc85734106"/>
      <w:bookmarkStart w:id="829" w:name="_Toc89431405"/>
      <w:bookmarkStart w:id="830" w:name="_Toc97042197"/>
      <w:bookmarkStart w:id="831" w:name="_Toc97045341"/>
      <w:bookmarkStart w:id="832" w:name="_Toc97155086"/>
      <w:bookmarkStart w:id="833" w:name="_Toc101521236"/>
      <w:bookmarkStart w:id="834" w:name="_Toc138761496"/>
      <w:bookmarkStart w:id="835" w:name="_Toc145707690"/>
      <w:bookmarkStart w:id="836" w:name="_Toc160570149"/>
      <w:bookmarkStart w:id="837" w:name="_Toc162007745"/>
      <w:bookmarkStart w:id="838" w:name="_Toc185515358"/>
      <w:bookmarkStart w:id="839" w:name="_Toc192872665"/>
      <w:bookmarkStart w:id="840" w:name="_Toc199335684"/>
      <w:r>
        <w:t>5.5.2.4</w:t>
      </w:r>
      <w:r>
        <w:tab/>
        <w:t>Eees_AppClientInformation_UpdateSubscription</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3B4526F1" w14:textId="431E1B87" w:rsidR="00827F85" w:rsidRDefault="00827F85" w:rsidP="00827F85">
      <w:pPr>
        <w:pStyle w:val="Heading5"/>
      </w:pPr>
      <w:bookmarkStart w:id="841" w:name="_Toc85734107"/>
      <w:bookmarkStart w:id="842" w:name="_Toc89431406"/>
      <w:bookmarkStart w:id="843" w:name="_Toc97042198"/>
      <w:bookmarkStart w:id="844" w:name="_Toc97045342"/>
      <w:bookmarkStart w:id="845" w:name="_Toc97155087"/>
      <w:bookmarkStart w:id="846" w:name="_Toc101521237"/>
      <w:bookmarkStart w:id="847" w:name="_Toc138761497"/>
      <w:bookmarkStart w:id="848" w:name="_Toc145707691"/>
      <w:bookmarkStart w:id="849" w:name="_Toc160570150"/>
      <w:bookmarkStart w:id="850" w:name="_Toc162007746"/>
      <w:bookmarkStart w:id="851" w:name="_Toc185515359"/>
      <w:bookmarkStart w:id="852" w:name="_Toc192872666"/>
      <w:bookmarkStart w:id="853" w:name="_Toc199335685"/>
      <w:r>
        <w:t>5.5.2.4.1</w:t>
      </w:r>
      <w:r>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854" w:name="_Toc85734108"/>
      <w:bookmarkStart w:id="855" w:name="_Toc89431407"/>
      <w:bookmarkStart w:id="856" w:name="_Toc97042199"/>
      <w:bookmarkStart w:id="857" w:name="_Toc97045343"/>
      <w:bookmarkStart w:id="858" w:name="_Toc97155088"/>
      <w:bookmarkStart w:id="859" w:name="_Toc101521238"/>
      <w:bookmarkStart w:id="860" w:name="_Toc138761498"/>
      <w:bookmarkStart w:id="861" w:name="_Toc145707692"/>
      <w:bookmarkStart w:id="862" w:name="_Toc160570151"/>
      <w:bookmarkStart w:id="863" w:name="_Toc162007747"/>
      <w:bookmarkStart w:id="864" w:name="_Toc185515360"/>
      <w:bookmarkStart w:id="865" w:name="_Toc192872667"/>
      <w:bookmarkStart w:id="866" w:name="_Toc199335686"/>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854"/>
      <w:bookmarkEnd w:id="855"/>
      <w:bookmarkEnd w:id="856"/>
      <w:bookmarkEnd w:id="857"/>
      <w:bookmarkEnd w:id="858"/>
      <w:bookmarkEnd w:id="859"/>
      <w:bookmarkEnd w:id="860"/>
      <w:bookmarkEnd w:id="861"/>
      <w:bookmarkEnd w:id="862"/>
      <w:bookmarkEnd w:id="863"/>
      <w:bookmarkEnd w:id="864"/>
      <w:bookmarkEnd w:id="865"/>
      <w:bookmarkEnd w:id="866"/>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867" w:name="_Toc85734109"/>
      <w:bookmarkStart w:id="868" w:name="_Toc89431408"/>
      <w:bookmarkStart w:id="869" w:name="_Toc97042200"/>
      <w:bookmarkStart w:id="870" w:name="_Toc97045344"/>
      <w:bookmarkStart w:id="871" w:name="_Toc97155089"/>
      <w:bookmarkStart w:id="872" w:name="_Toc101521239"/>
      <w:bookmarkStart w:id="873" w:name="_Toc138761499"/>
      <w:bookmarkStart w:id="874" w:name="_Toc145707693"/>
      <w:bookmarkStart w:id="875" w:name="_Toc160570152"/>
      <w:bookmarkStart w:id="876" w:name="_Toc162007748"/>
      <w:bookmarkStart w:id="877" w:name="_Toc185515361"/>
      <w:bookmarkStart w:id="878" w:name="_Toc192872668"/>
      <w:bookmarkStart w:id="879" w:name="_Toc199335687"/>
      <w:r>
        <w:t>5.5.2.5</w:t>
      </w:r>
      <w:r>
        <w:tab/>
        <w:t>Eees_AppClientInformation_Unsubscribe</w:t>
      </w:r>
      <w:bookmarkEnd w:id="867"/>
      <w:bookmarkEnd w:id="868"/>
      <w:bookmarkEnd w:id="869"/>
      <w:bookmarkEnd w:id="870"/>
      <w:bookmarkEnd w:id="871"/>
      <w:bookmarkEnd w:id="872"/>
      <w:bookmarkEnd w:id="873"/>
      <w:bookmarkEnd w:id="874"/>
      <w:bookmarkEnd w:id="875"/>
      <w:bookmarkEnd w:id="876"/>
      <w:bookmarkEnd w:id="877"/>
      <w:bookmarkEnd w:id="878"/>
      <w:bookmarkEnd w:id="879"/>
    </w:p>
    <w:p w14:paraId="1712CC75" w14:textId="10745DBC" w:rsidR="00827F85" w:rsidRDefault="00827F85" w:rsidP="00827F85">
      <w:pPr>
        <w:pStyle w:val="Heading5"/>
      </w:pPr>
      <w:bookmarkStart w:id="880" w:name="_Toc85734110"/>
      <w:bookmarkStart w:id="881" w:name="_Toc89431409"/>
      <w:bookmarkStart w:id="882" w:name="_Toc97042201"/>
      <w:bookmarkStart w:id="883" w:name="_Toc97045345"/>
      <w:bookmarkStart w:id="884" w:name="_Toc97155090"/>
      <w:bookmarkStart w:id="885" w:name="_Toc101521240"/>
      <w:bookmarkStart w:id="886" w:name="_Toc138761500"/>
      <w:bookmarkStart w:id="887" w:name="_Toc145707694"/>
      <w:bookmarkStart w:id="888" w:name="_Toc160570153"/>
      <w:bookmarkStart w:id="889" w:name="_Toc162007749"/>
      <w:bookmarkStart w:id="890" w:name="_Toc185515362"/>
      <w:bookmarkStart w:id="891" w:name="_Toc192872669"/>
      <w:bookmarkStart w:id="892" w:name="_Toc199335688"/>
      <w:r>
        <w:t>5.5.2.5.1</w:t>
      </w:r>
      <w:r>
        <w:tab/>
        <w:t>General</w:t>
      </w:r>
      <w:bookmarkEnd w:id="880"/>
      <w:bookmarkEnd w:id="881"/>
      <w:bookmarkEnd w:id="882"/>
      <w:bookmarkEnd w:id="883"/>
      <w:bookmarkEnd w:id="884"/>
      <w:bookmarkEnd w:id="885"/>
      <w:bookmarkEnd w:id="886"/>
      <w:bookmarkEnd w:id="887"/>
      <w:bookmarkEnd w:id="888"/>
      <w:bookmarkEnd w:id="889"/>
      <w:bookmarkEnd w:id="890"/>
      <w:bookmarkEnd w:id="891"/>
      <w:bookmarkEnd w:id="892"/>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893" w:name="_Toc85734111"/>
      <w:bookmarkStart w:id="894" w:name="_Toc89431410"/>
      <w:bookmarkStart w:id="895" w:name="_Toc97042202"/>
      <w:bookmarkStart w:id="896" w:name="_Toc97045346"/>
      <w:bookmarkStart w:id="897" w:name="_Toc97155091"/>
      <w:bookmarkStart w:id="898" w:name="_Toc101521241"/>
      <w:bookmarkStart w:id="899" w:name="_Toc138761501"/>
      <w:bookmarkStart w:id="900" w:name="_Toc145707695"/>
      <w:bookmarkStart w:id="901" w:name="_Toc160570154"/>
      <w:bookmarkStart w:id="902" w:name="_Toc162007750"/>
      <w:bookmarkStart w:id="903" w:name="_Toc185515363"/>
      <w:bookmarkStart w:id="904" w:name="_Toc192872670"/>
      <w:bookmarkStart w:id="905" w:name="_Toc199335689"/>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906" w:name="_Toc85734112"/>
      <w:bookmarkStart w:id="907" w:name="_Toc89431411"/>
      <w:bookmarkStart w:id="908" w:name="_Toc97042203"/>
      <w:bookmarkStart w:id="909" w:name="_Toc97045347"/>
      <w:bookmarkStart w:id="910" w:name="_Toc97155092"/>
      <w:bookmarkStart w:id="911" w:name="_Toc101521242"/>
      <w:bookmarkStart w:id="912" w:name="_Toc138761502"/>
      <w:bookmarkStart w:id="913" w:name="_Toc145707696"/>
      <w:bookmarkStart w:id="914" w:name="_Toc160570155"/>
      <w:bookmarkStart w:id="915" w:name="_Toc162007751"/>
      <w:bookmarkStart w:id="916" w:name="_Toc185515364"/>
      <w:bookmarkStart w:id="917" w:name="_Toc192872671"/>
      <w:bookmarkStart w:id="918" w:name="_Toc199335690"/>
      <w:r>
        <w:t>5.</w:t>
      </w:r>
      <w:r w:rsidR="008B763D">
        <w:t>6</w:t>
      </w:r>
      <w:r>
        <w:tab/>
        <w:t>Eees_SessionWithQoS Service</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40349378" w14:textId="5E8238AD" w:rsidR="000612BF" w:rsidRDefault="000612BF" w:rsidP="000612BF">
      <w:pPr>
        <w:pStyle w:val="Heading3"/>
      </w:pPr>
      <w:bookmarkStart w:id="919" w:name="_Toc65839150"/>
      <w:bookmarkStart w:id="920" w:name="_Toc85734113"/>
      <w:bookmarkStart w:id="921" w:name="_Toc89431412"/>
      <w:bookmarkStart w:id="922" w:name="_Toc97042204"/>
      <w:bookmarkStart w:id="923" w:name="_Toc97045348"/>
      <w:bookmarkStart w:id="924" w:name="_Toc97155093"/>
      <w:bookmarkStart w:id="925" w:name="_Toc101521243"/>
      <w:bookmarkStart w:id="926" w:name="_Toc138761503"/>
      <w:bookmarkStart w:id="927" w:name="_Toc145707697"/>
      <w:bookmarkStart w:id="928" w:name="_Toc160570156"/>
      <w:bookmarkStart w:id="929" w:name="_Toc162007752"/>
      <w:bookmarkStart w:id="930" w:name="_Toc185515365"/>
      <w:bookmarkStart w:id="931" w:name="_Toc192872672"/>
      <w:bookmarkStart w:id="932" w:name="_Toc199335691"/>
      <w:r>
        <w:t>5.</w:t>
      </w:r>
      <w:r w:rsidR="008B763D">
        <w:t>6</w:t>
      </w:r>
      <w:r>
        <w:t>.1</w:t>
      </w:r>
      <w:r>
        <w:tab/>
        <w:t>Service Description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933" w:name="_Toc65839151"/>
      <w:bookmarkStart w:id="934" w:name="_Toc85734114"/>
      <w:bookmarkStart w:id="935" w:name="_Toc89431413"/>
      <w:bookmarkStart w:id="936" w:name="_Toc97042205"/>
      <w:bookmarkStart w:id="937" w:name="_Toc97045349"/>
      <w:bookmarkStart w:id="938" w:name="_Toc97155094"/>
      <w:bookmarkStart w:id="939" w:name="_Toc101521244"/>
      <w:bookmarkStart w:id="940" w:name="_Toc138761504"/>
      <w:bookmarkStart w:id="941" w:name="_Toc145707698"/>
      <w:bookmarkStart w:id="942" w:name="_Toc160570157"/>
      <w:bookmarkStart w:id="943" w:name="_Toc162007753"/>
      <w:bookmarkStart w:id="944" w:name="_Toc185515366"/>
      <w:bookmarkStart w:id="945" w:name="_Toc192872673"/>
      <w:bookmarkStart w:id="946" w:name="_Toc199335692"/>
      <w:r>
        <w:t>5.</w:t>
      </w:r>
      <w:r w:rsidR="008B763D">
        <w:t>6</w:t>
      </w:r>
      <w:r>
        <w:t>.2</w:t>
      </w:r>
      <w:r>
        <w:tab/>
        <w:t>Service Operations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0DA3BD8E" w14:textId="4B183E3C" w:rsidR="000612BF" w:rsidRDefault="000612BF" w:rsidP="000612BF">
      <w:pPr>
        <w:pStyle w:val="Heading4"/>
      </w:pPr>
      <w:bookmarkStart w:id="947" w:name="_Toc65839152"/>
      <w:bookmarkStart w:id="948" w:name="_Toc85734115"/>
      <w:bookmarkStart w:id="949" w:name="_Toc89431414"/>
      <w:bookmarkStart w:id="950" w:name="_Toc97042206"/>
      <w:bookmarkStart w:id="951" w:name="_Toc97045350"/>
      <w:bookmarkStart w:id="952" w:name="_Toc97155095"/>
      <w:bookmarkStart w:id="953" w:name="_Toc101521245"/>
      <w:bookmarkStart w:id="954" w:name="_Toc138761505"/>
      <w:bookmarkStart w:id="955" w:name="_Toc145707699"/>
      <w:bookmarkStart w:id="956" w:name="_Toc160570158"/>
      <w:bookmarkStart w:id="957" w:name="_Toc162007754"/>
      <w:bookmarkStart w:id="958" w:name="_Toc185515367"/>
      <w:bookmarkStart w:id="959" w:name="_Toc192872674"/>
      <w:bookmarkStart w:id="960" w:name="_Toc199335693"/>
      <w:r>
        <w:t>5.</w:t>
      </w:r>
      <w:r w:rsidR="008B763D">
        <w:t>6</w:t>
      </w:r>
      <w:r>
        <w:t>.2.1</w:t>
      </w:r>
      <w:r>
        <w:tab/>
        <w:t>Introduction</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0E0676C" w14:textId="543BF694" w:rsidR="00BA71B7" w:rsidRDefault="00BA71B7" w:rsidP="00BA71B7">
      <w:bookmarkStart w:id="96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962" w:name="_Toc85734116"/>
      <w:bookmarkStart w:id="963" w:name="_Toc89431415"/>
      <w:bookmarkStart w:id="964" w:name="_Toc97042207"/>
      <w:bookmarkStart w:id="965" w:name="_Toc97045351"/>
      <w:bookmarkStart w:id="966" w:name="_Toc97155096"/>
      <w:bookmarkStart w:id="967" w:name="_Toc101521246"/>
      <w:bookmarkStart w:id="968" w:name="_Toc138761506"/>
      <w:bookmarkStart w:id="969" w:name="_Toc145707700"/>
      <w:bookmarkStart w:id="970" w:name="_Toc160570159"/>
      <w:bookmarkStart w:id="971" w:name="_Toc162007755"/>
      <w:bookmarkStart w:id="972" w:name="_Toc185515368"/>
      <w:bookmarkStart w:id="973" w:name="_Toc192872675"/>
      <w:bookmarkStart w:id="974" w:name="_Toc199335694"/>
      <w:r>
        <w:t>5.</w:t>
      </w:r>
      <w:r w:rsidR="008B763D">
        <w:t>6</w:t>
      </w:r>
      <w:r>
        <w:t>.2.2</w:t>
      </w:r>
      <w:r>
        <w:tab/>
        <w:t>Eees_SessionWithQoS_Create</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22DAE60F" w14:textId="15FD8281" w:rsidR="000612BF" w:rsidRDefault="000612BF" w:rsidP="000612BF">
      <w:pPr>
        <w:pStyle w:val="Heading5"/>
      </w:pPr>
      <w:bookmarkStart w:id="975" w:name="_Toc65839154"/>
      <w:bookmarkStart w:id="976" w:name="_Toc85734117"/>
      <w:bookmarkStart w:id="977" w:name="_Toc89431416"/>
      <w:bookmarkStart w:id="978" w:name="_Toc97042208"/>
      <w:bookmarkStart w:id="979" w:name="_Toc97045352"/>
      <w:bookmarkStart w:id="980" w:name="_Toc97155097"/>
      <w:bookmarkStart w:id="981" w:name="_Toc101521247"/>
      <w:bookmarkStart w:id="982" w:name="_Toc138761507"/>
      <w:bookmarkStart w:id="983" w:name="_Toc145707701"/>
      <w:bookmarkStart w:id="984" w:name="_Toc160570160"/>
      <w:bookmarkStart w:id="985" w:name="_Toc162007756"/>
      <w:bookmarkStart w:id="986" w:name="_Toc185515369"/>
      <w:bookmarkStart w:id="987" w:name="_Toc192872676"/>
      <w:bookmarkStart w:id="988" w:name="_Toc199335695"/>
      <w:r>
        <w:t>5.</w:t>
      </w:r>
      <w:r w:rsidR="008B763D">
        <w:t>6</w:t>
      </w:r>
      <w:r>
        <w:t>.2.2.1</w:t>
      </w:r>
      <w:r>
        <w:tab/>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2B880DA" w14:textId="59C6573F" w:rsidR="000612BF" w:rsidRDefault="00BA71B7" w:rsidP="000612BF">
      <w:bookmarkStart w:id="989"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990" w:name="_Toc85734118"/>
      <w:bookmarkStart w:id="991" w:name="_Toc89431417"/>
      <w:bookmarkStart w:id="992" w:name="_Toc97042209"/>
      <w:bookmarkStart w:id="993" w:name="_Toc97045353"/>
      <w:bookmarkStart w:id="994" w:name="_Toc97155098"/>
      <w:bookmarkStart w:id="995" w:name="_Toc101521248"/>
      <w:bookmarkStart w:id="996" w:name="_Toc138761508"/>
      <w:bookmarkStart w:id="997" w:name="_Toc145707702"/>
      <w:bookmarkStart w:id="998" w:name="_Toc160570161"/>
      <w:bookmarkStart w:id="999" w:name="_Toc162007757"/>
      <w:bookmarkStart w:id="1000" w:name="_Toc185515370"/>
      <w:bookmarkStart w:id="1001" w:name="_Toc192872677"/>
      <w:bookmarkStart w:id="1002" w:name="_Toc199335696"/>
      <w:r>
        <w:t>5.</w:t>
      </w:r>
      <w:r w:rsidR="008B763D">
        <w:t>6</w:t>
      </w:r>
      <w:r>
        <w:t>.2.2.2</w:t>
      </w:r>
      <w:r>
        <w:tab/>
      </w:r>
      <w:bookmarkEnd w:id="989"/>
      <w:bookmarkEnd w:id="990"/>
      <w:bookmarkEnd w:id="991"/>
      <w:bookmarkEnd w:id="992"/>
      <w:bookmarkEnd w:id="993"/>
      <w:bookmarkEnd w:id="994"/>
      <w:bookmarkEnd w:id="995"/>
      <w:bookmarkEnd w:id="996"/>
      <w:bookmarkEnd w:id="997"/>
      <w:bookmarkEnd w:id="998"/>
      <w:bookmarkEnd w:id="999"/>
      <w:r w:rsidR="00BA71B7">
        <w:t>Service consumer requesting reservation of resources for a data session between AC and service consumer with specific QoS using Eees_SessionWithQoS operation</w:t>
      </w:r>
      <w:bookmarkEnd w:id="1000"/>
      <w:bookmarkEnd w:id="1001"/>
      <w:bookmarkEnd w:id="1002"/>
    </w:p>
    <w:p w14:paraId="417D0D62" w14:textId="2D4B6871" w:rsidR="00BA71B7" w:rsidRDefault="00BA71B7" w:rsidP="00BA71B7">
      <w:bookmarkStart w:id="1003"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004" w:name="_Toc85734119"/>
      <w:bookmarkStart w:id="1005" w:name="_Toc89431418"/>
      <w:bookmarkStart w:id="1006" w:name="_Toc97042210"/>
      <w:bookmarkStart w:id="1007" w:name="_Toc97045354"/>
      <w:bookmarkStart w:id="1008" w:name="_Toc97155099"/>
      <w:bookmarkStart w:id="1009" w:name="_Toc101521249"/>
      <w:bookmarkStart w:id="1010" w:name="_Toc138761509"/>
      <w:bookmarkStart w:id="1011" w:name="_Toc145707703"/>
      <w:bookmarkStart w:id="1012" w:name="_Toc160570162"/>
      <w:bookmarkStart w:id="1013" w:name="_Toc162007758"/>
      <w:bookmarkStart w:id="1014" w:name="_Toc185515371"/>
      <w:bookmarkStart w:id="1015" w:name="_Toc192872678"/>
      <w:bookmarkStart w:id="1016" w:name="_Toc199335697"/>
      <w:bookmarkEnd w:id="1003"/>
      <w:r>
        <w:t>5.</w:t>
      </w:r>
      <w:r w:rsidR="008B763D">
        <w:t>6</w:t>
      </w:r>
      <w:r>
        <w:t>.2.3</w:t>
      </w:r>
      <w:r>
        <w:tab/>
        <w:t>Eees_SessionWithQoS_Update</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3E09ECE" w14:textId="2441964D" w:rsidR="000612BF" w:rsidRDefault="000612BF" w:rsidP="000612BF">
      <w:pPr>
        <w:pStyle w:val="Heading5"/>
      </w:pPr>
      <w:bookmarkStart w:id="1017" w:name="_Toc85734120"/>
      <w:bookmarkStart w:id="1018" w:name="_Toc89431419"/>
      <w:bookmarkStart w:id="1019" w:name="_Toc97042211"/>
      <w:bookmarkStart w:id="1020" w:name="_Toc97045355"/>
      <w:bookmarkStart w:id="1021" w:name="_Toc97155100"/>
      <w:bookmarkStart w:id="1022" w:name="_Toc101521250"/>
      <w:bookmarkStart w:id="1023" w:name="_Toc138761510"/>
      <w:bookmarkStart w:id="1024" w:name="_Toc145707704"/>
      <w:bookmarkStart w:id="1025" w:name="_Toc160570163"/>
      <w:bookmarkStart w:id="1026" w:name="_Toc162007759"/>
      <w:bookmarkStart w:id="1027" w:name="_Toc185515372"/>
      <w:bookmarkStart w:id="1028" w:name="_Toc192872679"/>
      <w:bookmarkStart w:id="1029" w:name="_Toc199335698"/>
      <w:r>
        <w:t>5.</w:t>
      </w:r>
      <w:r w:rsidR="008B763D">
        <w:t>6</w:t>
      </w:r>
      <w:r>
        <w:t>.2.3.1</w:t>
      </w:r>
      <w:r>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030" w:name="_Toc85734121"/>
      <w:bookmarkStart w:id="1031" w:name="_Toc89431420"/>
      <w:bookmarkStart w:id="1032" w:name="_Toc97042212"/>
      <w:bookmarkStart w:id="1033" w:name="_Toc97045356"/>
      <w:bookmarkStart w:id="1034" w:name="_Toc97155101"/>
      <w:bookmarkStart w:id="1035" w:name="_Toc101521251"/>
      <w:bookmarkStart w:id="1036" w:name="_Toc138761511"/>
      <w:bookmarkStart w:id="1037" w:name="_Toc145707705"/>
      <w:bookmarkStart w:id="1038" w:name="_Toc160570164"/>
      <w:bookmarkStart w:id="1039" w:name="_Toc162007760"/>
      <w:bookmarkStart w:id="1040" w:name="_Toc185515373"/>
      <w:bookmarkStart w:id="1041" w:name="_Toc192872680"/>
      <w:bookmarkStart w:id="1042" w:name="_Toc199335699"/>
      <w:r>
        <w:t>5.</w:t>
      </w:r>
      <w:r w:rsidR="008B763D">
        <w:t>6</w:t>
      </w:r>
      <w:r>
        <w:t>.2.3.2</w:t>
      </w:r>
      <w:r>
        <w:tab/>
      </w:r>
      <w:bookmarkEnd w:id="1030"/>
      <w:bookmarkEnd w:id="1031"/>
      <w:bookmarkEnd w:id="1032"/>
      <w:bookmarkEnd w:id="1033"/>
      <w:bookmarkEnd w:id="1034"/>
      <w:bookmarkEnd w:id="1035"/>
      <w:bookmarkEnd w:id="1036"/>
      <w:bookmarkEnd w:id="1037"/>
      <w:bookmarkEnd w:id="1038"/>
      <w:bookmarkEnd w:id="1039"/>
      <w:r w:rsidR="00BA71B7">
        <w:t>Service consumer updating QoS of a data session between AC and service consumer using Eees_SessionWithQoS_Update operation</w:t>
      </w:r>
      <w:bookmarkEnd w:id="1040"/>
      <w:bookmarkEnd w:id="1041"/>
      <w:bookmarkEnd w:id="1042"/>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043" w:name="_Toc85734122"/>
      <w:bookmarkStart w:id="1044" w:name="_Toc89431421"/>
      <w:bookmarkStart w:id="1045" w:name="_Toc97042213"/>
      <w:bookmarkStart w:id="1046" w:name="_Toc97045357"/>
      <w:bookmarkStart w:id="1047" w:name="_Toc97155102"/>
      <w:bookmarkStart w:id="1048" w:name="_Toc101521252"/>
      <w:bookmarkStart w:id="1049" w:name="_Toc138761512"/>
      <w:bookmarkStart w:id="1050" w:name="_Toc145707706"/>
      <w:bookmarkStart w:id="1051" w:name="_Toc160570165"/>
      <w:bookmarkStart w:id="1052" w:name="_Toc162007761"/>
      <w:bookmarkStart w:id="1053" w:name="_Toc185515374"/>
      <w:bookmarkStart w:id="1054" w:name="_Toc192872681"/>
      <w:bookmarkStart w:id="1055" w:name="_Toc199335700"/>
      <w:r>
        <w:t>5.</w:t>
      </w:r>
      <w:r w:rsidR="008B763D">
        <w:t>6</w:t>
      </w:r>
      <w:r>
        <w:t>.2.4</w:t>
      </w:r>
      <w:r>
        <w:tab/>
        <w:t>Eees_SessionWithQoS_Revoke</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5C6153F8" w14:textId="7505D326" w:rsidR="000612BF" w:rsidRDefault="000612BF" w:rsidP="000612BF">
      <w:pPr>
        <w:pStyle w:val="Heading5"/>
      </w:pPr>
      <w:bookmarkStart w:id="1056" w:name="_Toc85734123"/>
      <w:bookmarkStart w:id="1057" w:name="_Toc89431422"/>
      <w:bookmarkStart w:id="1058" w:name="_Toc97042214"/>
      <w:bookmarkStart w:id="1059" w:name="_Toc97045358"/>
      <w:bookmarkStart w:id="1060" w:name="_Toc97155103"/>
      <w:bookmarkStart w:id="1061" w:name="_Toc101521253"/>
      <w:bookmarkStart w:id="1062" w:name="_Toc138761513"/>
      <w:bookmarkStart w:id="1063" w:name="_Toc145707707"/>
      <w:bookmarkStart w:id="1064" w:name="_Toc160570166"/>
      <w:bookmarkStart w:id="1065" w:name="_Toc162007762"/>
      <w:bookmarkStart w:id="1066" w:name="_Toc185515375"/>
      <w:bookmarkStart w:id="1067" w:name="_Toc192872682"/>
      <w:bookmarkStart w:id="1068" w:name="_Toc199335701"/>
      <w:r>
        <w:t>5.</w:t>
      </w:r>
      <w:r w:rsidR="008B763D">
        <w:t>6</w:t>
      </w:r>
      <w:r>
        <w:t>.2.4.1</w:t>
      </w:r>
      <w:r>
        <w:tab/>
        <w:t>General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069" w:name="_Toc85734124"/>
      <w:bookmarkStart w:id="1070" w:name="_Toc89431423"/>
      <w:bookmarkStart w:id="1071" w:name="_Toc97042215"/>
      <w:bookmarkStart w:id="1072" w:name="_Toc97045359"/>
      <w:bookmarkStart w:id="1073" w:name="_Toc97155104"/>
      <w:bookmarkStart w:id="1074" w:name="_Toc101521254"/>
      <w:bookmarkStart w:id="1075" w:name="_Toc138761514"/>
      <w:bookmarkStart w:id="1076" w:name="_Toc145707708"/>
      <w:bookmarkStart w:id="1077" w:name="_Toc160570167"/>
      <w:bookmarkStart w:id="1078" w:name="_Toc162007763"/>
      <w:bookmarkStart w:id="1079" w:name="_Toc185515376"/>
      <w:bookmarkStart w:id="1080" w:name="_Toc192872683"/>
      <w:bookmarkStart w:id="1081" w:name="_Toc199335702"/>
      <w:r>
        <w:t>5.</w:t>
      </w:r>
      <w:r w:rsidR="008B763D">
        <w:t>6</w:t>
      </w:r>
      <w:r>
        <w:t>.2.4.2</w:t>
      </w:r>
      <w:r>
        <w:tab/>
      </w:r>
      <w:bookmarkEnd w:id="1069"/>
      <w:bookmarkEnd w:id="1070"/>
      <w:bookmarkEnd w:id="1071"/>
      <w:bookmarkEnd w:id="1072"/>
      <w:bookmarkEnd w:id="1073"/>
      <w:bookmarkEnd w:id="1074"/>
      <w:bookmarkEnd w:id="1075"/>
      <w:bookmarkEnd w:id="1076"/>
      <w:bookmarkEnd w:id="1077"/>
      <w:bookmarkEnd w:id="1078"/>
      <w:r w:rsidR="00BA71B7">
        <w:t>Service consumer revoking QoS of a data session between AC and service consumer using Eees_SessionWithQoS_Revoke operation</w:t>
      </w:r>
      <w:bookmarkEnd w:id="1079"/>
      <w:bookmarkEnd w:id="1080"/>
      <w:bookmarkEnd w:id="1081"/>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082" w:name="_Toc85734125"/>
      <w:bookmarkStart w:id="1083" w:name="_Toc89431424"/>
      <w:bookmarkStart w:id="1084" w:name="_Toc97042216"/>
      <w:bookmarkStart w:id="1085" w:name="_Toc97045360"/>
      <w:bookmarkStart w:id="1086" w:name="_Toc97155105"/>
      <w:bookmarkStart w:id="1087" w:name="_Toc101521255"/>
      <w:bookmarkStart w:id="1088" w:name="_Toc138761515"/>
      <w:bookmarkStart w:id="1089" w:name="_Toc145707709"/>
      <w:bookmarkStart w:id="1090" w:name="_Toc160570168"/>
      <w:bookmarkStart w:id="1091" w:name="_Toc162007764"/>
      <w:bookmarkStart w:id="1092" w:name="_Toc185515377"/>
      <w:bookmarkStart w:id="1093" w:name="_Toc192872684"/>
      <w:bookmarkStart w:id="1094" w:name="_Toc199335703"/>
      <w:r>
        <w:t>5.</w:t>
      </w:r>
      <w:r w:rsidR="008B763D">
        <w:t>6</w:t>
      </w:r>
      <w:r>
        <w:t>.2.5</w:t>
      </w:r>
      <w:r>
        <w:tab/>
        <w:t>Eees_SessionWithQoS_Notify</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059E782" w14:textId="2FB94D9C" w:rsidR="000612BF" w:rsidRDefault="000612BF" w:rsidP="000612BF">
      <w:pPr>
        <w:pStyle w:val="Heading5"/>
      </w:pPr>
      <w:bookmarkStart w:id="1095" w:name="_Toc85734126"/>
      <w:bookmarkStart w:id="1096" w:name="_Toc89431425"/>
      <w:bookmarkStart w:id="1097" w:name="_Toc97042217"/>
      <w:bookmarkStart w:id="1098" w:name="_Toc97045361"/>
      <w:bookmarkStart w:id="1099" w:name="_Toc97155106"/>
      <w:bookmarkStart w:id="1100" w:name="_Toc101521256"/>
      <w:bookmarkStart w:id="1101" w:name="_Toc138761516"/>
      <w:bookmarkStart w:id="1102" w:name="_Toc145707710"/>
      <w:bookmarkStart w:id="1103" w:name="_Toc160570169"/>
      <w:bookmarkStart w:id="1104" w:name="_Toc162007765"/>
      <w:bookmarkStart w:id="1105" w:name="_Toc185515378"/>
      <w:bookmarkStart w:id="1106" w:name="_Toc192872685"/>
      <w:bookmarkStart w:id="1107" w:name="_Toc199335704"/>
      <w:r>
        <w:t>5.</w:t>
      </w:r>
      <w:r w:rsidR="008B763D">
        <w:t>6.2.5</w:t>
      </w:r>
      <w:r>
        <w:t>.1</w:t>
      </w:r>
      <w:r>
        <w:tab/>
        <w:t>General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108" w:name="_Toc85734127"/>
      <w:bookmarkStart w:id="1109" w:name="_Toc89431426"/>
      <w:bookmarkStart w:id="1110" w:name="_Toc97042218"/>
      <w:bookmarkStart w:id="1111" w:name="_Toc97045362"/>
      <w:bookmarkStart w:id="1112" w:name="_Toc97155107"/>
      <w:bookmarkStart w:id="1113" w:name="_Toc101521257"/>
      <w:bookmarkStart w:id="1114" w:name="_Toc138761517"/>
      <w:bookmarkStart w:id="1115" w:name="_Toc145707711"/>
      <w:bookmarkStart w:id="1116" w:name="_Toc160570170"/>
      <w:bookmarkStart w:id="1117" w:name="_Toc162007766"/>
      <w:bookmarkStart w:id="1118" w:name="_Toc185515379"/>
      <w:bookmarkStart w:id="1119" w:name="_Toc192872686"/>
      <w:bookmarkStart w:id="1120" w:name="_Toc199335705"/>
      <w:r>
        <w:t>5.</w:t>
      </w:r>
      <w:r w:rsidR="008B763D">
        <w:t>6</w:t>
      </w:r>
      <w:r>
        <w:t>.2.</w:t>
      </w:r>
      <w:r w:rsidR="008B763D">
        <w:t>5</w:t>
      </w:r>
      <w:r>
        <w:t>.2</w:t>
      </w:r>
      <w:r>
        <w:tab/>
      </w:r>
      <w:bookmarkEnd w:id="1108"/>
      <w:bookmarkEnd w:id="1109"/>
      <w:bookmarkEnd w:id="1110"/>
      <w:bookmarkEnd w:id="1111"/>
      <w:bookmarkEnd w:id="1112"/>
      <w:bookmarkEnd w:id="1113"/>
      <w:bookmarkEnd w:id="1114"/>
      <w:bookmarkEnd w:id="1115"/>
      <w:bookmarkEnd w:id="1116"/>
      <w:bookmarkEnd w:id="1117"/>
      <w:r w:rsidR="00BA71B7">
        <w:t>EES notifying QoS of a data session between AC and service consumer using Eees_SessionWithQoS_Notify operation</w:t>
      </w:r>
      <w:bookmarkEnd w:id="1118"/>
      <w:bookmarkEnd w:id="1119"/>
      <w:bookmarkEnd w:id="1120"/>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121" w:name="_Toc85734128"/>
      <w:bookmarkStart w:id="1122" w:name="_Toc89431427"/>
      <w:bookmarkStart w:id="1123" w:name="_Toc97042219"/>
      <w:bookmarkStart w:id="1124" w:name="_Toc97045363"/>
      <w:bookmarkStart w:id="1125" w:name="_Toc97155108"/>
      <w:bookmarkStart w:id="1126" w:name="_Toc101521258"/>
      <w:bookmarkStart w:id="1127" w:name="_Toc138761518"/>
      <w:bookmarkStart w:id="1128" w:name="_Toc145707712"/>
      <w:bookmarkStart w:id="1129" w:name="_Toc160570171"/>
      <w:bookmarkStart w:id="1130" w:name="_Toc162007767"/>
      <w:bookmarkStart w:id="1131" w:name="_Toc185515380"/>
      <w:bookmarkStart w:id="1132" w:name="_Toc192872687"/>
      <w:bookmarkStart w:id="1133" w:name="_Toc199335706"/>
      <w:r>
        <w:t>5.7</w:t>
      </w:r>
      <w:r>
        <w:tab/>
        <w:t>Eees_EASDiscovery Service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37C9DB28" w14:textId="77777777" w:rsidR="001A6A41" w:rsidRDefault="001A6A41" w:rsidP="001A6A41">
      <w:pPr>
        <w:pStyle w:val="Heading3"/>
      </w:pPr>
      <w:bookmarkStart w:id="1134" w:name="_Toc96848057"/>
      <w:bookmarkStart w:id="1135" w:name="_Toc138761519"/>
      <w:bookmarkStart w:id="1136" w:name="_Toc145707713"/>
      <w:bookmarkStart w:id="1137" w:name="_Toc160570172"/>
      <w:bookmarkStart w:id="1138" w:name="_Toc162007768"/>
      <w:bookmarkStart w:id="1139" w:name="_Toc185515381"/>
      <w:bookmarkStart w:id="1140" w:name="_Toc192872688"/>
      <w:bookmarkStart w:id="1141" w:name="_Toc199335707"/>
      <w:r>
        <w:rPr>
          <w:lang w:val="en-US"/>
        </w:rPr>
        <w:t>5.7.1</w:t>
      </w:r>
      <w:r>
        <w:rPr>
          <w:lang w:val="en-US"/>
        </w:rPr>
        <w:tab/>
      </w:r>
      <w:r>
        <w:t>Service Description</w:t>
      </w:r>
      <w:bookmarkEnd w:id="1134"/>
      <w:bookmarkEnd w:id="1135"/>
      <w:bookmarkEnd w:id="1136"/>
      <w:bookmarkEnd w:id="1137"/>
      <w:bookmarkEnd w:id="1138"/>
      <w:bookmarkEnd w:id="1139"/>
      <w:bookmarkEnd w:id="1140"/>
      <w:bookmarkEnd w:id="1141"/>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142" w:name="_Toc96848058"/>
      <w:bookmarkStart w:id="1143" w:name="_Toc138761520"/>
      <w:bookmarkStart w:id="1144" w:name="_Toc145707714"/>
      <w:bookmarkStart w:id="1145" w:name="_Toc160570173"/>
      <w:bookmarkStart w:id="1146" w:name="_Toc162007769"/>
      <w:bookmarkStart w:id="1147" w:name="_Toc185515382"/>
      <w:bookmarkStart w:id="1148" w:name="_Toc192872689"/>
      <w:bookmarkStart w:id="1149" w:name="_Toc199335708"/>
      <w:r>
        <w:rPr>
          <w:lang w:val="en-US"/>
        </w:rPr>
        <w:t>5.7.2</w:t>
      </w:r>
      <w:r>
        <w:rPr>
          <w:lang w:val="en-US"/>
        </w:rPr>
        <w:tab/>
      </w:r>
      <w:r>
        <w:t>Service Operations</w:t>
      </w:r>
      <w:bookmarkEnd w:id="1142"/>
      <w:bookmarkEnd w:id="1143"/>
      <w:bookmarkEnd w:id="1144"/>
      <w:bookmarkEnd w:id="1145"/>
      <w:bookmarkEnd w:id="1146"/>
      <w:bookmarkEnd w:id="1147"/>
      <w:bookmarkEnd w:id="1148"/>
      <w:bookmarkEnd w:id="1149"/>
    </w:p>
    <w:p w14:paraId="30E2A438" w14:textId="77777777" w:rsidR="001A6A41" w:rsidRDefault="001A6A41" w:rsidP="001A6A41">
      <w:pPr>
        <w:pStyle w:val="Heading4"/>
      </w:pPr>
      <w:bookmarkStart w:id="1150" w:name="_Toc96848059"/>
      <w:bookmarkStart w:id="1151" w:name="_Toc138761521"/>
      <w:bookmarkStart w:id="1152" w:name="_Toc145707715"/>
      <w:bookmarkStart w:id="1153" w:name="_Toc160570174"/>
      <w:bookmarkStart w:id="1154" w:name="_Toc162007770"/>
      <w:bookmarkStart w:id="1155" w:name="_Toc185515383"/>
      <w:bookmarkStart w:id="1156" w:name="_Toc192872690"/>
      <w:bookmarkStart w:id="1157" w:name="_Toc199335709"/>
      <w:r>
        <w:t>5.7.2.1</w:t>
      </w:r>
      <w:r>
        <w:tab/>
        <w:t>Introduction</w:t>
      </w:r>
      <w:bookmarkEnd w:id="1150"/>
      <w:bookmarkEnd w:id="1151"/>
      <w:bookmarkEnd w:id="1152"/>
      <w:bookmarkEnd w:id="1153"/>
      <w:bookmarkEnd w:id="1154"/>
      <w:bookmarkEnd w:id="1155"/>
      <w:bookmarkEnd w:id="1156"/>
      <w:bookmarkEnd w:id="115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158" w:name="_Toc96848060"/>
      <w:bookmarkStart w:id="1159" w:name="_Toc138761522"/>
      <w:bookmarkStart w:id="1160" w:name="_Toc145707716"/>
      <w:bookmarkStart w:id="1161" w:name="_Toc160570175"/>
      <w:bookmarkStart w:id="1162" w:name="_Toc162007771"/>
      <w:bookmarkStart w:id="1163" w:name="_Toc185515384"/>
      <w:bookmarkStart w:id="1164" w:name="_Toc192872691"/>
      <w:bookmarkStart w:id="1165" w:name="_Toc199335710"/>
      <w:r>
        <w:t>5.7.2.2</w:t>
      </w:r>
      <w:r>
        <w:tab/>
      </w:r>
      <w:r w:rsidRPr="00F477AF">
        <w:t>Eees_EASDiscovery_</w:t>
      </w:r>
      <w:r>
        <w:t>TEasDisc</w:t>
      </w:r>
      <w:r w:rsidRPr="00F477AF">
        <w:t>Request</w:t>
      </w:r>
      <w:bookmarkEnd w:id="1158"/>
      <w:bookmarkEnd w:id="1159"/>
      <w:bookmarkEnd w:id="1160"/>
      <w:bookmarkEnd w:id="1161"/>
      <w:bookmarkEnd w:id="1162"/>
      <w:bookmarkEnd w:id="1163"/>
      <w:bookmarkEnd w:id="1164"/>
      <w:bookmarkEnd w:id="1165"/>
    </w:p>
    <w:p w14:paraId="69D32A68" w14:textId="77777777" w:rsidR="001A6A41" w:rsidRDefault="001A6A41" w:rsidP="001A6A41">
      <w:pPr>
        <w:pStyle w:val="Heading5"/>
      </w:pPr>
      <w:bookmarkStart w:id="1166" w:name="_Toc96848061"/>
      <w:bookmarkStart w:id="1167" w:name="_Toc138761523"/>
      <w:bookmarkStart w:id="1168" w:name="_Toc145707717"/>
      <w:bookmarkStart w:id="1169" w:name="_Toc160570176"/>
      <w:bookmarkStart w:id="1170" w:name="_Toc162007772"/>
      <w:bookmarkStart w:id="1171" w:name="_Toc185515385"/>
      <w:bookmarkStart w:id="1172" w:name="_Toc192872692"/>
      <w:bookmarkStart w:id="1173" w:name="_Toc199335711"/>
      <w:r>
        <w:t>5.7.2.2.1</w:t>
      </w:r>
      <w:r>
        <w:tab/>
        <w:t>General</w:t>
      </w:r>
      <w:bookmarkEnd w:id="1166"/>
      <w:bookmarkEnd w:id="1167"/>
      <w:bookmarkEnd w:id="1168"/>
      <w:bookmarkEnd w:id="1169"/>
      <w:bookmarkEnd w:id="1170"/>
      <w:bookmarkEnd w:id="1171"/>
      <w:bookmarkEnd w:id="1172"/>
      <w:bookmarkEnd w:id="1173"/>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1174" w:name="_Toc96848062"/>
      <w:bookmarkStart w:id="1175" w:name="_Toc138761524"/>
      <w:bookmarkStart w:id="1176" w:name="_Toc145707718"/>
      <w:bookmarkStart w:id="1177" w:name="_Toc160570177"/>
      <w:bookmarkStart w:id="1178" w:name="_Toc162007773"/>
      <w:bookmarkStart w:id="1179" w:name="_Toc185515386"/>
      <w:bookmarkStart w:id="1180" w:name="_Toc192872693"/>
      <w:bookmarkStart w:id="1181" w:name="_Toc199335712"/>
      <w:r>
        <w:t>5.7.2.2.2</w:t>
      </w:r>
      <w:r>
        <w:tab/>
      </w:r>
      <w:bookmarkEnd w:id="1174"/>
      <w:bookmarkEnd w:id="1175"/>
      <w:bookmarkEnd w:id="1176"/>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177"/>
      <w:bookmarkEnd w:id="1178"/>
      <w:bookmarkEnd w:id="1179"/>
      <w:bookmarkEnd w:id="1180"/>
      <w:bookmarkEnd w:id="1181"/>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182" w:name="_Toc85734135"/>
      <w:bookmarkStart w:id="1183" w:name="_Toc89431434"/>
      <w:bookmarkStart w:id="1184" w:name="_Toc97042226"/>
      <w:bookmarkStart w:id="1185" w:name="_Toc97045370"/>
      <w:bookmarkStart w:id="1186" w:name="_Toc97155115"/>
      <w:bookmarkStart w:id="1187" w:name="_Toc101521265"/>
      <w:bookmarkStart w:id="1188" w:name="_Toc138761525"/>
      <w:bookmarkStart w:id="1189" w:name="_Toc145707719"/>
      <w:bookmarkStart w:id="1190" w:name="_Toc160570178"/>
      <w:bookmarkStart w:id="1191" w:name="_Toc162007774"/>
      <w:bookmarkStart w:id="1192" w:name="_Toc185515387"/>
      <w:bookmarkStart w:id="1193" w:name="_Toc192872694"/>
      <w:bookmarkStart w:id="1194" w:name="_Toc199335713"/>
      <w:r>
        <w:t>5.8</w:t>
      </w:r>
      <w:r>
        <w:tab/>
        <w:t>Eees_ACRManagementEvent Service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61B7E9C" w14:textId="00229A7C" w:rsidR="00571C58" w:rsidRDefault="00571C58" w:rsidP="00571C58">
      <w:pPr>
        <w:pStyle w:val="Heading3"/>
      </w:pPr>
      <w:bookmarkStart w:id="1195" w:name="_Toc85734136"/>
      <w:bookmarkStart w:id="1196" w:name="_Toc89431435"/>
      <w:bookmarkStart w:id="1197" w:name="_Toc97042227"/>
      <w:bookmarkStart w:id="1198" w:name="_Toc97045371"/>
      <w:bookmarkStart w:id="1199" w:name="_Toc97155116"/>
      <w:bookmarkStart w:id="1200" w:name="_Toc101521266"/>
      <w:bookmarkStart w:id="1201" w:name="_Toc138761526"/>
      <w:bookmarkStart w:id="1202" w:name="_Toc145707720"/>
      <w:bookmarkStart w:id="1203" w:name="_Toc160570179"/>
      <w:bookmarkStart w:id="1204" w:name="_Toc162007775"/>
      <w:bookmarkStart w:id="1205" w:name="_Toc185515388"/>
      <w:bookmarkStart w:id="1206" w:name="_Toc192872695"/>
      <w:bookmarkStart w:id="1207" w:name="_Toc199335714"/>
      <w:r>
        <w:t>5.8.1</w:t>
      </w:r>
      <w:r>
        <w:tab/>
        <w:t>Service Description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208" w:name="_Toc85734137"/>
      <w:bookmarkStart w:id="1209" w:name="_Toc89431436"/>
      <w:bookmarkStart w:id="1210" w:name="_Toc97042228"/>
      <w:bookmarkStart w:id="1211" w:name="_Toc97045372"/>
      <w:bookmarkStart w:id="1212" w:name="_Toc97155117"/>
      <w:bookmarkStart w:id="1213" w:name="_Toc101521267"/>
      <w:bookmarkStart w:id="1214" w:name="_Toc138761527"/>
      <w:bookmarkStart w:id="1215" w:name="_Toc145707721"/>
      <w:bookmarkStart w:id="1216" w:name="_Toc160570180"/>
      <w:bookmarkStart w:id="1217" w:name="_Toc162007776"/>
      <w:bookmarkStart w:id="1218" w:name="_Toc185515389"/>
      <w:bookmarkStart w:id="1219" w:name="_Toc192872696"/>
      <w:bookmarkStart w:id="1220" w:name="_Toc199335715"/>
      <w:r>
        <w:t>5.8.2</w:t>
      </w:r>
      <w:r>
        <w:tab/>
        <w:t>Service Operations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313A0A31" w14:textId="2FF5577C" w:rsidR="00571C58" w:rsidRDefault="00571C58" w:rsidP="00571C58">
      <w:pPr>
        <w:pStyle w:val="Heading4"/>
      </w:pPr>
      <w:bookmarkStart w:id="1221" w:name="_Toc85734138"/>
      <w:bookmarkStart w:id="1222" w:name="_Toc89431437"/>
      <w:bookmarkStart w:id="1223" w:name="_Toc97042229"/>
      <w:bookmarkStart w:id="1224" w:name="_Toc97045373"/>
      <w:bookmarkStart w:id="1225" w:name="_Toc97155118"/>
      <w:bookmarkStart w:id="1226" w:name="_Toc101521268"/>
      <w:bookmarkStart w:id="1227" w:name="_Toc138761528"/>
      <w:bookmarkStart w:id="1228" w:name="_Toc145707722"/>
      <w:bookmarkStart w:id="1229" w:name="_Toc160570181"/>
      <w:bookmarkStart w:id="1230" w:name="_Toc162007777"/>
      <w:bookmarkStart w:id="1231" w:name="_Toc185515390"/>
      <w:bookmarkStart w:id="1232" w:name="_Toc192872697"/>
      <w:bookmarkStart w:id="1233" w:name="_Toc199335716"/>
      <w:r>
        <w:t>5.8.2.1</w:t>
      </w:r>
      <w:r>
        <w:tab/>
        <w:t>Introduction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234" w:name="_Toc85734139"/>
      <w:bookmarkStart w:id="1235" w:name="_Toc89431438"/>
      <w:bookmarkStart w:id="1236" w:name="_Toc97042230"/>
      <w:bookmarkStart w:id="1237" w:name="_Toc97045374"/>
      <w:bookmarkStart w:id="1238" w:name="_Toc97155119"/>
      <w:bookmarkStart w:id="1239" w:name="_Toc101521269"/>
      <w:bookmarkStart w:id="1240" w:name="_Toc138761529"/>
      <w:bookmarkStart w:id="1241" w:name="_Toc145707723"/>
      <w:bookmarkStart w:id="1242" w:name="_Toc160570182"/>
      <w:bookmarkStart w:id="1243" w:name="_Toc162007778"/>
      <w:bookmarkStart w:id="1244" w:name="_Toc185515391"/>
      <w:bookmarkStart w:id="1245" w:name="_Toc192872698"/>
      <w:bookmarkStart w:id="1246" w:name="_Toc199335717"/>
      <w:r>
        <w:t>5.8.2.2</w:t>
      </w:r>
      <w:r>
        <w:tab/>
        <w:t>Eees_ACRManagementEvent_Subscribe</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92E1B0B" w14:textId="5A76F1FC" w:rsidR="00571C58" w:rsidRDefault="00571C58" w:rsidP="00571C58">
      <w:pPr>
        <w:pStyle w:val="Heading5"/>
      </w:pPr>
      <w:bookmarkStart w:id="1247" w:name="_Toc85734140"/>
      <w:bookmarkStart w:id="1248" w:name="_Toc89431439"/>
      <w:bookmarkStart w:id="1249" w:name="_Toc97042231"/>
      <w:bookmarkStart w:id="1250" w:name="_Toc97045375"/>
      <w:bookmarkStart w:id="1251" w:name="_Toc97155120"/>
      <w:bookmarkStart w:id="1252" w:name="_Toc101521270"/>
      <w:bookmarkStart w:id="1253" w:name="_Toc138761530"/>
      <w:bookmarkStart w:id="1254" w:name="_Toc145707724"/>
      <w:bookmarkStart w:id="1255" w:name="_Toc160570183"/>
      <w:bookmarkStart w:id="1256" w:name="_Toc162007779"/>
      <w:bookmarkStart w:id="1257" w:name="_Toc185515392"/>
      <w:bookmarkStart w:id="1258" w:name="_Toc192872699"/>
      <w:bookmarkStart w:id="1259" w:name="_Toc199335718"/>
      <w:r>
        <w:t>5.8.2.2.1</w:t>
      </w:r>
      <w:r>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260" w:name="_Toc85734141"/>
      <w:bookmarkStart w:id="1261" w:name="_Toc89431440"/>
      <w:bookmarkStart w:id="1262" w:name="_Toc97042232"/>
      <w:bookmarkStart w:id="1263" w:name="_Toc97045376"/>
      <w:bookmarkStart w:id="1264" w:name="_Toc97155121"/>
      <w:bookmarkStart w:id="1265" w:name="_Toc101521271"/>
      <w:bookmarkStart w:id="1266" w:name="_Toc138761531"/>
      <w:bookmarkStart w:id="1267" w:name="_Toc145707725"/>
      <w:bookmarkStart w:id="1268" w:name="_Toc160570184"/>
      <w:bookmarkStart w:id="1269" w:name="_Toc162007780"/>
      <w:bookmarkStart w:id="1270" w:name="_Toc185515393"/>
      <w:bookmarkStart w:id="1271" w:name="_Toc192872700"/>
      <w:bookmarkStart w:id="1272" w:name="_Toc199335719"/>
      <w:r>
        <w:t>5.8.2.2.2</w:t>
      </w:r>
      <w:r>
        <w:tab/>
      </w:r>
      <w:r w:rsidR="00C55650">
        <w:t xml:space="preserve">Service consumer </w:t>
      </w:r>
      <w:r>
        <w:t>requesting to get notifications of ACR management events using Eees_ACRManagementEvent_Subscribe service operation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273" w:name="_Toc85734142"/>
      <w:bookmarkStart w:id="1274" w:name="_Toc89431441"/>
      <w:bookmarkStart w:id="1275" w:name="_Toc97042233"/>
      <w:bookmarkStart w:id="1276" w:name="_Toc97045377"/>
      <w:bookmarkStart w:id="1277" w:name="_Toc97155122"/>
      <w:bookmarkStart w:id="1278" w:name="_Toc101521272"/>
      <w:bookmarkStart w:id="1279" w:name="_Toc138761532"/>
      <w:bookmarkStart w:id="1280" w:name="_Toc145707726"/>
      <w:bookmarkStart w:id="1281" w:name="_Toc160570185"/>
      <w:bookmarkStart w:id="1282"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283" w:name="_Toc185515394"/>
      <w:bookmarkStart w:id="1284" w:name="_Toc192872701"/>
      <w:bookmarkStart w:id="1285" w:name="_Toc199335720"/>
      <w:r>
        <w:t>5.8.2.3</w:t>
      </w:r>
      <w:r>
        <w:tab/>
        <w:t>Eees_ACRManagementEvent_UpdateSubscription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158E57E5" w14:textId="1C449841" w:rsidR="00571C58" w:rsidRDefault="00571C58" w:rsidP="00571C58">
      <w:pPr>
        <w:pStyle w:val="Heading5"/>
      </w:pPr>
      <w:bookmarkStart w:id="1286" w:name="_Toc85734143"/>
      <w:bookmarkStart w:id="1287" w:name="_Toc89431442"/>
      <w:bookmarkStart w:id="1288" w:name="_Toc97042234"/>
      <w:bookmarkStart w:id="1289" w:name="_Toc97045378"/>
      <w:bookmarkStart w:id="1290" w:name="_Toc97155123"/>
      <w:bookmarkStart w:id="1291" w:name="_Toc101521273"/>
      <w:bookmarkStart w:id="1292" w:name="_Toc138761533"/>
      <w:bookmarkStart w:id="1293" w:name="_Toc145707727"/>
      <w:bookmarkStart w:id="1294" w:name="_Toc160570186"/>
      <w:bookmarkStart w:id="1295" w:name="_Toc162007782"/>
      <w:bookmarkStart w:id="1296" w:name="_Toc185515395"/>
      <w:bookmarkStart w:id="1297" w:name="_Toc192872702"/>
      <w:bookmarkStart w:id="1298" w:name="_Toc199335721"/>
      <w:r>
        <w:t>5.8.2.3.1</w:t>
      </w:r>
      <w:r>
        <w:tab/>
        <w:t>General</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299" w:name="_Toc85734144"/>
      <w:bookmarkStart w:id="1300" w:name="_Toc89431443"/>
      <w:bookmarkStart w:id="1301" w:name="_Toc97042235"/>
      <w:bookmarkStart w:id="1302" w:name="_Toc97045379"/>
      <w:bookmarkStart w:id="1303" w:name="_Toc97155124"/>
      <w:bookmarkStart w:id="1304" w:name="_Toc101521274"/>
      <w:bookmarkStart w:id="1305" w:name="_Toc138761534"/>
      <w:bookmarkStart w:id="1306" w:name="_Toc145707728"/>
      <w:bookmarkStart w:id="1307" w:name="_Toc160570187"/>
      <w:bookmarkStart w:id="1308" w:name="_Toc162007783"/>
      <w:bookmarkStart w:id="1309" w:name="_Toc185515396"/>
      <w:bookmarkStart w:id="1310" w:name="_Toc192872703"/>
      <w:bookmarkStart w:id="1311" w:name="_Toc199335722"/>
      <w:r>
        <w:t>5.8.2.3.2</w:t>
      </w:r>
      <w:r>
        <w:tab/>
      </w:r>
      <w:r w:rsidR="00C55650">
        <w:t xml:space="preserve">Service consumer </w:t>
      </w:r>
      <w:r>
        <w:t>updating an existing Individual ACR Management Events Subscription using Eees_ACRManagementEvent_UpdateSubscription service operation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312" w:name="_Toc85734145"/>
      <w:bookmarkStart w:id="1313" w:name="_Toc89431444"/>
      <w:bookmarkStart w:id="1314" w:name="_Toc97042236"/>
      <w:bookmarkStart w:id="1315" w:name="_Toc97045380"/>
      <w:bookmarkStart w:id="1316" w:name="_Toc97155125"/>
      <w:bookmarkStart w:id="1317" w:name="_Toc101521275"/>
      <w:bookmarkStart w:id="1318" w:name="_Toc138761535"/>
      <w:bookmarkStart w:id="1319" w:name="_Toc145707729"/>
      <w:bookmarkStart w:id="1320" w:name="_Toc160570188"/>
      <w:bookmarkStart w:id="1321" w:name="_Toc162007784"/>
      <w:bookmarkStart w:id="1322" w:name="_Toc185515397"/>
      <w:bookmarkStart w:id="1323" w:name="_Toc192872704"/>
      <w:bookmarkStart w:id="1324" w:name="_Toc199335723"/>
      <w:r>
        <w:t>5.8.2.4</w:t>
      </w:r>
      <w:r>
        <w:tab/>
        <w:t>Eees_ACRManagementEvent_Unsubscribe</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34A68F1" w14:textId="302370F4" w:rsidR="00571C58" w:rsidRDefault="00571C58" w:rsidP="00571C58">
      <w:pPr>
        <w:pStyle w:val="Heading5"/>
      </w:pPr>
      <w:bookmarkStart w:id="1325" w:name="_Toc85734146"/>
      <w:bookmarkStart w:id="1326" w:name="_Toc89431445"/>
      <w:bookmarkStart w:id="1327" w:name="_Toc97042237"/>
      <w:bookmarkStart w:id="1328" w:name="_Toc97045381"/>
      <w:bookmarkStart w:id="1329" w:name="_Toc97155126"/>
      <w:bookmarkStart w:id="1330" w:name="_Toc101521276"/>
      <w:bookmarkStart w:id="1331" w:name="_Toc138761536"/>
      <w:bookmarkStart w:id="1332" w:name="_Toc145707730"/>
      <w:bookmarkStart w:id="1333" w:name="_Toc160570189"/>
      <w:bookmarkStart w:id="1334" w:name="_Toc162007785"/>
      <w:bookmarkStart w:id="1335" w:name="_Toc185515398"/>
      <w:bookmarkStart w:id="1336" w:name="_Toc192872705"/>
      <w:bookmarkStart w:id="1337" w:name="_Toc199335724"/>
      <w:r>
        <w:t>5.8.2.4.1</w:t>
      </w:r>
      <w:r>
        <w:tab/>
        <w:t>General</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338" w:name="_Toc85734147"/>
      <w:bookmarkStart w:id="1339" w:name="_Toc89431446"/>
      <w:bookmarkStart w:id="1340" w:name="_Toc97042238"/>
      <w:bookmarkStart w:id="1341" w:name="_Toc97045382"/>
      <w:bookmarkStart w:id="1342" w:name="_Toc97155127"/>
      <w:bookmarkStart w:id="1343" w:name="_Toc101521277"/>
      <w:bookmarkStart w:id="1344" w:name="_Toc138761537"/>
      <w:bookmarkStart w:id="1345" w:name="_Toc145707731"/>
      <w:bookmarkStart w:id="1346" w:name="_Toc160570190"/>
      <w:bookmarkStart w:id="1347" w:name="_Toc162007786"/>
      <w:bookmarkStart w:id="1348" w:name="_Toc185515399"/>
      <w:bookmarkStart w:id="1349" w:name="_Toc192872706"/>
      <w:bookmarkStart w:id="1350" w:name="_Toc199335725"/>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351" w:name="_Toc85734148"/>
      <w:bookmarkStart w:id="1352" w:name="_Toc89431447"/>
      <w:bookmarkStart w:id="1353" w:name="_Toc97042239"/>
      <w:bookmarkStart w:id="1354" w:name="_Toc97045383"/>
      <w:bookmarkStart w:id="1355" w:name="_Toc97155128"/>
      <w:bookmarkStart w:id="1356" w:name="_Toc101521278"/>
      <w:bookmarkStart w:id="1357" w:name="_Toc138761538"/>
      <w:bookmarkStart w:id="1358" w:name="_Toc145707732"/>
      <w:bookmarkStart w:id="1359" w:name="_Toc160570191"/>
      <w:bookmarkStart w:id="1360" w:name="_Toc162007787"/>
      <w:bookmarkStart w:id="1361" w:name="_Toc185515400"/>
      <w:bookmarkStart w:id="1362" w:name="_Toc192872707"/>
      <w:bookmarkStart w:id="1363" w:name="_Toc199335726"/>
      <w:r>
        <w:t>5.8.2.5</w:t>
      </w:r>
      <w:r>
        <w:tab/>
        <w:t>Eees_ACRManagementEvent_Notify</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3ED20B57" w14:textId="05558D17" w:rsidR="00571C58" w:rsidRDefault="00571C58" w:rsidP="00571C58">
      <w:pPr>
        <w:pStyle w:val="Heading5"/>
      </w:pPr>
      <w:bookmarkStart w:id="1364" w:name="_Toc85734149"/>
      <w:bookmarkStart w:id="1365" w:name="_Toc89431448"/>
      <w:bookmarkStart w:id="1366" w:name="_Toc97042240"/>
      <w:bookmarkStart w:id="1367" w:name="_Toc97045384"/>
      <w:bookmarkStart w:id="1368" w:name="_Toc97155129"/>
      <w:bookmarkStart w:id="1369" w:name="_Toc101521279"/>
      <w:bookmarkStart w:id="1370" w:name="_Toc138761539"/>
      <w:bookmarkStart w:id="1371" w:name="_Toc145707733"/>
      <w:bookmarkStart w:id="1372" w:name="_Toc160570192"/>
      <w:bookmarkStart w:id="1373" w:name="_Toc162007788"/>
      <w:bookmarkStart w:id="1374" w:name="_Toc185515401"/>
      <w:bookmarkStart w:id="1375" w:name="_Toc192872708"/>
      <w:bookmarkStart w:id="1376" w:name="_Toc199335727"/>
      <w:r>
        <w:t>5.8.2.5.1</w:t>
      </w:r>
      <w:r>
        <w:tab/>
        <w:t>General</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377" w:name="_Toc85734150"/>
      <w:bookmarkStart w:id="1378" w:name="_Toc89431449"/>
      <w:bookmarkStart w:id="1379" w:name="_Toc97042241"/>
      <w:bookmarkStart w:id="1380" w:name="_Toc97045385"/>
      <w:bookmarkStart w:id="1381" w:name="_Toc97155130"/>
      <w:bookmarkStart w:id="1382" w:name="_Toc101521280"/>
      <w:bookmarkStart w:id="1383" w:name="_Toc138761540"/>
      <w:bookmarkStart w:id="1384" w:name="_Toc145707734"/>
      <w:bookmarkStart w:id="1385" w:name="_Toc160570193"/>
      <w:bookmarkStart w:id="1386" w:name="_Toc162007789"/>
      <w:bookmarkStart w:id="1387" w:name="_Toc185515402"/>
      <w:bookmarkStart w:id="1388" w:name="_Toc192872709"/>
      <w:bookmarkStart w:id="1389" w:name="_Toc199335728"/>
      <w:r>
        <w:t>5.8.2.5.2</w:t>
      </w:r>
      <w:r>
        <w:tab/>
        <w:t>E</w:t>
      </w:r>
      <w:r w:rsidR="00FA31A6">
        <w:t>E</w:t>
      </w:r>
      <w:r>
        <w:t>S notifying ACR management events using Eees_ACRManagementEvent_Notify 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390" w:name="_Toc138761541"/>
      <w:bookmarkStart w:id="1391" w:name="_Toc145707735"/>
      <w:bookmarkStart w:id="1392" w:name="_Toc160570194"/>
      <w:bookmarkStart w:id="1393" w:name="_Toc162007790"/>
      <w:bookmarkStart w:id="1394" w:name="_Toc185515403"/>
      <w:bookmarkStart w:id="1395" w:name="_Toc192872710"/>
      <w:bookmarkStart w:id="1396" w:name="_Toc199335729"/>
      <w:r>
        <w:t>5.8.2.5.3</w:t>
      </w:r>
      <w:r>
        <w:tab/>
        <w:t>E</w:t>
      </w:r>
      <w:r w:rsidR="00FA31A6">
        <w:t>E</w:t>
      </w:r>
      <w:r>
        <w:t>S notifying the availability of user path management events monitoring via the 3GPP 5GC network using Eees_ACRManagementEvent_Notify operation</w:t>
      </w:r>
      <w:bookmarkEnd w:id="1390"/>
      <w:bookmarkEnd w:id="1391"/>
      <w:bookmarkEnd w:id="1392"/>
      <w:bookmarkEnd w:id="1393"/>
      <w:bookmarkEnd w:id="1394"/>
      <w:bookmarkEnd w:id="1395"/>
      <w:bookmarkEnd w:id="139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397" w:name="_Toc85734151"/>
      <w:bookmarkStart w:id="1398" w:name="_Toc89431450"/>
      <w:bookmarkStart w:id="1399" w:name="_Toc97042242"/>
      <w:bookmarkStart w:id="1400" w:name="_Toc97045386"/>
      <w:bookmarkStart w:id="1401" w:name="_Toc97155131"/>
      <w:bookmarkStart w:id="1402" w:name="_Toc101521281"/>
      <w:bookmarkStart w:id="1403" w:name="_Toc138761542"/>
      <w:bookmarkStart w:id="1404" w:name="_Toc145707736"/>
      <w:bookmarkStart w:id="1405" w:name="_Toc160570195"/>
      <w:bookmarkStart w:id="1406" w:name="_Toc162007791"/>
      <w:bookmarkStart w:id="1407" w:name="_Toc185515404"/>
      <w:bookmarkStart w:id="1408" w:name="_Toc192872711"/>
      <w:bookmarkStart w:id="1409" w:name="_Toc199335730"/>
      <w:r>
        <w:t>5.9</w:t>
      </w:r>
      <w:r>
        <w:tab/>
        <w:t>Eees_</w:t>
      </w:r>
      <w:r w:rsidR="00EB3788">
        <w:t xml:space="preserve">AppContextRelocation </w:t>
      </w:r>
      <w:r>
        <w:t>Service</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328674A3" w14:textId="40833654" w:rsidR="003339FD" w:rsidRDefault="003339FD" w:rsidP="003339FD">
      <w:pPr>
        <w:pStyle w:val="Heading3"/>
      </w:pPr>
      <w:bookmarkStart w:id="1410" w:name="_Toc85734152"/>
      <w:bookmarkStart w:id="1411" w:name="_Toc89431451"/>
      <w:bookmarkStart w:id="1412" w:name="_Toc97042243"/>
      <w:bookmarkStart w:id="1413" w:name="_Toc97045387"/>
      <w:bookmarkStart w:id="1414" w:name="_Toc97155132"/>
      <w:bookmarkStart w:id="1415" w:name="_Toc101521282"/>
      <w:bookmarkStart w:id="1416" w:name="_Toc138761543"/>
      <w:bookmarkStart w:id="1417" w:name="_Toc145707737"/>
      <w:bookmarkStart w:id="1418" w:name="_Toc160570196"/>
      <w:bookmarkStart w:id="1419" w:name="_Toc162007792"/>
      <w:bookmarkStart w:id="1420" w:name="_Toc185515405"/>
      <w:bookmarkStart w:id="1421" w:name="_Toc192872712"/>
      <w:bookmarkStart w:id="1422" w:name="_Toc199335731"/>
      <w:r>
        <w:t>5.9.1</w:t>
      </w:r>
      <w:r>
        <w:tab/>
        <w:t>Service Description</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423" w:name="_Toc85734153"/>
      <w:bookmarkStart w:id="1424" w:name="_Toc89431452"/>
      <w:bookmarkStart w:id="1425" w:name="_Toc97042244"/>
      <w:bookmarkStart w:id="1426" w:name="_Toc97045388"/>
      <w:bookmarkStart w:id="1427" w:name="_Toc97155133"/>
      <w:bookmarkStart w:id="1428" w:name="_Toc101521283"/>
      <w:bookmarkStart w:id="1429" w:name="_Toc138761544"/>
      <w:bookmarkStart w:id="1430" w:name="_Toc145707738"/>
      <w:bookmarkStart w:id="1431" w:name="_Toc160570197"/>
      <w:bookmarkStart w:id="1432" w:name="_Toc162007793"/>
      <w:bookmarkStart w:id="1433" w:name="_Toc185515406"/>
      <w:bookmarkStart w:id="1434" w:name="_Toc192872713"/>
      <w:bookmarkStart w:id="1435" w:name="_Toc199335732"/>
      <w:r>
        <w:t>5.9.2</w:t>
      </w:r>
      <w:r>
        <w:tab/>
        <w:t>Service Operations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AD28553" w14:textId="79B6C900" w:rsidR="003339FD" w:rsidRDefault="003339FD" w:rsidP="003339FD">
      <w:pPr>
        <w:pStyle w:val="Heading4"/>
      </w:pPr>
      <w:bookmarkStart w:id="1436" w:name="_Toc85734154"/>
      <w:bookmarkStart w:id="1437" w:name="_Toc89431453"/>
      <w:bookmarkStart w:id="1438" w:name="_Toc97042245"/>
      <w:bookmarkStart w:id="1439" w:name="_Toc97045389"/>
      <w:bookmarkStart w:id="1440" w:name="_Toc97155134"/>
      <w:bookmarkStart w:id="1441" w:name="_Toc101521284"/>
      <w:bookmarkStart w:id="1442" w:name="_Toc138761545"/>
      <w:bookmarkStart w:id="1443" w:name="_Toc145707739"/>
      <w:bookmarkStart w:id="1444" w:name="_Toc160570198"/>
      <w:bookmarkStart w:id="1445" w:name="_Toc162007794"/>
      <w:bookmarkStart w:id="1446" w:name="_Toc185515407"/>
      <w:bookmarkStart w:id="1447" w:name="_Toc192872714"/>
      <w:bookmarkStart w:id="1448" w:name="_Toc199335733"/>
      <w:r>
        <w:t>5.9.2.1</w:t>
      </w:r>
      <w:r>
        <w:tab/>
        <w:t>Introduction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449" w:name="_Toc85734155"/>
      <w:bookmarkStart w:id="1450" w:name="_Toc89431454"/>
      <w:bookmarkStart w:id="1451" w:name="_Toc97042246"/>
      <w:bookmarkStart w:id="1452" w:name="_Toc97045390"/>
      <w:bookmarkStart w:id="1453" w:name="_Toc97155135"/>
      <w:bookmarkStart w:id="1454" w:name="_Toc101521285"/>
      <w:bookmarkStart w:id="1455" w:name="_Toc138761546"/>
      <w:bookmarkStart w:id="1456" w:name="_Toc145707740"/>
      <w:bookmarkStart w:id="1457" w:name="_Toc160570199"/>
      <w:bookmarkStart w:id="1458" w:name="_Toc162007795"/>
      <w:bookmarkStart w:id="1459" w:name="_Toc185515408"/>
      <w:bookmarkStart w:id="1460" w:name="_Toc192872715"/>
      <w:bookmarkStart w:id="1461" w:name="_Toc199335734"/>
      <w:r>
        <w:t>5.</w:t>
      </w:r>
      <w:r w:rsidR="00C157E6">
        <w:t>9</w:t>
      </w:r>
      <w:r>
        <w:t>.2.2</w:t>
      </w:r>
      <w:r>
        <w:tab/>
        <w:t>Eees</w:t>
      </w:r>
      <w:r w:rsidR="00CF04A1">
        <w:t>_AppContextRelocation</w:t>
      </w:r>
      <w:r>
        <w:t>_SelectedTargetEAS_Declare</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8A02DED" w14:textId="65D62415" w:rsidR="003339FD" w:rsidRDefault="003339FD" w:rsidP="003339FD">
      <w:pPr>
        <w:pStyle w:val="Heading5"/>
      </w:pPr>
      <w:bookmarkStart w:id="1462" w:name="_Toc85734156"/>
      <w:bookmarkStart w:id="1463" w:name="_Toc89431455"/>
      <w:bookmarkStart w:id="1464" w:name="_Toc97042247"/>
      <w:bookmarkStart w:id="1465" w:name="_Toc97045391"/>
      <w:bookmarkStart w:id="1466" w:name="_Toc97155136"/>
      <w:bookmarkStart w:id="1467" w:name="_Toc101521286"/>
      <w:bookmarkStart w:id="1468" w:name="_Toc138761547"/>
      <w:bookmarkStart w:id="1469" w:name="_Toc145707741"/>
      <w:bookmarkStart w:id="1470" w:name="_Toc160570200"/>
      <w:bookmarkStart w:id="1471" w:name="_Toc162007796"/>
      <w:bookmarkStart w:id="1472" w:name="_Toc185515409"/>
      <w:bookmarkStart w:id="1473" w:name="_Toc192872716"/>
      <w:bookmarkStart w:id="1474" w:name="_Toc199335735"/>
      <w:r>
        <w:t>5.</w:t>
      </w:r>
      <w:r w:rsidR="00C157E6">
        <w:t>9</w:t>
      </w:r>
      <w:r>
        <w:t>.2.2.1</w:t>
      </w:r>
      <w:r>
        <w:tab/>
        <w:t>General</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475" w:name="_Toc85734157"/>
      <w:bookmarkStart w:id="1476" w:name="_Toc89431456"/>
      <w:bookmarkStart w:id="1477" w:name="_Toc97042248"/>
      <w:bookmarkStart w:id="1478" w:name="_Toc97045392"/>
      <w:bookmarkStart w:id="1479" w:name="_Toc97155137"/>
      <w:bookmarkStart w:id="1480" w:name="_Toc101521287"/>
      <w:bookmarkStart w:id="1481" w:name="_Toc138761548"/>
      <w:bookmarkStart w:id="1482" w:name="_Toc145707742"/>
      <w:bookmarkStart w:id="1483" w:name="_Toc160570201"/>
      <w:bookmarkStart w:id="1484" w:name="_Toc162007797"/>
      <w:bookmarkStart w:id="1485" w:name="_Toc185515410"/>
      <w:bookmarkStart w:id="1486" w:name="_Toc192872717"/>
      <w:bookmarkStart w:id="1487" w:name="_Toc199335736"/>
      <w:r>
        <w:t>5.</w:t>
      </w:r>
      <w:r w:rsidR="00C157E6">
        <w:t>9</w:t>
      </w:r>
      <w:r>
        <w:t>.2.2.2</w:t>
      </w:r>
      <w:r>
        <w:tab/>
        <w:t>S-EAS informing the S-EES about the selected T-EAS using Eees</w:t>
      </w:r>
      <w:r w:rsidR="00CF04A1">
        <w:t>_AppContextRelocation</w:t>
      </w:r>
      <w:r>
        <w:t>_SelectedTargetEAS_Declare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488" w:name="_Toc101521288"/>
      <w:bookmarkStart w:id="1489" w:name="_Toc138761549"/>
      <w:bookmarkStart w:id="1490" w:name="_Toc145707743"/>
      <w:bookmarkStart w:id="1491" w:name="_Toc160570202"/>
      <w:bookmarkStart w:id="1492" w:name="_Toc162007798"/>
      <w:bookmarkStart w:id="1493" w:name="_Toc185515411"/>
      <w:bookmarkStart w:id="1494" w:name="_Toc192872718"/>
      <w:bookmarkStart w:id="1495" w:name="_Toc199335737"/>
      <w:r>
        <w:t>5.9.2.3</w:t>
      </w:r>
      <w:r>
        <w:tab/>
        <w:t>Eees_AppContextRelocation_ACRDetermination_Request</w:t>
      </w:r>
      <w:bookmarkEnd w:id="1488"/>
      <w:bookmarkEnd w:id="1489"/>
      <w:bookmarkEnd w:id="1490"/>
      <w:bookmarkEnd w:id="1491"/>
      <w:bookmarkEnd w:id="1492"/>
      <w:bookmarkEnd w:id="1493"/>
      <w:bookmarkEnd w:id="1494"/>
      <w:bookmarkEnd w:id="1495"/>
    </w:p>
    <w:p w14:paraId="7437446D" w14:textId="77777777" w:rsidR="008307FA" w:rsidRDefault="008307FA" w:rsidP="008307FA">
      <w:pPr>
        <w:pStyle w:val="Heading5"/>
      </w:pPr>
      <w:bookmarkStart w:id="1496" w:name="_Toc101521289"/>
      <w:bookmarkStart w:id="1497" w:name="_Toc138761550"/>
      <w:bookmarkStart w:id="1498" w:name="_Toc145707744"/>
      <w:bookmarkStart w:id="1499" w:name="_Toc160570203"/>
      <w:bookmarkStart w:id="1500" w:name="_Toc162007799"/>
      <w:bookmarkStart w:id="1501" w:name="_Toc185515412"/>
      <w:bookmarkStart w:id="1502" w:name="_Toc192872719"/>
      <w:bookmarkStart w:id="1503" w:name="_Toc199335738"/>
      <w:r>
        <w:t>5.9.2.3.1</w:t>
      </w:r>
      <w:r>
        <w:tab/>
        <w:t>General</w:t>
      </w:r>
      <w:bookmarkEnd w:id="1496"/>
      <w:bookmarkEnd w:id="1497"/>
      <w:bookmarkEnd w:id="1498"/>
      <w:bookmarkEnd w:id="1499"/>
      <w:bookmarkEnd w:id="1500"/>
      <w:bookmarkEnd w:id="1501"/>
      <w:bookmarkEnd w:id="1502"/>
      <w:bookmarkEnd w:id="1503"/>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504" w:name="_Toc101521290"/>
      <w:bookmarkStart w:id="1505" w:name="_Toc138761551"/>
      <w:bookmarkStart w:id="1506" w:name="_Toc145707745"/>
      <w:bookmarkStart w:id="1507" w:name="_Toc160570204"/>
      <w:bookmarkStart w:id="1508" w:name="_Toc162007800"/>
      <w:bookmarkStart w:id="1509" w:name="_Toc185515413"/>
      <w:bookmarkStart w:id="1510" w:name="_Toc192872720"/>
      <w:bookmarkStart w:id="1511" w:name="_Toc199335739"/>
      <w:r>
        <w:t>5.9.2.3.2</w:t>
      </w:r>
      <w:r>
        <w:tab/>
      </w:r>
      <w:r w:rsidR="000C1050">
        <w:t>R</w:t>
      </w:r>
      <w:r>
        <w:t>equest the S-EES to determine the ACR using Eees_AppContextRelocation_ACRDetermination_Request operation</w:t>
      </w:r>
      <w:bookmarkEnd w:id="1504"/>
      <w:bookmarkEnd w:id="1505"/>
      <w:bookmarkEnd w:id="1506"/>
      <w:bookmarkEnd w:id="1507"/>
      <w:bookmarkEnd w:id="1508"/>
      <w:bookmarkEnd w:id="1509"/>
      <w:bookmarkEnd w:id="1510"/>
      <w:bookmarkEnd w:id="1511"/>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512" w:name="_Toc85734158"/>
      <w:bookmarkStart w:id="1513" w:name="_Toc89431457"/>
      <w:bookmarkStart w:id="1514" w:name="_Toc97042249"/>
      <w:bookmarkStart w:id="1515" w:name="_Toc97045393"/>
      <w:bookmarkStart w:id="1516" w:name="_Toc97155138"/>
      <w:bookmarkStart w:id="1517" w:name="_Toc101521291"/>
      <w:bookmarkStart w:id="1518" w:name="_Toc138761552"/>
      <w:bookmarkStart w:id="1519" w:name="_Toc145707746"/>
      <w:bookmarkStart w:id="1520" w:name="_Toc160570205"/>
      <w:bookmarkStart w:id="1521" w:name="_Toc162007801"/>
      <w:bookmarkStart w:id="1522" w:name="_Toc185515414"/>
      <w:bookmarkStart w:id="1523" w:name="_Toc192872721"/>
      <w:bookmarkStart w:id="1524" w:name="_Toc199335740"/>
      <w:r>
        <w:t>5.10</w:t>
      </w:r>
      <w:r>
        <w:tab/>
        <w:t>Eees_EECContext</w:t>
      </w:r>
      <w:r w:rsidR="00371DF3">
        <w:t>Relocation</w:t>
      </w:r>
      <w:r>
        <w:t xml:space="preserve"> Service</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AF52FF4" w14:textId="6147FB36" w:rsidR="0013039F" w:rsidRDefault="0013039F" w:rsidP="0013039F">
      <w:pPr>
        <w:pStyle w:val="Heading3"/>
      </w:pPr>
      <w:bookmarkStart w:id="1525" w:name="_Toc85734159"/>
      <w:bookmarkStart w:id="1526" w:name="_Toc89431458"/>
      <w:bookmarkStart w:id="1527" w:name="_Toc97042250"/>
      <w:bookmarkStart w:id="1528" w:name="_Toc97045394"/>
      <w:bookmarkStart w:id="1529" w:name="_Toc97155139"/>
      <w:bookmarkStart w:id="1530" w:name="_Toc101521292"/>
      <w:bookmarkStart w:id="1531" w:name="_Toc138761553"/>
      <w:bookmarkStart w:id="1532" w:name="_Toc145707747"/>
      <w:bookmarkStart w:id="1533" w:name="_Toc160570206"/>
      <w:bookmarkStart w:id="1534" w:name="_Toc162007802"/>
      <w:bookmarkStart w:id="1535" w:name="_Toc185515415"/>
      <w:bookmarkStart w:id="1536" w:name="_Toc192872722"/>
      <w:bookmarkStart w:id="1537" w:name="_Toc199335741"/>
      <w:r>
        <w:t>5.10.1</w:t>
      </w:r>
      <w:r>
        <w:tab/>
        <w:t>Service Description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538" w:name="_Toc85734160"/>
      <w:bookmarkStart w:id="1539" w:name="_Toc89431459"/>
      <w:bookmarkStart w:id="1540" w:name="_Toc97042251"/>
      <w:bookmarkStart w:id="1541" w:name="_Toc97045395"/>
      <w:bookmarkStart w:id="1542" w:name="_Toc97155140"/>
      <w:bookmarkStart w:id="1543" w:name="_Toc101521293"/>
      <w:bookmarkStart w:id="1544" w:name="_Toc138761554"/>
      <w:bookmarkStart w:id="1545" w:name="_Toc145707748"/>
      <w:bookmarkStart w:id="1546" w:name="_Toc160570207"/>
      <w:bookmarkStart w:id="1547" w:name="_Toc162007803"/>
      <w:bookmarkStart w:id="1548" w:name="_Toc185515416"/>
      <w:bookmarkStart w:id="1549" w:name="_Toc192872723"/>
      <w:bookmarkStart w:id="1550" w:name="_Toc199335742"/>
      <w:r>
        <w:t>5.10.2</w:t>
      </w:r>
      <w:r>
        <w:tab/>
        <w:t>Service Operations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8959CC1" w14:textId="04E167E5" w:rsidR="0013039F" w:rsidRDefault="0013039F" w:rsidP="0013039F">
      <w:pPr>
        <w:pStyle w:val="Heading4"/>
      </w:pPr>
      <w:bookmarkStart w:id="1551" w:name="_Toc85734161"/>
      <w:bookmarkStart w:id="1552" w:name="_Toc89431460"/>
      <w:bookmarkStart w:id="1553" w:name="_Toc97042252"/>
      <w:bookmarkStart w:id="1554" w:name="_Toc97045396"/>
      <w:bookmarkStart w:id="1555" w:name="_Toc97155141"/>
      <w:bookmarkStart w:id="1556" w:name="_Toc101521294"/>
      <w:bookmarkStart w:id="1557" w:name="_Toc138761555"/>
      <w:bookmarkStart w:id="1558" w:name="_Toc145707749"/>
      <w:bookmarkStart w:id="1559" w:name="_Toc160570208"/>
      <w:bookmarkStart w:id="1560" w:name="_Toc162007804"/>
      <w:bookmarkStart w:id="1561" w:name="_Toc185515417"/>
      <w:bookmarkStart w:id="1562" w:name="_Toc192872724"/>
      <w:bookmarkStart w:id="1563" w:name="_Toc199335743"/>
      <w:r>
        <w:t>5.10.2.1</w:t>
      </w:r>
      <w:r>
        <w:tab/>
        <w:t>Introduction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564" w:name="_Toc85734162"/>
      <w:bookmarkStart w:id="1565" w:name="_Toc89431461"/>
      <w:bookmarkStart w:id="1566" w:name="_Toc97042253"/>
      <w:bookmarkStart w:id="1567" w:name="_Toc97045397"/>
      <w:bookmarkStart w:id="1568" w:name="_Toc97155142"/>
      <w:bookmarkStart w:id="1569" w:name="_Toc101521295"/>
      <w:bookmarkStart w:id="1570" w:name="_Toc138761556"/>
      <w:bookmarkStart w:id="1571" w:name="_Toc145707750"/>
      <w:bookmarkStart w:id="1572" w:name="_Toc160570209"/>
      <w:bookmarkStart w:id="1573" w:name="_Toc162007805"/>
      <w:bookmarkStart w:id="1574" w:name="_Toc185515418"/>
      <w:bookmarkStart w:id="1575" w:name="_Toc192872725"/>
      <w:bookmarkStart w:id="1576" w:name="_Toc199335744"/>
      <w:r>
        <w:t>5.10.2.2</w:t>
      </w:r>
      <w:r>
        <w:tab/>
        <w:t>Eees_EECContext</w:t>
      </w:r>
      <w:r w:rsidR="00B71F03">
        <w:t>Relocation_</w:t>
      </w:r>
      <w:r>
        <w:t>Pull</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34234D06" w14:textId="2C7FE3A3" w:rsidR="0013039F" w:rsidRDefault="0013039F" w:rsidP="0013039F">
      <w:pPr>
        <w:pStyle w:val="Heading5"/>
      </w:pPr>
      <w:bookmarkStart w:id="1577" w:name="_Toc85734163"/>
      <w:bookmarkStart w:id="1578" w:name="_Toc89431462"/>
      <w:bookmarkStart w:id="1579" w:name="_Toc97042254"/>
      <w:bookmarkStart w:id="1580" w:name="_Toc97045398"/>
      <w:bookmarkStart w:id="1581" w:name="_Toc97155143"/>
      <w:bookmarkStart w:id="1582" w:name="_Toc101521296"/>
      <w:bookmarkStart w:id="1583" w:name="_Toc138761557"/>
      <w:bookmarkStart w:id="1584" w:name="_Toc145707751"/>
      <w:bookmarkStart w:id="1585" w:name="_Toc160570210"/>
      <w:bookmarkStart w:id="1586" w:name="_Toc162007806"/>
      <w:bookmarkStart w:id="1587" w:name="_Toc185515419"/>
      <w:bookmarkStart w:id="1588" w:name="_Toc192872726"/>
      <w:bookmarkStart w:id="1589" w:name="_Toc199335745"/>
      <w:r>
        <w:t>5.10.2.2.1</w:t>
      </w:r>
      <w:r>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590" w:name="_Toc85734164"/>
      <w:bookmarkStart w:id="1591" w:name="_Toc89431463"/>
      <w:bookmarkStart w:id="1592" w:name="_Toc97042255"/>
      <w:bookmarkStart w:id="1593" w:name="_Toc97045399"/>
      <w:bookmarkStart w:id="1594" w:name="_Toc97155144"/>
      <w:bookmarkStart w:id="1595" w:name="_Toc101521297"/>
      <w:bookmarkStart w:id="1596" w:name="_Toc138761558"/>
      <w:bookmarkStart w:id="1597" w:name="_Toc145707752"/>
      <w:bookmarkStart w:id="1598" w:name="_Toc160570211"/>
      <w:bookmarkStart w:id="1599" w:name="_Toc162007807"/>
      <w:bookmarkStart w:id="1600" w:name="_Toc185515420"/>
      <w:bookmarkStart w:id="1601" w:name="_Toc192872727"/>
      <w:bookmarkStart w:id="1602" w:name="_Toc199335746"/>
      <w:r>
        <w:t>5.10.2.2.2</w:t>
      </w:r>
      <w:r>
        <w:tab/>
      </w:r>
      <w:bookmarkEnd w:id="1590"/>
      <w:bookmarkEnd w:id="1591"/>
      <w:bookmarkEnd w:id="1592"/>
      <w:bookmarkEnd w:id="1593"/>
      <w:bookmarkEnd w:id="1594"/>
      <w:bookmarkEnd w:id="1595"/>
      <w:bookmarkEnd w:id="1596"/>
      <w:bookmarkEnd w:id="1597"/>
      <w:r w:rsidR="00D656F0">
        <w:t>Service consumer pulling the EEC context information from the EES using the Eees_EECContextRelocation_Pull operation</w:t>
      </w:r>
      <w:bookmarkEnd w:id="1598"/>
      <w:bookmarkEnd w:id="1599"/>
      <w:bookmarkEnd w:id="1600"/>
      <w:bookmarkEnd w:id="1601"/>
      <w:bookmarkEnd w:id="160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603" w:name="_Toc97042256"/>
      <w:bookmarkStart w:id="1604" w:name="_Toc97045400"/>
      <w:bookmarkStart w:id="1605" w:name="_Toc97155145"/>
      <w:bookmarkStart w:id="1606" w:name="_Toc101521298"/>
      <w:bookmarkStart w:id="1607" w:name="_Toc138761559"/>
      <w:bookmarkStart w:id="1608" w:name="_Toc145707753"/>
      <w:bookmarkStart w:id="1609" w:name="_Toc160570212"/>
      <w:bookmarkStart w:id="1610" w:name="_Toc162007808"/>
      <w:bookmarkStart w:id="1611" w:name="_Toc185515421"/>
      <w:bookmarkStart w:id="1612" w:name="_Toc192872728"/>
      <w:bookmarkStart w:id="1613" w:name="_Toc199335747"/>
      <w:r>
        <w:t>5.10.2.3</w:t>
      </w:r>
      <w:r>
        <w:tab/>
        <w:t>Eees_EECContextRelocation_Push</w:t>
      </w:r>
      <w:bookmarkEnd w:id="1603"/>
      <w:bookmarkEnd w:id="1604"/>
      <w:bookmarkEnd w:id="1605"/>
      <w:bookmarkEnd w:id="1606"/>
      <w:bookmarkEnd w:id="1607"/>
      <w:bookmarkEnd w:id="1608"/>
      <w:bookmarkEnd w:id="1609"/>
      <w:bookmarkEnd w:id="1610"/>
      <w:bookmarkEnd w:id="1611"/>
      <w:bookmarkEnd w:id="1612"/>
      <w:bookmarkEnd w:id="1613"/>
    </w:p>
    <w:p w14:paraId="1925259A" w14:textId="77777777" w:rsidR="00F04DD8" w:rsidRDefault="00F04DD8" w:rsidP="00F04DD8">
      <w:pPr>
        <w:pStyle w:val="Heading5"/>
      </w:pPr>
      <w:bookmarkStart w:id="1614" w:name="_Toc97042257"/>
      <w:bookmarkStart w:id="1615" w:name="_Toc97045401"/>
      <w:bookmarkStart w:id="1616" w:name="_Toc97155146"/>
      <w:bookmarkStart w:id="1617" w:name="_Toc101521299"/>
      <w:bookmarkStart w:id="1618" w:name="_Toc138761560"/>
      <w:bookmarkStart w:id="1619" w:name="_Toc145707754"/>
      <w:bookmarkStart w:id="1620" w:name="_Toc160570213"/>
      <w:bookmarkStart w:id="1621" w:name="_Toc162007809"/>
      <w:bookmarkStart w:id="1622" w:name="_Toc185515422"/>
      <w:bookmarkStart w:id="1623" w:name="_Toc192872729"/>
      <w:bookmarkStart w:id="1624" w:name="_Toc199335748"/>
      <w:r>
        <w:t>5.10.2.3.1</w:t>
      </w:r>
      <w:r>
        <w:tab/>
        <w:t>General</w:t>
      </w:r>
      <w:bookmarkEnd w:id="1614"/>
      <w:bookmarkEnd w:id="1615"/>
      <w:bookmarkEnd w:id="1616"/>
      <w:bookmarkEnd w:id="1617"/>
      <w:bookmarkEnd w:id="1618"/>
      <w:bookmarkEnd w:id="1619"/>
      <w:bookmarkEnd w:id="1620"/>
      <w:bookmarkEnd w:id="1621"/>
      <w:bookmarkEnd w:id="1622"/>
      <w:bookmarkEnd w:id="1623"/>
      <w:bookmarkEnd w:id="1624"/>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625" w:name="_Toc97042258"/>
      <w:bookmarkStart w:id="1626" w:name="_Toc97045402"/>
      <w:bookmarkStart w:id="1627" w:name="_Toc97155147"/>
      <w:bookmarkStart w:id="1628" w:name="_Toc101521300"/>
      <w:bookmarkStart w:id="1629" w:name="_Toc138761561"/>
      <w:bookmarkStart w:id="1630" w:name="_Toc145707755"/>
      <w:bookmarkStart w:id="1631" w:name="_Toc160570214"/>
      <w:bookmarkStart w:id="1632" w:name="_Toc162007810"/>
      <w:bookmarkStart w:id="1633" w:name="_Toc185515423"/>
      <w:bookmarkStart w:id="1634" w:name="_Toc192872730"/>
      <w:bookmarkStart w:id="1635" w:name="_Toc199335749"/>
      <w:r>
        <w:t>5.10.2.3.2</w:t>
      </w:r>
      <w:r>
        <w:tab/>
      </w:r>
      <w:bookmarkEnd w:id="1625"/>
      <w:bookmarkEnd w:id="1626"/>
      <w:bookmarkEnd w:id="1627"/>
      <w:bookmarkEnd w:id="1628"/>
      <w:bookmarkEnd w:id="1629"/>
      <w:bookmarkEnd w:id="1630"/>
      <w:r w:rsidR="00D656F0">
        <w:t>Service consumer pushing the EEC context information to the EES using the Eees_EECContextRelocation_Push operation</w:t>
      </w:r>
      <w:bookmarkEnd w:id="1631"/>
      <w:bookmarkEnd w:id="1632"/>
      <w:bookmarkEnd w:id="1633"/>
      <w:bookmarkEnd w:id="1634"/>
      <w:bookmarkEnd w:id="163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636" w:name="_Toc97042259"/>
      <w:bookmarkStart w:id="1637" w:name="_Toc97045403"/>
      <w:bookmarkStart w:id="1638" w:name="_Toc97155148"/>
      <w:bookmarkStart w:id="1639" w:name="_Toc101521301"/>
      <w:bookmarkStart w:id="1640" w:name="_Toc138761562"/>
      <w:bookmarkStart w:id="1641" w:name="_Toc145707756"/>
      <w:bookmarkStart w:id="1642" w:name="_Toc160570215"/>
      <w:bookmarkStart w:id="1643" w:name="_Toc162007811"/>
      <w:bookmarkStart w:id="1644" w:name="_Toc185515424"/>
      <w:bookmarkStart w:id="1645" w:name="_Toc192872731"/>
      <w:bookmarkStart w:id="1646" w:name="_Toc199335750"/>
      <w:r>
        <w:t>5.11</w:t>
      </w:r>
      <w:r>
        <w:tab/>
      </w:r>
      <w:r w:rsidRPr="00F477AF">
        <w:t>Eees_</w:t>
      </w:r>
      <w:r>
        <w:t>EELManaged</w:t>
      </w:r>
      <w:r w:rsidRPr="00F477AF">
        <w:t>ACR</w:t>
      </w:r>
      <w:r>
        <w:t xml:space="preserve"> Service</w:t>
      </w:r>
      <w:bookmarkEnd w:id="1636"/>
      <w:bookmarkEnd w:id="1637"/>
      <w:bookmarkEnd w:id="1638"/>
      <w:bookmarkEnd w:id="1639"/>
      <w:bookmarkEnd w:id="1640"/>
      <w:bookmarkEnd w:id="1641"/>
      <w:bookmarkEnd w:id="1642"/>
      <w:bookmarkEnd w:id="1643"/>
      <w:bookmarkEnd w:id="1644"/>
      <w:bookmarkEnd w:id="1645"/>
      <w:bookmarkEnd w:id="1646"/>
    </w:p>
    <w:p w14:paraId="69BD05C7" w14:textId="479F7AD9" w:rsidR="00A5063B" w:rsidRDefault="00A5063B" w:rsidP="00A5063B">
      <w:pPr>
        <w:pStyle w:val="Heading3"/>
      </w:pPr>
      <w:bookmarkStart w:id="1647" w:name="_Toc97042260"/>
      <w:bookmarkStart w:id="1648" w:name="_Toc97045404"/>
      <w:bookmarkStart w:id="1649" w:name="_Toc97155149"/>
      <w:bookmarkStart w:id="1650" w:name="_Toc101521302"/>
      <w:bookmarkStart w:id="1651" w:name="_Toc138761563"/>
      <w:bookmarkStart w:id="1652" w:name="_Toc145707757"/>
      <w:bookmarkStart w:id="1653" w:name="_Toc160570216"/>
      <w:bookmarkStart w:id="1654" w:name="_Toc162007812"/>
      <w:bookmarkStart w:id="1655" w:name="_Toc185515425"/>
      <w:bookmarkStart w:id="1656" w:name="_Toc192872732"/>
      <w:bookmarkStart w:id="1657" w:name="_Toc199335751"/>
      <w:r>
        <w:t>5.11.1</w:t>
      </w:r>
      <w:r>
        <w:tab/>
        <w:t>Service Description</w:t>
      </w:r>
      <w:bookmarkEnd w:id="1647"/>
      <w:bookmarkEnd w:id="1648"/>
      <w:bookmarkEnd w:id="1649"/>
      <w:bookmarkEnd w:id="1650"/>
      <w:bookmarkEnd w:id="1651"/>
      <w:bookmarkEnd w:id="1652"/>
      <w:bookmarkEnd w:id="1653"/>
      <w:bookmarkEnd w:id="1654"/>
      <w:bookmarkEnd w:id="1655"/>
      <w:bookmarkEnd w:id="1656"/>
      <w:bookmarkEnd w:id="1657"/>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658" w:name="_Toc97042261"/>
      <w:bookmarkStart w:id="1659" w:name="_Toc97045405"/>
      <w:bookmarkStart w:id="1660" w:name="_Toc97155150"/>
      <w:bookmarkStart w:id="1661" w:name="_Toc101521303"/>
      <w:bookmarkStart w:id="1662" w:name="_Toc138761564"/>
      <w:bookmarkStart w:id="1663" w:name="_Toc145707758"/>
      <w:bookmarkStart w:id="1664" w:name="_Toc160570217"/>
      <w:bookmarkStart w:id="1665" w:name="_Toc162007813"/>
      <w:bookmarkStart w:id="1666" w:name="_Toc185515426"/>
      <w:bookmarkStart w:id="1667" w:name="_Toc192872733"/>
      <w:bookmarkStart w:id="1668" w:name="_Toc199335752"/>
      <w:r>
        <w:t>5.11.2</w:t>
      </w:r>
      <w:r>
        <w:tab/>
        <w:t>Service Operations</w:t>
      </w:r>
      <w:bookmarkEnd w:id="1658"/>
      <w:bookmarkEnd w:id="1659"/>
      <w:bookmarkEnd w:id="1660"/>
      <w:bookmarkEnd w:id="1661"/>
      <w:bookmarkEnd w:id="1662"/>
      <w:bookmarkEnd w:id="1663"/>
      <w:bookmarkEnd w:id="1664"/>
      <w:bookmarkEnd w:id="1665"/>
      <w:bookmarkEnd w:id="1666"/>
      <w:bookmarkEnd w:id="1667"/>
      <w:bookmarkEnd w:id="1668"/>
    </w:p>
    <w:p w14:paraId="2FC51C18" w14:textId="10D40E96" w:rsidR="00A5063B" w:rsidRDefault="00A5063B" w:rsidP="00A5063B">
      <w:pPr>
        <w:pStyle w:val="Heading4"/>
      </w:pPr>
      <w:bookmarkStart w:id="1669" w:name="_Toc97042262"/>
      <w:bookmarkStart w:id="1670" w:name="_Toc97045406"/>
      <w:bookmarkStart w:id="1671" w:name="_Toc97155151"/>
      <w:bookmarkStart w:id="1672" w:name="_Toc101521304"/>
      <w:bookmarkStart w:id="1673" w:name="_Toc138761565"/>
      <w:bookmarkStart w:id="1674" w:name="_Toc145707759"/>
      <w:bookmarkStart w:id="1675" w:name="_Toc160570218"/>
      <w:bookmarkStart w:id="1676" w:name="_Toc162007814"/>
      <w:bookmarkStart w:id="1677" w:name="_Toc185515427"/>
      <w:bookmarkStart w:id="1678" w:name="_Toc192872734"/>
      <w:bookmarkStart w:id="1679" w:name="_Toc199335753"/>
      <w:r>
        <w:t>5.11.2.1</w:t>
      </w:r>
      <w:r>
        <w:tab/>
        <w:t>Introduction</w:t>
      </w:r>
      <w:bookmarkEnd w:id="1669"/>
      <w:bookmarkEnd w:id="1670"/>
      <w:bookmarkEnd w:id="1671"/>
      <w:bookmarkEnd w:id="1672"/>
      <w:bookmarkEnd w:id="1673"/>
      <w:bookmarkEnd w:id="1674"/>
      <w:bookmarkEnd w:id="1675"/>
      <w:bookmarkEnd w:id="1676"/>
      <w:bookmarkEnd w:id="1677"/>
      <w:bookmarkEnd w:id="1678"/>
      <w:bookmarkEnd w:id="16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680" w:name="_Toc97042263"/>
      <w:bookmarkStart w:id="1681" w:name="_Toc97045407"/>
      <w:bookmarkStart w:id="1682" w:name="_Toc97155152"/>
      <w:bookmarkStart w:id="1683" w:name="_Toc101521305"/>
      <w:bookmarkStart w:id="1684" w:name="_Toc138761566"/>
      <w:bookmarkStart w:id="1685" w:name="_Toc145707760"/>
      <w:bookmarkStart w:id="1686" w:name="_Toc160570219"/>
      <w:bookmarkStart w:id="1687" w:name="_Toc162007815"/>
      <w:bookmarkStart w:id="1688" w:name="_Toc185515428"/>
      <w:bookmarkStart w:id="1689" w:name="_Toc192872735"/>
      <w:bookmarkStart w:id="1690" w:name="_Toc199335754"/>
      <w:r>
        <w:t>5.11.2.2</w:t>
      </w:r>
      <w:r>
        <w:tab/>
      </w:r>
      <w:r w:rsidRPr="00F477AF">
        <w:t>Eees_</w:t>
      </w:r>
      <w:r>
        <w:t>EELManaged</w:t>
      </w:r>
      <w:r w:rsidRPr="00F477AF">
        <w:t>ACR</w:t>
      </w:r>
      <w:r w:rsidRPr="00F7022F">
        <w:t>_Request</w:t>
      </w:r>
      <w:bookmarkEnd w:id="1680"/>
      <w:bookmarkEnd w:id="1681"/>
      <w:bookmarkEnd w:id="1682"/>
      <w:bookmarkEnd w:id="1683"/>
      <w:bookmarkEnd w:id="1684"/>
      <w:bookmarkEnd w:id="1685"/>
      <w:bookmarkEnd w:id="1686"/>
      <w:bookmarkEnd w:id="1687"/>
      <w:bookmarkEnd w:id="1688"/>
      <w:bookmarkEnd w:id="1689"/>
      <w:bookmarkEnd w:id="1690"/>
    </w:p>
    <w:p w14:paraId="717B8313" w14:textId="6DD57581" w:rsidR="00A5063B" w:rsidRDefault="00A5063B" w:rsidP="00A5063B">
      <w:pPr>
        <w:pStyle w:val="Heading5"/>
      </w:pPr>
      <w:bookmarkStart w:id="1691" w:name="_Toc97042264"/>
      <w:bookmarkStart w:id="1692" w:name="_Toc97045408"/>
      <w:bookmarkStart w:id="1693" w:name="_Toc97155153"/>
      <w:bookmarkStart w:id="1694" w:name="_Toc101521306"/>
      <w:bookmarkStart w:id="1695" w:name="_Toc138761567"/>
      <w:bookmarkStart w:id="1696" w:name="_Toc145707761"/>
      <w:bookmarkStart w:id="1697" w:name="_Toc160570220"/>
      <w:bookmarkStart w:id="1698" w:name="_Toc162007816"/>
      <w:bookmarkStart w:id="1699" w:name="_Toc185515429"/>
      <w:bookmarkStart w:id="1700" w:name="_Toc192872736"/>
      <w:bookmarkStart w:id="1701" w:name="_Toc199335755"/>
      <w:r>
        <w:t>5.11.2.2.1</w:t>
      </w:r>
      <w:r>
        <w:tab/>
        <w:t>General</w:t>
      </w:r>
      <w:bookmarkEnd w:id="1691"/>
      <w:bookmarkEnd w:id="1692"/>
      <w:bookmarkEnd w:id="1693"/>
      <w:bookmarkEnd w:id="1694"/>
      <w:bookmarkEnd w:id="1695"/>
      <w:bookmarkEnd w:id="1696"/>
      <w:bookmarkEnd w:id="1697"/>
      <w:bookmarkEnd w:id="1698"/>
      <w:bookmarkEnd w:id="1699"/>
      <w:bookmarkEnd w:id="1700"/>
      <w:bookmarkEnd w:id="1701"/>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702" w:name="_Toc97042265"/>
      <w:bookmarkStart w:id="1703" w:name="_Toc97045409"/>
      <w:bookmarkStart w:id="1704" w:name="_Toc97155154"/>
      <w:bookmarkStart w:id="1705" w:name="_Toc101521307"/>
      <w:bookmarkStart w:id="1706" w:name="_Toc138761568"/>
      <w:bookmarkStart w:id="1707" w:name="_Toc145707762"/>
      <w:bookmarkStart w:id="1708" w:name="_Toc160570221"/>
      <w:bookmarkStart w:id="1709" w:name="_Toc162007817"/>
      <w:bookmarkStart w:id="1710" w:name="_Toc185515430"/>
      <w:bookmarkStart w:id="1711" w:name="_Toc192872737"/>
      <w:bookmarkStart w:id="1712" w:name="_Toc199335756"/>
      <w:r>
        <w:t>5.11.2.2.2</w:t>
      </w:r>
      <w:r>
        <w:tab/>
        <w:t>EEL</w:t>
      </w:r>
      <w:r w:rsidRPr="00F7022F">
        <w:t xml:space="preserve"> </w:t>
      </w:r>
      <w:r>
        <w:t>Managed ACR</w:t>
      </w:r>
      <w:r w:rsidRPr="00F7022F">
        <w:t xml:space="preserve"> Request</w:t>
      </w:r>
      <w:bookmarkEnd w:id="1702"/>
      <w:bookmarkEnd w:id="1703"/>
      <w:bookmarkEnd w:id="1704"/>
      <w:bookmarkEnd w:id="1705"/>
      <w:bookmarkEnd w:id="1706"/>
      <w:bookmarkEnd w:id="1707"/>
      <w:bookmarkEnd w:id="1708"/>
      <w:bookmarkEnd w:id="1709"/>
      <w:bookmarkEnd w:id="1710"/>
      <w:bookmarkEnd w:id="1711"/>
      <w:bookmarkEnd w:id="1712"/>
    </w:p>
    <w:p w14:paraId="435558EE" w14:textId="6380D934" w:rsidR="00EF761A" w:rsidRDefault="00EF761A" w:rsidP="00EF761A">
      <w:bookmarkStart w:id="1713" w:name="_Toc510696594"/>
      <w:bookmarkStart w:id="1714"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715" w:name="_Toc97042266"/>
      <w:bookmarkStart w:id="1716" w:name="_Toc97045410"/>
      <w:bookmarkStart w:id="1717" w:name="_Toc97155155"/>
      <w:bookmarkStart w:id="1718" w:name="_Toc101521308"/>
      <w:bookmarkStart w:id="1719" w:name="_Toc138761569"/>
      <w:bookmarkStart w:id="1720" w:name="_Toc145707763"/>
      <w:bookmarkStart w:id="1721" w:name="_Toc160570222"/>
      <w:bookmarkStart w:id="1722" w:name="_Toc162007818"/>
      <w:bookmarkStart w:id="1723" w:name="_Toc185515431"/>
      <w:bookmarkStart w:id="1724" w:name="_Toc192872738"/>
      <w:bookmarkStart w:id="1725" w:name="_Toc199335757"/>
      <w:bookmarkEnd w:id="1713"/>
      <w:bookmarkEnd w:id="1714"/>
      <w:r>
        <w:t>5.11.2.3</w:t>
      </w:r>
      <w:r>
        <w:tab/>
      </w:r>
      <w:r w:rsidRPr="00F477AF">
        <w:t>Eees_</w:t>
      </w:r>
      <w:r>
        <w:t>EELManaged</w:t>
      </w:r>
      <w:r w:rsidRPr="00F477AF">
        <w:t>ACR</w:t>
      </w:r>
      <w:r w:rsidRPr="00F7022F">
        <w:t>_</w:t>
      </w:r>
      <w:r>
        <w:t>Subscribe</w:t>
      </w:r>
      <w:bookmarkEnd w:id="1715"/>
      <w:bookmarkEnd w:id="1716"/>
      <w:bookmarkEnd w:id="1717"/>
      <w:bookmarkEnd w:id="1718"/>
      <w:bookmarkEnd w:id="1719"/>
      <w:bookmarkEnd w:id="1720"/>
      <w:bookmarkEnd w:id="1721"/>
      <w:bookmarkEnd w:id="1722"/>
      <w:bookmarkEnd w:id="1723"/>
      <w:bookmarkEnd w:id="1724"/>
      <w:bookmarkEnd w:id="1725"/>
    </w:p>
    <w:p w14:paraId="594F515F" w14:textId="0BDDEA99" w:rsidR="00A5063B" w:rsidRDefault="00A5063B" w:rsidP="00A5063B">
      <w:pPr>
        <w:pStyle w:val="Heading5"/>
      </w:pPr>
      <w:bookmarkStart w:id="1726" w:name="_Toc97042267"/>
      <w:bookmarkStart w:id="1727" w:name="_Toc97045411"/>
      <w:bookmarkStart w:id="1728" w:name="_Toc97155156"/>
      <w:bookmarkStart w:id="1729" w:name="_Toc101521309"/>
      <w:bookmarkStart w:id="1730" w:name="_Toc138761570"/>
      <w:bookmarkStart w:id="1731" w:name="_Toc145707764"/>
      <w:bookmarkStart w:id="1732" w:name="_Toc160570223"/>
      <w:bookmarkStart w:id="1733" w:name="_Toc162007819"/>
      <w:bookmarkStart w:id="1734" w:name="_Toc185515432"/>
      <w:bookmarkStart w:id="1735" w:name="_Toc192872739"/>
      <w:bookmarkStart w:id="1736" w:name="_Toc199335758"/>
      <w:r>
        <w:t>5.11.2.3.1</w:t>
      </w:r>
      <w:r>
        <w:tab/>
        <w:t>General</w:t>
      </w:r>
      <w:bookmarkEnd w:id="1726"/>
      <w:bookmarkEnd w:id="1727"/>
      <w:bookmarkEnd w:id="1728"/>
      <w:bookmarkEnd w:id="1729"/>
      <w:bookmarkEnd w:id="1730"/>
      <w:bookmarkEnd w:id="1731"/>
      <w:bookmarkEnd w:id="1732"/>
      <w:bookmarkEnd w:id="1733"/>
      <w:bookmarkEnd w:id="1734"/>
      <w:bookmarkEnd w:id="1735"/>
      <w:bookmarkEnd w:id="1736"/>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737" w:name="_Toc97042268"/>
      <w:bookmarkStart w:id="1738" w:name="_Toc97045412"/>
      <w:bookmarkStart w:id="1739" w:name="_Toc97155157"/>
      <w:bookmarkStart w:id="1740" w:name="_Toc101521310"/>
      <w:bookmarkStart w:id="1741" w:name="_Toc138761571"/>
      <w:bookmarkStart w:id="1742" w:name="_Toc145707765"/>
      <w:bookmarkStart w:id="1743" w:name="_Toc160570224"/>
      <w:bookmarkStart w:id="1744" w:name="_Toc162007820"/>
      <w:bookmarkStart w:id="1745" w:name="_Toc185515433"/>
      <w:bookmarkStart w:id="1746" w:name="_Toc192872740"/>
      <w:bookmarkStart w:id="1747" w:name="_Toc199335759"/>
      <w:r>
        <w:t>5.11.2.3.2</w:t>
      </w:r>
      <w:r>
        <w:tab/>
        <w:t>Subscribe to ACT status information reporting</w:t>
      </w:r>
      <w:bookmarkEnd w:id="1737"/>
      <w:bookmarkEnd w:id="1738"/>
      <w:bookmarkEnd w:id="1739"/>
      <w:bookmarkEnd w:id="1740"/>
      <w:bookmarkEnd w:id="1741"/>
      <w:bookmarkEnd w:id="1742"/>
      <w:bookmarkEnd w:id="1743"/>
      <w:bookmarkEnd w:id="1744"/>
      <w:bookmarkEnd w:id="1745"/>
      <w:bookmarkEnd w:id="1746"/>
      <w:bookmarkEnd w:id="1747"/>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748" w:name="_Toc97042269"/>
      <w:bookmarkStart w:id="1749" w:name="_Toc97045413"/>
      <w:bookmarkStart w:id="1750" w:name="_Toc97155158"/>
      <w:bookmarkStart w:id="1751" w:name="_Toc101521311"/>
      <w:bookmarkStart w:id="1752" w:name="_Toc138761572"/>
      <w:bookmarkStart w:id="1753" w:name="_Toc145707766"/>
      <w:bookmarkStart w:id="1754" w:name="_Toc160570225"/>
      <w:bookmarkStart w:id="1755" w:name="_Toc162007821"/>
      <w:bookmarkStart w:id="1756" w:name="_Toc185515434"/>
      <w:bookmarkStart w:id="1757" w:name="_Toc192872741"/>
      <w:bookmarkStart w:id="1758" w:name="_Toc199335760"/>
      <w:r>
        <w:t>5.11.2.4</w:t>
      </w:r>
      <w:r>
        <w:tab/>
      </w:r>
      <w:r w:rsidRPr="00F477AF">
        <w:t>Eees_</w:t>
      </w:r>
      <w:r>
        <w:t>EELManaged</w:t>
      </w:r>
      <w:r w:rsidRPr="00F477AF">
        <w:t>ACR</w:t>
      </w:r>
      <w:r w:rsidRPr="00F7022F">
        <w:t>_</w:t>
      </w:r>
      <w:r>
        <w:t>Notify</w:t>
      </w:r>
      <w:bookmarkEnd w:id="1748"/>
      <w:bookmarkEnd w:id="1749"/>
      <w:bookmarkEnd w:id="1750"/>
      <w:bookmarkEnd w:id="1751"/>
      <w:bookmarkEnd w:id="1752"/>
      <w:bookmarkEnd w:id="1753"/>
      <w:bookmarkEnd w:id="1754"/>
      <w:bookmarkEnd w:id="1755"/>
      <w:bookmarkEnd w:id="1756"/>
      <w:bookmarkEnd w:id="1757"/>
      <w:bookmarkEnd w:id="1758"/>
    </w:p>
    <w:p w14:paraId="1B0B555D" w14:textId="4803D39C" w:rsidR="00A5063B" w:rsidRDefault="00A5063B" w:rsidP="00A5063B">
      <w:pPr>
        <w:pStyle w:val="Heading5"/>
      </w:pPr>
      <w:bookmarkStart w:id="1759" w:name="_Toc97042270"/>
      <w:bookmarkStart w:id="1760" w:name="_Toc97045414"/>
      <w:bookmarkStart w:id="1761" w:name="_Toc97155159"/>
      <w:bookmarkStart w:id="1762" w:name="_Toc101521312"/>
      <w:bookmarkStart w:id="1763" w:name="_Toc138761573"/>
      <w:bookmarkStart w:id="1764" w:name="_Toc145707767"/>
      <w:bookmarkStart w:id="1765" w:name="_Toc160570226"/>
      <w:bookmarkStart w:id="1766" w:name="_Toc162007822"/>
      <w:bookmarkStart w:id="1767" w:name="_Toc185515435"/>
      <w:bookmarkStart w:id="1768" w:name="_Toc192872742"/>
      <w:bookmarkStart w:id="1769" w:name="_Toc199335761"/>
      <w:r>
        <w:t>5.11.2.4.1</w:t>
      </w:r>
      <w:r>
        <w:tab/>
        <w:t>General</w:t>
      </w:r>
      <w:bookmarkEnd w:id="1759"/>
      <w:bookmarkEnd w:id="1760"/>
      <w:bookmarkEnd w:id="1761"/>
      <w:bookmarkEnd w:id="1762"/>
      <w:bookmarkEnd w:id="1763"/>
      <w:bookmarkEnd w:id="1764"/>
      <w:bookmarkEnd w:id="1765"/>
      <w:bookmarkEnd w:id="1766"/>
      <w:bookmarkEnd w:id="1767"/>
      <w:bookmarkEnd w:id="1768"/>
      <w:bookmarkEnd w:id="1769"/>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770" w:name="_Toc97042271"/>
      <w:bookmarkStart w:id="1771" w:name="_Toc97045415"/>
      <w:bookmarkStart w:id="1772" w:name="_Toc97155160"/>
      <w:bookmarkStart w:id="1773" w:name="_Toc101521313"/>
      <w:bookmarkStart w:id="1774" w:name="_Toc138761574"/>
      <w:bookmarkStart w:id="1775" w:name="_Toc145707768"/>
      <w:bookmarkStart w:id="1776" w:name="_Toc160570227"/>
      <w:bookmarkStart w:id="1777" w:name="_Toc162007823"/>
      <w:bookmarkStart w:id="1778" w:name="_Toc185515436"/>
      <w:bookmarkStart w:id="1779" w:name="_Toc192872743"/>
      <w:bookmarkStart w:id="1780" w:name="_Toc199335762"/>
      <w:r>
        <w:t>5.11.2.4.2</w:t>
      </w:r>
      <w:r>
        <w:tab/>
        <w:t>ACT</w:t>
      </w:r>
      <w:r w:rsidRPr="00A076E8">
        <w:t xml:space="preserve"> Status Notification</w:t>
      </w:r>
      <w:bookmarkEnd w:id="1770"/>
      <w:bookmarkEnd w:id="1771"/>
      <w:bookmarkEnd w:id="1772"/>
      <w:bookmarkEnd w:id="1773"/>
      <w:bookmarkEnd w:id="1774"/>
      <w:bookmarkEnd w:id="1775"/>
      <w:bookmarkEnd w:id="1776"/>
      <w:bookmarkEnd w:id="1777"/>
      <w:bookmarkEnd w:id="1778"/>
      <w:bookmarkEnd w:id="1779"/>
      <w:bookmarkEnd w:id="1780"/>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781" w:name="_Toc97042272"/>
      <w:bookmarkStart w:id="1782" w:name="_Toc97045416"/>
      <w:bookmarkStart w:id="1783" w:name="_Toc97155161"/>
      <w:bookmarkStart w:id="1784" w:name="_Toc101521314"/>
      <w:bookmarkStart w:id="1785" w:name="_Toc138761575"/>
      <w:bookmarkStart w:id="1786" w:name="_Toc145707769"/>
      <w:bookmarkStart w:id="1787" w:name="_Toc160570228"/>
      <w:bookmarkStart w:id="1788" w:name="_Toc162007824"/>
      <w:bookmarkStart w:id="1789" w:name="_Toc185515437"/>
      <w:bookmarkStart w:id="1790" w:name="_Toc192872744"/>
      <w:bookmarkStart w:id="1791" w:name="_Toc199335763"/>
      <w:r>
        <w:t>5.12</w:t>
      </w:r>
      <w:r>
        <w:tab/>
      </w:r>
      <w:r w:rsidRPr="00310802">
        <w:t>Eees_ACRStatusUpdate</w:t>
      </w:r>
      <w:r>
        <w:t xml:space="preserve"> Service</w:t>
      </w:r>
      <w:bookmarkEnd w:id="1781"/>
      <w:bookmarkEnd w:id="1782"/>
      <w:bookmarkEnd w:id="1783"/>
      <w:bookmarkEnd w:id="1784"/>
      <w:bookmarkEnd w:id="1785"/>
      <w:bookmarkEnd w:id="1786"/>
      <w:bookmarkEnd w:id="1787"/>
      <w:bookmarkEnd w:id="1788"/>
      <w:bookmarkEnd w:id="1789"/>
      <w:bookmarkEnd w:id="1790"/>
      <w:bookmarkEnd w:id="1791"/>
    </w:p>
    <w:p w14:paraId="5BDDA534" w14:textId="17564859" w:rsidR="004A7FAD" w:rsidRDefault="004A7FAD" w:rsidP="004A7FAD">
      <w:pPr>
        <w:pStyle w:val="Heading3"/>
      </w:pPr>
      <w:bookmarkStart w:id="1792" w:name="_Toc97042273"/>
      <w:bookmarkStart w:id="1793" w:name="_Toc97045417"/>
      <w:bookmarkStart w:id="1794" w:name="_Toc97155162"/>
      <w:bookmarkStart w:id="1795" w:name="_Toc101521315"/>
      <w:bookmarkStart w:id="1796" w:name="_Toc138761576"/>
      <w:bookmarkStart w:id="1797" w:name="_Toc145707770"/>
      <w:bookmarkStart w:id="1798" w:name="_Toc160570229"/>
      <w:bookmarkStart w:id="1799" w:name="_Toc162007825"/>
      <w:bookmarkStart w:id="1800" w:name="_Toc185515438"/>
      <w:bookmarkStart w:id="1801" w:name="_Toc192872745"/>
      <w:bookmarkStart w:id="1802" w:name="_Toc199335764"/>
      <w:r>
        <w:t>5.12.1</w:t>
      </w:r>
      <w:r>
        <w:tab/>
        <w:t>Service Description</w:t>
      </w:r>
      <w:bookmarkEnd w:id="1792"/>
      <w:bookmarkEnd w:id="1793"/>
      <w:bookmarkEnd w:id="1794"/>
      <w:bookmarkEnd w:id="1795"/>
      <w:bookmarkEnd w:id="1796"/>
      <w:bookmarkEnd w:id="1797"/>
      <w:bookmarkEnd w:id="1798"/>
      <w:bookmarkEnd w:id="1799"/>
      <w:bookmarkEnd w:id="1800"/>
      <w:bookmarkEnd w:id="1801"/>
      <w:bookmarkEnd w:id="1802"/>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803" w:name="_Toc97042274"/>
      <w:bookmarkStart w:id="1804" w:name="_Toc97045418"/>
      <w:bookmarkStart w:id="1805" w:name="_Toc97155163"/>
      <w:bookmarkStart w:id="1806" w:name="_Toc101521316"/>
      <w:bookmarkStart w:id="1807" w:name="_Toc138761577"/>
      <w:bookmarkStart w:id="1808" w:name="_Toc145707771"/>
      <w:bookmarkStart w:id="1809" w:name="_Toc160570230"/>
      <w:bookmarkStart w:id="1810" w:name="_Toc162007826"/>
      <w:bookmarkStart w:id="1811" w:name="_Toc185515439"/>
      <w:bookmarkStart w:id="1812" w:name="_Toc192872746"/>
      <w:bookmarkStart w:id="1813" w:name="_Toc199335765"/>
      <w:r>
        <w:t>5.12.2</w:t>
      </w:r>
      <w:r>
        <w:tab/>
        <w:t>Service Operations</w:t>
      </w:r>
      <w:bookmarkEnd w:id="1803"/>
      <w:bookmarkEnd w:id="1804"/>
      <w:bookmarkEnd w:id="1805"/>
      <w:bookmarkEnd w:id="1806"/>
      <w:bookmarkEnd w:id="1807"/>
      <w:bookmarkEnd w:id="1808"/>
      <w:bookmarkEnd w:id="1809"/>
      <w:bookmarkEnd w:id="1810"/>
      <w:bookmarkEnd w:id="1811"/>
      <w:bookmarkEnd w:id="1812"/>
      <w:bookmarkEnd w:id="1813"/>
    </w:p>
    <w:p w14:paraId="5071DAF4" w14:textId="51E871B4" w:rsidR="004A7FAD" w:rsidRDefault="004A7FAD" w:rsidP="004A7FAD">
      <w:pPr>
        <w:pStyle w:val="Heading4"/>
      </w:pPr>
      <w:bookmarkStart w:id="1814" w:name="_Toc97042275"/>
      <w:bookmarkStart w:id="1815" w:name="_Toc97045419"/>
      <w:bookmarkStart w:id="1816" w:name="_Toc97155164"/>
      <w:bookmarkStart w:id="1817" w:name="_Toc101521317"/>
      <w:bookmarkStart w:id="1818" w:name="_Toc138761578"/>
      <w:bookmarkStart w:id="1819" w:name="_Toc145707772"/>
      <w:bookmarkStart w:id="1820" w:name="_Toc160570231"/>
      <w:bookmarkStart w:id="1821" w:name="_Toc162007827"/>
      <w:bookmarkStart w:id="1822" w:name="_Toc185515440"/>
      <w:bookmarkStart w:id="1823" w:name="_Toc192872747"/>
      <w:bookmarkStart w:id="1824" w:name="_Toc199335766"/>
      <w:r>
        <w:t>5.12.2.1</w:t>
      </w:r>
      <w:r>
        <w:tab/>
        <w:t>Introduction</w:t>
      </w:r>
      <w:bookmarkEnd w:id="1814"/>
      <w:bookmarkEnd w:id="1815"/>
      <w:bookmarkEnd w:id="1816"/>
      <w:bookmarkEnd w:id="1817"/>
      <w:bookmarkEnd w:id="1818"/>
      <w:bookmarkEnd w:id="1819"/>
      <w:bookmarkEnd w:id="1820"/>
      <w:bookmarkEnd w:id="1821"/>
      <w:bookmarkEnd w:id="1822"/>
      <w:bookmarkEnd w:id="1823"/>
      <w:bookmarkEnd w:id="182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825" w:name="_Toc97042276"/>
      <w:bookmarkStart w:id="1826" w:name="_Toc97045420"/>
      <w:bookmarkStart w:id="1827" w:name="_Toc97155165"/>
      <w:bookmarkStart w:id="1828" w:name="_Toc101521318"/>
      <w:bookmarkStart w:id="1829" w:name="_Toc138761579"/>
      <w:bookmarkStart w:id="1830" w:name="_Toc145707773"/>
      <w:bookmarkStart w:id="1831" w:name="_Toc160570232"/>
      <w:bookmarkStart w:id="1832" w:name="_Toc162007828"/>
      <w:bookmarkStart w:id="1833" w:name="_Toc185515441"/>
      <w:bookmarkStart w:id="1834" w:name="_Toc192872748"/>
      <w:bookmarkStart w:id="1835" w:name="_Toc199335767"/>
      <w:r>
        <w:t>5.12.2.2</w:t>
      </w:r>
      <w:r>
        <w:tab/>
      </w:r>
      <w:r w:rsidRPr="00F7022F">
        <w:t>Eees_ACRStatusUpdate_Request</w:t>
      </w:r>
      <w:bookmarkEnd w:id="1825"/>
      <w:bookmarkEnd w:id="1826"/>
      <w:bookmarkEnd w:id="1827"/>
      <w:bookmarkEnd w:id="1828"/>
      <w:bookmarkEnd w:id="1829"/>
      <w:bookmarkEnd w:id="1830"/>
      <w:bookmarkEnd w:id="1831"/>
      <w:bookmarkEnd w:id="1832"/>
      <w:bookmarkEnd w:id="1833"/>
      <w:bookmarkEnd w:id="1834"/>
      <w:bookmarkEnd w:id="1835"/>
    </w:p>
    <w:p w14:paraId="00F4874D" w14:textId="4CB8EB93" w:rsidR="004A7FAD" w:rsidRDefault="004A7FAD" w:rsidP="004A7FAD">
      <w:pPr>
        <w:pStyle w:val="Heading5"/>
      </w:pPr>
      <w:bookmarkStart w:id="1836" w:name="_Toc97042277"/>
      <w:bookmarkStart w:id="1837" w:name="_Toc97045421"/>
      <w:bookmarkStart w:id="1838" w:name="_Toc97155166"/>
      <w:bookmarkStart w:id="1839" w:name="_Toc101521319"/>
      <w:bookmarkStart w:id="1840" w:name="_Toc138761580"/>
      <w:bookmarkStart w:id="1841" w:name="_Toc145707774"/>
      <w:bookmarkStart w:id="1842" w:name="_Toc160570233"/>
      <w:bookmarkStart w:id="1843" w:name="_Toc162007829"/>
      <w:bookmarkStart w:id="1844" w:name="_Toc185515442"/>
      <w:bookmarkStart w:id="1845" w:name="_Toc192872749"/>
      <w:bookmarkStart w:id="1846" w:name="_Toc199335768"/>
      <w:r>
        <w:t>5.12.2.2.1</w:t>
      </w:r>
      <w:r>
        <w:tab/>
        <w:t>General</w:t>
      </w:r>
      <w:bookmarkEnd w:id="1836"/>
      <w:bookmarkEnd w:id="1837"/>
      <w:bookmarkEnd w:id="1838"/>
      <w:bookmarkEnd w:id="1839"/>
      <w:bookmarkEnd w:id="1840"/>
      <w:bookmarkEnd w:id="1841"/>
      <w:bookmarkEnd w:id="1842"/>
      <w:bookmarkEnd w:id="1843"/>
      <w:bookmarkEnd w:id="1844"/>
      <w:bookmarkEnd w:id="1845"/>
      <w:bookmarkEnd w:id="1846"/>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847" w:name="_Toc97042278"/>
      <w:bookmarkStart w:id="1848" w:name="_Toc97045422"/>
      <w:bookmarkStart w:id="1849" w:name="_Toc97155167"/>
      <w:bookmarkStart w:id="1850" w:name="_Toc101521320"/>
      <w:bookmarkStart w:id="1851" w:name="_Toc138761581"/>
      <w:bookmarkStart w:id="1852" w:name="_Toc145707775"/>
      <w:bookmarkStart w:id="1853" w:name="_Toc160570234"/>
      <w:bookmarkStart w:id="1854" w:name="_Toc162007830"/>
      <w:bookmarkStart w:id="1855" w:name="_Toc185515443"/>
      <w:bookmarkStart w:id="1856" w:name="_Toc192872750"/>
      <w:bookmarkStart w:id="1857" w:name="_Toc199335769"/>
      <w:r>
        <w:t>5.12.2.2.2</w:t>
      </w:r>
      <w:r>
        <w:tab/>
        <w:t>ACR Status Update Request</w:t>
      </w:r>
      <w:bookmarkEnd w:id="1847"/>
      <w:bookmarkEnd w:id="1848"/>
      <w:bookmarkEnd w:id="1849"/>
      <w:bookmarkEnd w:id="1850"/>
      <w:bookmarkEnd w:id="1851"/>
      <w:bookmarkEnd w:id="1852"/>
      <w:bookmarkEnd w:id="1853"/>
      <w:bookmarkEnd w:id="1854"/>
      <w:bookmarkEnd w:id="1855"/>
      <w:bookmarkEnd w:id="1856"/>
      <w:bookmarkEnd w:id="1857"/>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858" w:name="_Toc138761582"/>
      <w:bookmarkStart w:id="1859" w:name="_Toc145707776"/>
      <w:bookmarkStart w:id="1860" w:name="_Toc160570235"/>
      <w:bookmarkStart w:id="1861" w:name="_Toc162007831"/>
      <w:bookmarkStart w:id="1862" w:name="_Toc185515444"/>
      <w:bookmarkStart w:id="1863" w:name="_Toc192872751"/>
      <w:bookmarkStart w:id="1864" w:name="_Toc199335770"/>
      <w:r>
        <w:t>5.</w:t>
      </w:r>
      <w:r w:rsidRPr="0072539A">
        <w:t>13</w:t>
      </w:r>
      <w:r>
        <w:tab/>
      </w:r>
      <w:r w:rsidRPr="00310802">
        <w:t>Eees_ACR</w:t>
      </w:r>
      <w:r>
        <w:t>ParameterInformation Service</w:t>
      </w:r>
      <w:bookmarkEnd w:id="1858"/>
      <w:bookmarkEnd w:id="1859"/>
      <w:bookmarkEnd w:id="1860"/>
      <w:bookmarkEnd w:id="1861"/>
      <w:bookmarkEnd w:id="1862"/>
      <w:bookmarkEnd w:id="1863"/>
      <w:bookmarkEnd w:id="1864"/>
    </w:p>
    <w:p w14:paraId="7EFF90D4" w14:textId="77777777" w:rsidR="0072539A" w:rsidRDefault="0072539A" w:rsidP="0072539A">
      <w:pPr>
        <w:pStyle w:val="Heading3"/>
      </w:pPr>
      <w:bookmarkStart w:id="1865" w:name="_Toc138761583"/>
      <w:bookmarkStart w:id="1866" w:name="_Toc145707777"/>
      <w:bookmarkStart w:id="1867" w:name="_Toc160570236"/>
      <w:bookmarkStart w:id="1868" w:name="_Toc162007832"/>
      <w:bookmarkStart w:id="1869" w:name="_Toc185515445"/>
      <w:bookmarkStart w:id="1870" w:name="_Toc192872752"/>
      <w:bookmarkStart w:id="1871" w:name="_Toc199335771"/>
      <w:r>
        <w:t>5.</w:t>
      </w:r>
      <w:r w:rsidRPr="0072539A">
        <w:t>13</w:t>
      </w:r>
      <w:r>
        <w:t>.1</w:t>
      </w:r>
      <w:r>
        <w:tab/>
        <w:t>Service Description</w:t>
      </w:r>
      <w:bookmarkEnd w:id="1865"/>
      <w:bookmarkEnd w:id="1866"/>
      <w:bookmarkEnd w:id="1867"/>
      <w:bookmarkEnd w:id="1868"/>
      <w:bookmarkEnd w:id="1869"/>
      <w:bookmarkEnd w:id="1870"/>
      <w:bookmarkEnd w:id="1871"/>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872" w:name="_Toc138761584"/>
      <w:bookmarkStart w:id="1873" w:name="_Toc145707778"/>
      <w:bookmarkStart w:id="1874" w:name="_Toc160570237"/>
      <w:bookmarkStart w:id="1875" w:name="_Toc162007833"/>
      <w:bookmarkStart w:id="1876" w:name="_Toc185515446"/>
      <w:bookmarkStart w:id="1877" w:name="_Toc192872753"/>
      <w:bookmarkStart w:id="1878" w:name="_Toc199335772"/>
      <w:r>
        <w:t>5.</w:t>
      </w:r>
      <w:r w:rsidRPr="0072539A">
        <w:t>13</w:t>
      </w:r>
      <w:r>
        <w:t>.2</w:t>
      </w:r>
      <w:r>
        <w:tab/>
        <w:t>Service Operations</w:t>
      </w:r>
      <w:bookmarkEnd w:id="1872"/>
      <w:bookmarkEnd w:id="1873"/>
      <w:bookmarkEnd w:id="1874"/>
      <w:bookmarkEnd w:id="1875"/>
      <w:bookmarkEnd w:id="1876"/>
      <w:bookmarkEnd w:id="1877"/>
      <w:bookmarkEnd w:id="1878"/>
    </w:p>
    <w:p w14:paraId="5D422DBE" w14:textId="77777777" w:rsidR="0072539A" w:rsidRDefault="0072539A" w:rsidP="0072539A">
      <w:pPr>
        <w:pStyle w:val="Heading4"/>
      </w:pPr>
      <w:bookmarkStart w:id="1879" w:name="_Toc138761585"/>
      <w:bookmarkStart w:id="1880" w:name="_Toc145707779"/>
      <w:bookmarkStart w:id="1881" w:name="_Toc160570238"/>
      <w:bookmarkStart w:id="1882" w:name="_Toc162007834"/>
      <w:bookmarkStart w:id="1883" w:name="_Toc185515447"/>
      <w:bookmarkStart w:id="1884" w:name="_Toc192872754"/>
      <w:bookmarkStart w:id="1885" w:name="_Toc199335773"/>
      <w:r>
        <w:t>5.</w:t>
      </w:r>
      <w:r w:rsidRPr="0072539A">
        <w:t>13</w:t>
      </w:r>
      <w:r>
        <w:t>.2.1</w:t>
      </w:r>
      <w:r>
        <w:tab/>
        <w:t>Introduction</w:t>
      </w:r>
      <w:bookmarkEnd w:id="1879"/>
      <w:bookmarkEnd w:id="1880"/>
      <w:bookmarkEnd w:id="1881"/>
      <w:bookmarkEnd w:id="1882"/>
      <w:bookmarkEnd w:id="1883"/>
      <w:bookmarkEnd w:id="1884"/>
      <w:bookmarkEnd w:id="188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886" w:name="_Toc138761586"/>
      <w:bookmarkStart w:id="1887" w:name="_Toc145707780"/>
      <w:bookmarkStart w:id="1888" w:name="_Toc160570239"/>
      <w:bookmarkStart w:id="1889" w:name="_Toc162007835"/>
      <w:bookmarkStart w:id="1890" w:name="_Toc185515448"/>
      <w:bookmarkStart w:id="1891" w:name="_Toc192872755"/>
      <w:bookmarkStart w:id="1892" w:name="_Toc199335774"/>
      <w:r>
        <w:t>5.</w:t>
      </w:r>
      <w:r w:rsidRPr="0072539A">
        <w:t>13</w:t>
      </w:r>
      <w:r>
        <w:t>.2.2</w:t>
      </w:r>
      <w:r>
        <w:tab/>
        <w:t>Eees_ACRParameterInformation</w:t>
      </w:r>
      <w:r w:rsidRPr="00F7022F">
        <w:t>_Request</w:t>
      </w:r>
      <w:bookmarkEnd w:id="1886"/>
      <w:bookmarkEnd w:id="1887"/>
      <w:bookmarkEnd w:id="1888"/>
      <w:bookmarkEnd w:id="1889"/>
      <w:bookmarkEnd w:id="1890"/>
      <w:bookmarkEnd w:id="1891"/>
      <w:bookmarkEnd w:id="1892"/>
    </w:p>
    <w:p w14:paraId="12D3048A" w14:textId="77777777" w:rsidR="0072539A" w:rsidRDefault="0072539A" w:rsidP="0072539A">
      <w:pPr>
        <w:pStyle w:val="Heading5"/>
      </w:pPr>
      <w:bookmarkStart w:id="1893" w:name="_Toc138761587"/>
      <w:bookmarkStart w:id="1894" w:name="_Toc145707781"/>
      <w:bookmarkStart w:id="1895" w:name="_Toc160570240"/>
      <w:bookmarkStart w:id="1896" w:name="_Toc162007836"/>
      <w:bookmarkStart w:id="1897" w:name="_Toc185515449"/>
      <w:bookmarkStart w:id="1898" w:name="_Toc192872756"/>
      <w:bookmarkStart w:id="1899" w:name="_Toc199335775"/>
      <w:r>
        <w:t>5.</w:t>
      </w:r>
      <w:r w:rsidRPr="0072539A">
        <w:t>13</w:t>
      </w:r>
      <w:r>
        <w:t>.2.2.1</w:t>
      </w:r>
      <w:r>
        <w:tab/>
        <w:t>General</w:t>
      </w:r>
      <w:bookmarkEnd w:id="1893"/>
      <w:bookmarkEnd w:id="1894"/>
      <w:bookmarkEnd w:id="1895"/>
      <w:bookmarkEnd w:id="1896"/>
      <w:bookmarkEnd w:id="1897"/>
      <w:bookmarkEnd w:id="1898"/>
      <w:bookmarkEnd w:id="1899"/>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900" w:name="_Toc138761588"/>
      <w:bookmarkStart w:id="1901" w:name="_Toc145707782"/>
      <w:bookmarkStart w:id="1902" w:name="_Toc160570241"/>
      <w:bookmarkStart w:id="1903" w:name="_Toc162007837"/>
      <w:bookmarkStart w:id="1904" w:name="_Toc185515450"/>
      <w:bookmarkStart w:id="1905" w:name="_Toc192872757"/>
      <w:bookmarkStart w:id="1906" w:name="_Toc199335776"/>
      <w:r>
        <w:t>5.</w:t>
      </w:r>
      <w:r w:rsidRPr="0072539A">
        <w:t>13</w:t>
      </w:r>
      <w:r>
        <w:t>.2.2.2</w:t>
      </w:r>
      <w:r>
        <w:tab/>
        <w:t>ACR Parameter</w:t>
      </w:r>
      <w:r w:rsidR="00D656F0">
        <w:t>s</w:t>
      </w:r>
      <w:r>
        <w:t xml:space="preserve"> Information Request</w:t>
      </w:r>
      <w:bookmarkEnd w:id="1900"/>
      <w:bookmarkEnd w:id="1901"/>
      <w:bookmarkEnd w:id="1902"/>
      <w:bookmarkEnd w:id="1903"/>
      <w:bookmarkEnd w:id="1904"/>
      <w:bookmarkEnd w:id="1905"/>
      <w:bookmarkEnd w:id="190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907" w:name="_Toc145707783"/>
      <w:bookmarkStart w:id="1908" w:name="_Toc160570242"/>
      <w:bookmarkStart w:id="1909" w:name="_Toc162007838"/>
      <w:bookmarkStart w:id="1910" w:name="_Toc185515451"/>
      <w:bookmarkStart w:id="1911" w:name="_Toc192872758"/>
      <w:bookmarkStart w:id="1912" w:name="_Toc199335777"/>
      <w:r>
        <w:t>5.</w:t>
      </w:r>
      <w:r w:rsidRPr="0072539A">
        <w:t>1</w:t>
      </w:r>
      <w:r>
        <w:t>4</w:t>
      </w:r>
      <w:r>
        <w:tab/>
      </w:r>
      <w:r w:rsidRPr="00310802">
        <w:t>Eees_</w:t>
      </w:r>
      <w:r>
        <w:t>CommonEAS</w:t>
      </w:r>
      <w:r w:rsidR="00EC376D">
        <w:t>Announcement</w:t>
      </w:r>
      <w:r>
        <w:t xml:space="preserve"> Service</w:t>
      </w:r>
      <w:bookmarkEnd w:id="1907"/>
      <w:bookmarkEnd w:id="1908"/>
      <w:bookmarkEnd w:id="1909"/>
      <w:bookmarkEnd w:id="1910"/>
      <w:bookmarkEnd w:id="1911"/>
      <w:bookmarkEnd w:id="1912"/>
    </w:p>
    <w:p w14:paraId="1DF159F3" w14:textId="77777777" w:rsidR="00FC328E" w:rsidRDefault="00FC328E" w:rsidP="00FC328E">
      <w:pPr>
        <w:pStyle w:val="Heading3"/>
      </w:pPr>
      <w:bookmarkStart w:id="1913" w:name="_Toc145707784"/>
      <w:bookmarkStart w:id="1914" w:name="_Toc160570243"/>
      <w:bookmarkStart w:id="1915" w:name="_Toc162007839"/>
      <w:bookmarkStart w:id="1916" w:name="_Toc185515452"/>
      <w:bookmarkStart w:id="1917" w:name="_Toc192872759"/>
      <w:bookmarkStart w:id="1918" w:name="_Toc199335778"/>
      <w:r>
        <w:t>5.14.1</w:t>
      </w:r>
      <w:r>
        <w:tab/>
        <w:t>Service Description</w:t>
      </w:r>
      <w:bookmarkEnd w:id="1913"/>
      <w:bookmarkEnd w:id="1914"/>
      <w:bookmarkEnd w:id="1915"/>
      <w:bookmarkEnd w:id="1916"/>
      <w:bookmarkEnd w:id="1917"/>
      <w:bookmarkEnd w:id="1918"/>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919" w:name="_Toc145707785"/>
      <w:bookmarkStart w:id="1920" w:name="_Toc160570244"/>
      <w:bookmarkStart w:id="1921" w:name="_Toc162007840"/>
      <w:bookmarkStart w:id="1922" w:name="_Toc185515453"/>
      <w:bookmarkStart w:id="1923" w:name="_Toc192872760"/>
      <w:bookmarkStart w:id="1924" w:name="_Toc199335779"/>
      <w:r>
        <w:t>5.14.2</w:t>
      </w:r>
      <w:r>
        <w:tab/>
        <w:t>Service Operations</w:t>
      </w:r>
      <w:bookmarkEnd w:id="1919"/>
      <w:bookmarkEnd w:id="1920"/>
      <w:bookmarkEnd w:id="1921"/>
      <w:bookmarkEnd w:id="1922"/>
      <w:bookmarkEnd w:id="1923"/>
      <w:bookmarkEnd w:id="1924"/>
    </w:p>
    <w:p w14:paraId="15E4526C" w14:textId="77777777" w:rsidR="00FC328E" w:rsidRDefault="00FC328E" w:rsidP="00FC328E">
      <w:pPr>
        <w:pStyle w:val="Heading4"/>
      </w:pPr>
      <w:bookmarkStart w:id="1925" w:name="_Toc145707786"/>
      <w:bookmarkStart w:id="1926" w:name="_Toc160570245"/>
      <w:bookmarkStart w:id="1927" w:name="_Toc162007841"/>
      <w:bookmarkStart w:id="1928" w:name="_Toc185515454"/>
      <w:bookmarkStart w:id="1929" w:name="_Toc192872761"/>
      <w:bookmarkStart w:id="1930" w:name="_Toc199335780"/>
      <w:r>
        <w:t>5.14.2.1</w:t>
      </w:r>
      <w:r>
        <w:tab/>
        <w:t>Introduction</w:t>
      </w:r>
      <w:bookmarkEnd w:id="1925"/>
      <w:bookmarkEnd w:id="1926"/>
      <w:bookmarkEnd w:id="1927"/>
      <w:bookmarkEnd w:id="1928"/>
      <w:bookmarkEnd w:id="1929"/>
      <w:bookmarkEnd w:id="1930"/>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931" w:name="_Toc145707787"/>
      <w:bookmarkStart w:id="1932" w:name="_Toc160570246"/>
      <w:bookmarkStart w:id="1933" w:name="_Toc162007842"/>
      <w:bookmarkStart w:id="1934" w:name="_Toc185515455"/>
      <w:bookmarkStart w:id="1935" w:name="_Toc192872762"/>
      <w:bookmarkStart w:id="1936" w:name="_Toc199335781"/>
      <w:r>
        <w:t>5.14.2.2</w:t>
      </w:r>
      <w:r>
        <w:tab/>
        <w:t>Eees_CommonEAS</w:t>
      </w:r>
      <w:r w:rsidR="00EC376D">
        <w:t>Announcement</w:t>
      </w:r>
      <w:r w:rsidRPr="00F7022F">
        <w:t>_</w:t>
      </w:r>
      <w:bookmarkEnd w:id="1931"/>
      <w:r w:rsidR="00EC376D">
        <w:t>Declare</w:t>
      </w:r>
      <w:bookmarkEnd w:id="1932"/>
      <w:bookmarkEnd w:id="1933"/>
      <w:bookmarkEnd w:id="1934"/>
      <w:bookmarkEnd w:id="1935"/>
      <w:bookmarkEnd w:id="1936"/>
    </w:p>
    <w:p w14:paraId="22D75060" w14:textId="77777777" w:rsidR="00FC328E" w:rsidRDefault="00FC328E" w:rsidP="00FC328E">
      <w:pPr>
        <w:pStyle w:val="Heading5"/>
      </w:pPr>
      <w:bookmarkStart w:id="1937" w:name="_Toc145707788"/>
      <w:bookmarkStart w:id="1938" w:name="_Toc160570247"/>
      <w:bookmarkStart w:id="1939" w:name="_Toc162007843"/>
      <w:bookmarkStart w:id="1940" w:name="_Toc185515456"/>
      <w:bookmarkStart w:id="1941" w:name="_Toc192872763"/>
      <w:bookmarkStart w:id="1942" w:name="_Toc199335782"/>
      <w:r>
        <w:t>5.</w:t>
      </w:r>
      <w:r w:rsidRPr="0072539A">
        <w:t>1</w:t>
      </w:r>
      <w:r>
        <w:t>4.2.2.1</w:t>
      </w:r>
      <w:r>
        <w:tab/>
        <w:t>General</w:t>
      </w:r>
      <w:bookmarkEnd w:id="1937"/>
      <w:bookmarkEnd w:id="1938"/>
      <w:bookmarkEnd w:id="1939"/>
      <w:bookmarkEnd w:id="1940"/>
      <w:bookmarkEnd w:id="1941"/>
      <w:bookmarkEnd w:id="1942"/>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943" w:name="_Toc145707789"/>
      <w:bookmarkStart w:id="1944" w:name="_Toc160570248"/>
      <w:bookmarkStart w:id="1945" w:name="_Toc162007844"/>
      <w:bookmarkStart w:id="1946" w:name="_Toc185515457"/>
      <w:bookmarkStart w:id="1947" w:name="_Toc192872764"/>
      <w:bookmarkStart w:id="1948" w:name="_Toc199335783"/>
      <w:r>
        <w:t>5.14.2.2.2</w:t>
      </w:r>
      <w:r>
        <w:tab/>
      </w:r>
      <w:bookmarkEnd w:id="1943"/>
      <w:r w:rsidR="007F1174">
        <w:t>Common EAS Information Declaration</w:t>
      </w:r>
      <w:bookmarkEnd w:id="1944"/>
      <w:bookmarkEnd w:id="1945"/>
      <w:bookmarkEnd w:id="1946"/>
      <w:bookmarkEnd w:id="1947"/>
      <w:bookmarkEnd w:id="1948"/>
    </w:p>
    <w:p w14:paraId="3903AF6D" w14:textId="77777777" w:rsidR="00DA76EA" w:rsidRDefault="00DA76EA" w:rsidP="00DA76EA">
      <w:bookmarkStart w:id="1949" w:name="_Toc160570249"/>
      <w:bookmarkStart w:id="195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951" w:name="_Toc185515458"/>
      <w:bookmarkStart w:id="1952" w:name="_Toc192872765"/>
      <w:bookmarkStart w:id="1953" w:name="_Toc199335784"/>
      <w:r>
        <w:t>5.</w:t>
      </w:r>
      <w:r w:rsidRPr="0072539A">
        <w:t>1</w:t>
      </w:r>
      <w:r>
        <w:t>5</w:t>
      </w:r>
      <w:r>
        <w:tab/>
        <w:t>Eees_TrafficInfluenceEAS Service</w:t>
      </w:r>
      <w:bookmarkEnd w:id="1949"/>
      <w:bookmarkEnd w:id="1950"/>
      <w:bookmarkEnd w:id="1951"/>
      <w:bookmarkEnd w:id="1952"/>
      <w:bookmarkEnd w:id="1953"/>
    </w:p>
    <w:p w14:paraId="26916E83" w14:textId="77777777" w:rsidR="00F627CA" w:rsidRDefault="00F627CA" w:rsidP="00F627CA">
      <w:pPr>
        <w:pStyle w:val="Heading3"/>
      </w:pPr>
      <w:bookmarkStart w:id="1954" w:name="_Toc160570250"/>
      <w:bookmarkStart w:id="1955" w:name="_Toc162007846"/>
      <w:bookmarkStart w:id="1956" w:name="_Toc185515459"/>
      <w:bookmarkStart w:id="1957" w:name="_Toc192872766"/>
      <w:bookmarkStart w:id="1958" w:name="_Toc199335785"/>
      <w:r>
        <w:t>5.15.1</w:t>
      </w:r>
      <w:r>
        <w:tab/>
        <w:t>Service Description</w:t>
      </w:r>
      <w:bookmarkEnd w:id="1954"/>
      <w:bookmarkEnd w:id="1955"/>
      <w:bookmarkEnd w:id="1956"/>
      <w:bookmarkEnd w:id="1957"/>
      <w:bookmarkEnd w:id="1958"/>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959" w:name="_Toc160570251"/>
      <w:bookmarkStart w:id="1960" w:name="_Toc162007847"/>
      <w:bookmarkStart w:id="1961" w:name="_Toc185515460"/>
      <w:bookmarkStart w:id="1962" w:name="_Toc192872767"/>
      <w:bookmarkStart w:id="1963" w:name="_Toc199335786"/>
      <w:r>
        <w:t>5.15.2</w:t>
      </w:r>
      <w:r>
        <w:tab/>
        <w:t>Service Operations</w:t>
      </w:r>
      <w:bookmarkEnd w:id="1959"/>
      <w:bookmarkEnd w:id="1960"/>
      <w:bookmarkEnd w:id="1961"/>
      <w:bookmarkEnd w:id="1962"/>
      <w:bookmarkEnd w:id="1963"/>
    </w:p>
    <w:p w14:paraId="5372B232" w14:textId="77777777" w:rsidR="00F627CA" w:rsidRDefault="00F627CA" w:rsidP="00F627CA">
      <w:pPr>
        <w:pStyle w:val="Heading4"/>
      </w:pPr>
      <w:bookmarkStart w:id="1964" w:name="_Toc160570252"/>
      <w:bookmarkStart w:id="1965" w:name="_Toc162007848"/>
      <w:bookmarkStart w:id="1966" w:name="_Toc185515461"/>
      <w:bookmarkStart w:id="1967" w:name="_Toc192872768"/>
      <w:bookmarkStart w:id="1968" w:name="_Toc199335787"/>
      <w:r>
        <w:t>5.15.2.1</w:t>
      </w:r>
      <w:r>
        <w:tab/>
        <w:t>Introduction</w:t>
      </w:r>
      <w:bookmarkEnd w:id="1964"/>
      <w:bookmarkEnd w:id="1965"/>
      <w:bookmarkEnd w:id="1966"/>
      <w:bookmarkEnd w:id="1967"/>
      <w:bookmarkEnd w:id="1968"/>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969" w:name="_Toc160570253"/>
      <w:bookmarkStart w:id="1970" w:name="_Toc162007849"/>
      <w:bookmarkStart w:id="1971" w:name="_Toc185515462"/>
      <w:bookmarkStart w:id="1972" w:name="_Toc192872769"/>
      <w:bookmarkStart w:id="1973" w:name="_Toc199335788"/>
      <w:r>
        <w:t>5.15.2.2</w:t>
      </w:r>
      <w:r>
        <w:tab/>
        <w:t>Eees_TrafficInfluenceEAS_Manage</w:t>
      </w:r>
      <w:bookmarkEnd w:id="1969"/>
      <w:bookmarkEnd w:id="1970"/>
      <w:bookmarkEnd w:id="1971"/>
      <w:bookmarkEnd w:id="1972"/>
      <w:bookmarkEnd w:id="1973"/>
    </w:p>
    <w:p w14:paraId="7266A323" w14:textId="77777777" w:rsidR="00F627CA" w:rsidRDefault="00F627CA" w:rsidP="00F627CA">
      <w:pPr>
        <w:pStyle w:val="Heading5"/>
      </w:pPr>
      <w:bookmarkStart w:id="1974" w:name="_Toc160570254"/>
      <w:bookmarkStart w:id="1975" w:name="_Toc162007850"/>
      <w:bookmarkStart w:id="1976" w:name="_Toc185515463"/>
      <w:bookmarkStart w:id="1977" w:name="_Toc192872770"/>
      <w:bookmarkStart w:id="1978" w:name="_Toc199335789"/>
      <w:r>
        <w:t>5.15.2.2.1</w:t>
      </w:r>
      <w:r>
        <w:tab/>
        <w:t>General</w:t>
      </w:r>
      <w:bookmarkEnd w:id="1974"/>
      <w:bookmarkEnd w:id="1975"/>
      <w:bookmarkEnd w:id="1976"/>
      <w:bookmarkEnd w:id="1977"/>
      <w:bookmarkEnd w:id="197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979" w:name="_Toc160570255"/>
      <w:bookmarkStart w:id="1980" w:name="_Toc162007851"/>
      <w:bookmarkStart w:id="1981" w:name="_Toc185515464"/>
      <w:bookmarkStart w:id="1982" w:name="_Toc192872771"/>
      <w:bookmarkStart w:id="1983" w:name="_Toc199335790"/>
      <w:r>
        <w:t>5.15.2.2.2</w:t>
      </w:r>
      <w:r>
        <w:tab/>
        <w:t>Application Traffic Influence Initiation</w:t>
      </w:r>
      <w:bookmarkEnd w:id="1979"/>
      <w:bookmarkEnd w:id="1980"/>
      <w:bookmarkEnd w:id="1981"/>
      <w:bookmarkEnd w:id="1982"/>
      <w:bookmarkEnd w:id="1983"/>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984" w:name="_Toc160570256"/>
      <w:bookmarkStart w:id="1985" w:name="_Toc162007852"/>
      <w:bookmarkStart w:id="1986" w:name="_Toc185515465"/>
      <w:bookmarkStart w:id="1987" w:name="_Toc192872772"/>
      <w:bookmarkStart w:id="1988" w:name="_Toc199335791"/>
      <w:r>
        <w:t>5.15.2.2.3</w:t>
      </w:r>
      <w:r>
        <w:tab/>
        <w:t>Application Traffic Influence Update</w:t>
      </w:r>
      <w:bookmarkEnd w:id="1984"/>
      <w:bookmarkEnd w:id="1985"/>
      <w:bookmarkEnd w:id="1986"/>
      <w:bookmarkEnd w:id="1987"/>
      <w:bookmarkEnd w:id="198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989" w:name="_Toc160570257"/>
      <w:bookmarkStart w:id="1990"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991" w:name="_Toc185515466"/>
      <w:bookmarkStart w:id="1992" w:name="_Toc192872773"/>
      <w:bookmarkStart w:id="1993" w:name="_Toc199335792"/>
      <w:r>
        <w:t>5.15.2.2.4</w:t>
      </w:r>
      <w:r>
        <w:tab/>
        <w:t>Application Traffic Influence Cancellation</w:t>
      </w:r>
      <w:bookmarkEnd w:id="1989"/>
      <w:bookmarkEnd w:id="1990"/>
      <w:bookmarkEnd w:id="1991"/>
      <w:bookmarkEnd w:id="1992"/>
      <w:bookmarkEnd w:id="1993"/>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994" w:name="_Toc160570258"/>
      <w:bookmarkStart w:id="1995" w:name="_Toc162007854"/>
      <w:bookmarkStart w:id="1996" w:name="_Toc185515467"/>
      <w:bookmarkStart w:id="1997" w:name="_Toc192872774"/>
      <w:bookmarkStart w:id="1998" w:name="_Toc199335793"/>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994"/>
      <w:bookmarkEnd w:id="1995"/>
      <w:bookmarkEnd w:id="1996"/>
      <w:bookmarkEnd w:id="1997"/>
      <w:bookmarkEnd w:id="199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999" w:name="_Toc136427550"/>
      <w:bookmarkStart w:id="2000" w:name="_Toc160609225"/>
      <w:bookmarkStart w:id="2001" w:name="_Toc168502646"/>
      <w:bookmarkStart w:id="2002" w:name="_Toc185515468"/>
      <w:bookmarkStart w:id="2003" w:name="_Toc192872775"/>
      <w:bookmarkStart w:id="2004" w:name="_Toc199335794"/>
      <w:r w:rsidRPr="00EE5843">
        <w:rPr>
          <w:lang w:val="en-US"/>
        </w:rPr>
        <w:t>5.</w:t>
      </w:r>
      <w:r>
        <w:rPr>
          <w:lang w:val="en-US"/>
        </w:rPr>
        <w:t>16</w:t>
      </w:r>
      <w:r w:rsidRPr="00EE5843">
        <w:rPr>
          <w:lang w:val="en-US"/>
        </w:rPr>
        <w:tab/>
        <w:t>Eees_EASInformationProvisioning Service</w:t>
      </w:r>
      <w:bookmarkEnd w:id="1999"/>
      <w:bookmarkEnd w:id="2000"/>
      <w:bookmarkEnd w:id="2001"/>
      <w:bookmarkEnd w:id="2002"/>
      <w:bookmarkEnd w:id="2003"/>
      <w:bookmarkEnd w:id="2004"/>
    </w:p>
    <w:p w14:paraId="0D6948DE" w14:textId="77777777" w:rsidR="006907A4" w:rsidRDefault="006907A4" w:rsidP="006907A4">
      <w:pPr>
        <w:pStyle w:val="Heading3"/>
      </w:pPr>
      <w:bookmarkStart w:id="2005" w:name="_Toc85734180"/>
      <w:bookmarkStart w:id="2006" w:name="_Toc89431479"/>
      <w:bookmarkStart w:id="2007" w:name="_Toc97042287"/>
      <w:bookmarkStart w:id="2008" w:name="_Toc97045431"/>
      <w:bookmarkStart w:id="2009" w:name="_Toc97155176"/>
      <w:bookmarkStart w:id="2010" w:name="_Toc101521321"/>
      <w:bookmarkStart w:id="2011" w:name="_Toc138761589"/>
      <w:bookmarkStart w:id="2012" w:name="_Toc145707790"/>
      <w:bookmarkStart w:id="2013" w:name="_Toc160570259"/>
      <w:bookmarkStart w:id="2014" w:name="_Toc162007855"/>
      <w:bookmarkStart w:id="2015" w:name="_Toc185515469"/>
      <w:bookmarkStart w:id="2016" w:name="_Toc192872776"/>
      <w:bookmarkStart w:id="2017" w:name="_Toc199335795"/>
      <w:r>
        <w:t>5.16.1</w:t>
      </w:r>
      <w:r>
        <w:tab/>
        <w:t>Service Description</w:t>
      </w:r>
      <w:bookmarkEnd w:id="2017"/>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018" w:name="_Toc199335796"/>
      <w:r>
        <w:t>5.16.2</w:t>
      </w:r>
      <w:r>
        <w:tab/>
        <w:t>Service Operations</w:t>
      </w:r>
      <w:bookmarkEnd w:id="2018"/>
    </w:p>
    <w:p w14:paraId="4B50C72D" w14:textId="77777777" w:rsidR="006907A4" w:rsidRDefault="006907A4" w:rsidP="006907A4">
      <w:pPr>
        <w:pStyle w:val="Heading4"/>
      </w:pPr>
      <w:bookmarkStart w:id="2019" w:name="_Toc199335797"/>
      <w:r>
        <w:t>5.16.2.1</w:t>
      </w:r>
      <w:r>
        <w:tab/>
        <w:t>Introduction</w:t>
      </w:r>
      <w:bookmarkEnd w:id="2019"/>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A028E5">
        <w:trPr>
          <w:jc w:val="center"/>
        </w:trPr>
        <w:tc>
          <w:tcPr>
            <w:tcW w:w="3397" w:type="dxa"/>
            <w:shd w:val="clear" w:color="000000" w:fill="C0C0C0"/>
          </w:tcPr>
          <w:p w14:paraId="7F5287A4" w14:textId="77777777" w:rsidR="006907A4" w:rsidRDefault="006907A4" w:rsidP="00A028E5">
            <w:pPr>
              <w:pStyle w:val="TAH"/>
            </w:pPr>
            <w:r>
              <w:t>Service operation name</w:t>
            </w:r>
          </w:p>
        </w:tc>
        <w:tc>
          <w:tcPr>
            <w:tcW w:w="4258" w:type="dxa"/>
            <w:shd w:val="clear" w:color="000000" w:fill="C0C0C0"/>
          </w:tcPr>
          <w:p w14:paraId="1C2A8A07" w14:textId="77777777" w:rsidR="006907A4" w:rsidRDefault="006907A4" w:rsidP="00A028E5">
            <w:pPr>
              <w:pStyle w:val="TAH"/>
            </w:pPr>
            <w:r>
              <w:t>Description</w:t>
            </w:r>
          </w:p>
        </w:tc>
        <w:tc>
          <w:tcPr>
            <w:tcW w:w="1565" w:type="dxa"/>
            <w:shd w:val="clear" w:color="000000" w:fill="C0C0C0"/>
          </w:tcPr>
          <w:p w14:paraId="26FDF44E" w14:textId="77777777" w:rsidR="006907A4" w:rsidRDefault="006907A4" w:rsidP="00A028E5">
            <w:pPr>
              <w:pStyle w:val="TAH"/>
            </w:pPr>
            <w:r>
              <w:t>Initiated by</w:t>
            </w:r>
          </w:p>
        </w:tc>
      </w:tr>
      <w:tr w:rsidR="006907A4" w14:paraId="3C860EB2" w14:textId="77777777" w:rsidTr="00A028E5">
        <w:trPr>
          <w:jc w:val="center"/>
        </w:trPr>
        <w:tc>
          <w:tcPr>
            <w:tcW w:w="3397" w:type="dxa"/>
          </w:tcPr>
          <w:p w14:paraId="38E0A11F" w14:textId="77777777" w:rsidR="006907A4" w:rsidRDefault="006907A4" w:rsidP="00A028E5">
            <w:pPr>
              <w:pStyle w:val="TAL"/>
            </w:pPr>
            <w:r>
              <w:t>Eees_EASInformationProvisioning_Declare</w:t>
            </w:r>
          </w:p>
        </w:tc>
        <w:tc>
          <w:tcPr>
            <w:tcW w:w="4258" w:type="dxa"/>
          </w:tcPr>
          <w:p w14:paraId="1C91FF40" w14:textId="77777777" w:rsidR="006907A4" w:rsidRDefault="006907A4" w:rsidP="00A028E5">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A028E5">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020" w:name="_Toc199335798"/>
      <w:r>
        <w:t>5.16.2.2</w:t>
      </w:r>
      <w:r>
        <w:tab/>
        <w:t>Eees_EASInformationProvisioning_Declare</w:t>
      </w:r>
      <w:bookmarkEnd w:id="2020"/>
    </w:p>
    <w:p w14:paraId="5A186B38" w14:textId="77777777" w:rsidR="006907A4" w:rsidRDefault="006907A4" w:rsidP="006907A4">
      <w:pPr>
        <w:pStyle w:val="Heading5"/>
      </w:pPr>
      <w:bookmarkStart w:id="2021" w:name="_Toc199335799"/>
      <w:r>
        <w:t>5.16.2.2.1</w:t>
      </w:r>
      <w:r>
        <w:tab/>
        <w:t>General</w:t>
      </w:r>
      <w:bookmarkEnd w:id="2021"/>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022" w:name="_Toc199335800"/>
      <w:r>
        <w:t>5.16.2.2.2</w:t>
      </w:r>
      <w:r>
        <w:tab/>
        <w:t>EAS Information Provisioning Information Declaration</w:t>
      </w:r>
      <w:bookmarkEnd w:id="2022"/>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023" w:name="_Toc199335801"/>
      <w:r>
        <w:t>6</w:t>
      </w:r>
      <w:r w:rsidR="00BA077D">
        <w:tab/>
        <w:t xml:space="preserve">Services offered by </w:t>
      </w:r>
      <w:r w:rsidR="00CC1923">
        <w:t xml:space="preserve">Edge </w:t>
      </w:r>
      <w:r w:rsidR="00BA077D">
        <w:t>Configuration</w:t>
      </w:r>
      <w:r w:rsidR="00CC1923">
        <w:t xml:space="preserve"> Server</w:t>
      </w:r>
      <w:bookmarkEnd w:id="2005"/>
      <w:bookmarkEnd w:id="2006"/>
      <w:bookmarkEnd w:id="2007"/>
      <w:bookmarkEnd w:id="2008"/>
      <w:bookmarkEnd w:id="2009"/>
      <w:bookmarkEnd w:id="2010"/>
      <w:bookmarkEnd w:id="2011"/>
      <w:bookmarkEnd w:id="2012"/>
      <w:bookmarkEnd w:id="2013"/>
      <w:bookmarkEnd w:id="2014"/>
      <w:bookmarkEnd w:id="2015"/>
      <w:bookmarkEnd w:id="2016"/>
      <w:bookmarkEnd w:id="2023"/>
    </w:p>
    <w:p w14:paraId="0498B521" w14:textId="1A8FCCCC" w:rsidR="00CC1923" w:rsidRDefault="001C3C86" w:rsidP="00CC1923">
      <w:pPr>
        <w:pStyle w:val="Heading2"/>
      </w:pPr>
      <w:bookmarkStart w:id="2024" w:name="_Toc85734181"/>
      <w:bookmarkStart w:id="2025" w:name="_Toc89431480"/>
      <w:bookmarkStart w:id="2026" w:name="_Toc97042288"/>
      <w:bookmarkStart w:id="2027" w:name="_Toc97045432"/>
      <w:bookmarkStart w:id="2028" w:name="_Toc97155177"/>
      <w:bookmarkStart w:id="2029" w:name="_Toc101521322"/>
      <w:bookmarkStart w:id="2030" w:name="_Toc138761590"/>
      <w:bookmarkStart w:id="2031" w:name="_Toc145707791"/>
      <w:bookmarkStart w:id="2032" w:name="_Toc160570260"/>
      <w:bookmarkStart w:id="2033" w:name="_Toc162007856"/>
      <w:bookmarkStart w:id="2034" w:name="_Toc185515470"/>
      <w:bookmarkStart w:id="2035" w:name="_Toc192872777"/>
      <w:bookmarkStart w:id="2036" w:name="_Toc199335802"/>
      <w:r>
        <w:t>6</w:t>
      </w:r>
      <w:r w:rsidR="00CC1923">
        <w:t>.1</w:t>
      </w:r>
      <w:r w:rsidR="00CC1923">
        <w:tab/>
        <w:t>Introduction</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0D40F1A" w14:textId="77777777" w:rsidR="0093683C" w:rsidRDefault="0093683C" w:rsidP="0093683C">
      <w:bookmarkStart w:id="2037"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03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038" w:name="_Hlk164316751"/>
      <w:bookmarkStart w:id="2039"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038"/>
      <w:bookmarkEnd w:id="2039"/>
    </w:p>
    <w:p w14:paraId="070DADF7" w14:textId="1F96A54D" w:rsidR="00511F30" w:rsidRDefault="00B42352" w:rsidP="00511F30">
      <w:pPr>
        <w:pStyle w:val="Heading2"/>
      </w:pPr>
      <w:bookmarkStart w:id="2040" w:name="_Toc85734182"/>
      <w:bookmarkStart w:id="2041" w:name="_Toc89431481"/>
      <w:bookmarkStart w:id="2042" w:name="_Toc97042289"/>
      <w:bookmarkStart w:id="2043" w:name="_Toc97045433"/>
      <w:bookmarkStart w:id="2044" w:name="_Toc97155178"/>
      <w:bookmarkStart w:id="2045" w:name="_Toc101521323"/>
      <w:bookmarkStart w:id="2046" w:name="_Toc138761591"/>
      <w:bookmarkStart w:id="2047" w:name="_Toc145707792"/>
      <w:bookmarkStart w:id="2048" w:name="_Toc160570261"/>
      <w:bookmarkStart w:id="2049" w:name="_Toc162007857"/>
      <w:bookmarkStart w:id="2050" w:name="_Toc185515471"/>
      <w:bookmarkStart w:id="2051" w:name="_Toc192872778"/>
      <w:bookmarkStart w:id="2052" w:name="_Toc199335803"/>
      <w:r>
        <w:t>6.2</w:t>
      </w:r>
      <w:r w:rsidR="00511F30">
        <w:tab/>
        <w:t>Eecs_EESRegistration Service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2D78232" w14:textId="430B7EA6" w:rsidR="00511F30" w:rsidRDefault="00B42352" w:rsidP="00511F30">
      <w:pPr>
        <w:pStyle w:val="Heading3"/>
      </w:pPr>
      <w:bookmarkStart w:id="2053" w:name="_Toc85734183"/>
      <w:bookmarkStart w:id="2054" w:name="_Toc89431482"/>
      <w:bookmarkStart w:id="2055" w:name="_Toc97042290"/>
      <w:bookmarkStart w:id="2056" w:name="_Toc97045434"/>
      <w:bookmarkStart w:id="2057" w:name="_Toc97155179"/>
      <w:bookmarkStart w:id="2058" w:name="_Toc101521324"/>
      <w:bookmarkStart w:id="2059" w:name="_Toc138761592"/>
      <w:bookmarkStart w:id="2060" w:name="_Toc145707793"/>
      <w:bookmarkStart w:id="2061" w:name="_Toc160570262"/>
      <w:bookmarkStart w:id="2062" w:name="_Toc162007858"/>
      <w:bookmarkStart w:id="2063" w:name="_Toc185515472"/>
      <w:bookmarkStart w:id="2064" w:name="_Toc192872779"/>
      <w:bookmarkStart w:id="2065" w:name="_Toc199335804"/>
      <w:r>
        <w:t>6.2</w:t>
      </w:r>
      <w:r w:rsidR="00511F30">
        <w:t>.1</w:t>
      </w:r>
      <w:r w:rsidR="00511F30">
        <w:tab/>
        <w:t>Service Description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066" w:name="_Toc85734184"/>
      <w:bookmarkStart w:id="2067" w:name="_Toc89431483"/>
      <w:bookmarkStart w:id="2068" w:name="_Toc97042291"/>
      <w:bookmarkStart w:id="2069" w:name="_Toc97045435"/>
      <w:bookmarkStart w:id="2070" w:name="_Toc97155180"/>
      <w:bookmarkStart w:id="2071" w:name="_Toc101521325"/>
      <w:bookmarkStart w:id="2072" w:name="_Toc138761593"/>
      <w:bookmarkStart w:id="2073" w:name="_Toc145707794"/>
      <w:bookmarkStart w:id="2074" w:name="_Toc160570263"/>
      <w:bookmarkStart w:id="2075" w:name="_Toc162007859"/>
      <w:bookmarkStart w:id="2076" w:name="_Toc185515473"/>
      <w:bookmarkStart w:id="2077" w:name="_Toc192872780"/>
      <w:bookmarkStart w:id="2078" w:name="_Toc199335805"/>
      <w:r>
        <w:t>6.2</w:t>
      </w:r>
      <w:r w:rsidR="00511F30">
        <w:t>.2</w:t>
      </w:r>
      <w:r w:rsidR="00511F30">
        <w:tab/>
        <w:t>Service Operations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EF90B0B" w14:textId="345467F3" w:rsidR="00511F30" w:rsidRDefault="00B42352" w:rsidP="00511F30">
      <w:pPr>
        <w:pStyle w:val="Heading4"/>
      </w:pPr>
      <w:bookmarkStart w:id="2079" w:name="_Toc85734185"/>
      <w:bookmarkStart w:id="2080" w:name="_Toc89431484"/>
      <w:bookmarkStart w:id="2081" w:name="_Toc97042292"/>
      <w:bookmarkStart w:id="2082" w:name="_Toc97045436"/>
      <w:bookmarkStart w:id="2083" w:name="_Toc97155181"/>
      <w:bookmarkStart w:id="2084" w:name="_Toc101521326"/>
      <w:bookmarkStart w:id="2085" w:name="_Toc138761594"/>
      <w:bookmarkStart w:id="2086" w:name="_Toc145707795"/>
      <w:bookmarkStart w:id="2087" w:name="_Toc160570264"/>
      <w:bookmarkStart w:id="2088" w:name="_Toc162007860"/>
      <w:bookmarkStart w:id="2089" w:name="_Toc185515474"/>
      <w:bookmarkStart w:id="2090" w:name="_Toc192872781"/>
      <w:bookmarkStart w:id="2091" w:name="_Toc199335806"/>
      <w:r>
        <w:t>6.2</w:t>
      </w:r>
      <w:r w:rsidR="00511F30">
        <w:t>.2.1</w:t>
      </w:r>
      <w:r w:rsidR="00511F30">
        <w:tab/>
        <w:t>Introduction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092" w:name="_Toc85734186"/>
      <w:bookmarkStart w:id="2093" w:name="_Toc89431485"/>
      <w:bookmarkStart w:id="2094" w:name="_Toc97042293"/>
      <w:bookmarkStart w:id="2095" w:name="_Toc97045437"/>
      <w:bookmarkStart w:id="2096" w:name="_Toc97155182"/>
      <w:bookmarkStart w:id="2097" w:name="_Toc101521327"/>
      <w:bookmarkStart w:id="2098" w:name="_Toc138761595"/>
      <w:bookmarkStart w:id="2099" w:name="_Toc145707796"/>
      <w:bookmarkStart w:id="2100" w:name="_Toc160570265"/>
      <w:bookmarkStart w:id="2101" w:name="_Toc162007861"/>
      <w:bookmarkStart w:id="2102" w:name="_Toc185515475"/>
      <w:bookmarkStart w:id="2103" w:name="_Toc192872782"/>
      <w:bookmarkStart w:id="2104" w:name="_Toc199335807"/>
      <w:r>
        <w:t>6.</w:t>
      </w:r>
      <w:r w:rsidR="00B42352">
        <w:t>2</w:t>
      </w:r>
      <w:r>
        <w:t>.2.2</w:t>
      </w:r>
      <w:r>
        <w:tab/>
        <w:t>Eecs_EESRegistration_Request</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37BDF91" w14:textId="49E05086" w:rsidR="00511F30" w:rsidRDefault="00B42352" w:rsidP="00511F30">
      <w:pPr>
        <w:pStyle w:val="Heading5"/>
      </w:pPr>
      <w:bookmarkStart w:id="2105" w:name="_Toc85734187"/>
      <w:bookmarkStart w:id="2106" w:name="_Toc89431486"/>
      <w:bookmarkStart w:id="2107" w:name="_Toc97042294"/>
      <w:bookmarkStart w:id="2108" w:name="_Toc97045438"/>
      <w:bookmarkStart w:id="2109" w:name="_Toc97155183"/>
      <w:bookmarkStart w:id="2110" w:name="_Toc101521328"/>
      <w:bookmarkStart w:id="2111" w:name="_Toc138761596"/>
      <w:bookmarkStart w:id="2112" w:name="_Toc145707797"/>
      <w:bookmarkStart w:id="2113" w:name="_Toc160570266"/>
      <w:bookmarkStart w:id="2114" w:name="_Toc162007862"/>
      <w:bookmarkStart w:id="2115" w:name="_Toc185515476"/>
      <w:bookmarkStart w:id="2116" w:name="_Toc192872783"/>
      <w:bookmarkStart w:id="2117" w:name="_Toc199335808"/>
      <w:r>
        <w:t>6.2</w:t>
      </w:r>
      <w:r w:rsidR="00511F30">
        <w:t>.2.2.1</w:t>
      </w:r>
      <w:r w:rsidR="00511F30">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118" w:name="_Toc85734188"/>
      <w:bookmarkStart w:id="2119" w:name="_Toc89431487"/>
      <w:bookmarkStart w:id="2120" w:name="_Toc97042295"/>
      <w:bookmarkStart w:id="2121" w:name="_Toc97045439"/>
      <w:bookmarkStart w:id="2122" w:name="_Toc97155184"/>
      <w:bookmarkStart w:id="2123" w:name="_Toc101521329"/>
      <w:bookmarkStart w:id="2124" w:name="_Toc138761597"/>
      <w:bookmarkStart w:id="2125" w:name="_Toc145707798"/>
      <w:bookmarkStart w:id="2126" w:name="_Toc160570267"/>
      <w:bookmarkStart w:id="2127" w:name="_Toc162007863"/>
      <w:bookmarkStart w:id="2128" w:name="_Toc185515477"/>
      <w:bookmarkStart w:id="2129" w:name="_Toc192872784"/>
      <w:bookmarkStart w:id="2130" w:name="_Toc199335809"/>
      <w:r>
        <w:t>6.2</w:t>
      </w:r>
      <w:r w:rsidR="00511F30">
        <w:t>.2.2.2</w:t>
      </w:r>
      <w:r w:rsidR="00511F30">
        <w:tab/>
        <w:t>EES registering to ECS using Eecs_EESRegistration_Request operation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131" w:name="_Toc85734189"/>
      <w:bookmarkStart w:id="2132" w:name="_Toc89431488"/>
      <w:bookmarkStart w:id="2133" w:name="_Toc97042296"/>
      <w:bookmarkStart w:id="2134" w:name="_Toc97045440"/>
      <w:bookmarkStart w:id="2135" w:name="_Toc97155185"/>
      <w:bookmarkStart w:id="2136" w:name="_Toc101521330"/>
      <w:bookmarkStart w:id="2137" w:name="_Toc138761598"/>
      <w:bookmarkStart w:id="2138" w:name="_Toc145707799"/>
      <w:bookmarkStart w:id="2139" w:name="_Toc160570268"/>
      <w:bookmarkStart w:id="2140" w:name="_Toc162007864"/>
      <w:bookmarkStart w:id="2141" w:name="_Toc185515478"/>
      <w:bookmarkStart w:id="2142" w:name="_Toc192872785"/>
      <w:bookmarkStart w:id="2143" w:name="_Toc199335810"/>
      <w:r>
        <w:t>6.</w:t>
      </w:r>
      <w:r w:rsidR="00B42352">
        <w:t>2</w:t>
      </w:r>
      <w:r>
        <w:t>.2.3</w:t>
      </w:r>
      <w:r>
        <w:tab/>
        <w:t>Eecs_EESRegistration_Update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1A9800B6" w14:textId="4DF83758" w:rsidR="00511F30" w:rsidRDefault="00B42352" w:rsidP="00511F30">
      <w:pPr>
        <w:pStyle w:val="Heading5"/>
      </w:pPr>
      <w:bookmarkStart w:id="2144" w:name="_Toc85734190"/>
      <w:bookmarkStart w:id="2145" w:name="_Toc89431489"/>
      <w:bookmarkStart w:id="2146" w:name="_Toc97042297"/>
      <w:bookmarkStart w:id="2147" w:name="_Toc97045441"/>
      <w:bookmarkStart w:id="2148" w:name="_Toc97155186"/>
      <w:bookmarkStart w:id="2149" w:name="_Toc101521331"/>
      <w:bookmarkStart w:id="2150" w:name="_Toc138761599"/>
      <w:bookmarkStart w:id="2151" w:name="_Toc145707800"/>
      <w:bookmarkStart w:id="2152" w:name="_Toc160570269"/>
      <w:bookmarkStart w:id="2153" w:name="_Toc162007865"/>
      <w:bookmarkStart w:id="2154" w:name="_Toc185515479"/>
      <w:bookmarkStart w:id="2155" w:name="_Toc192872786"/>
      <w:bookmarkStart w:id="2156" w:name="_Toc199335811"/>
      <w:r>
        <w:t>6.2</w:t>
      </w:r>
      <w:r w:rsidR="00511F30">
        <w:t>.2.3.1</w:t>
      </w:r>
      <w:r w:rsidR="00511F30">
        <w:tab/>
        <w:t>General</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157" w:name="_Toc85734191"/>
      <w:bookmarkStart w:id="2158" w:name="_Toc89431490"/>
      <w:bookmarkStart w:id="2159" w:name="_Toc97042298"/>
      <w:bookmarkStart w:id="2160" w:name="_Toc97045442"/>
      <w:bookmarkStart w:id="2161" w:name="_Toc97155187"/>
      <w:bookmarkStart w:id="2162" w:name="_Toc101521332"/>
      <w:bookmarkStart w:id="2163" w:name="_Toc138761600"/>
      <w:bookmarkStart w:id="2164" w:name="_Toc145707801"/>
      <w:bookmarkStart w:id="2165" w:name="_Toc160570270"/>
      <w:bookmarkStart w:id="2166" w:name="_Toc162007866"/>
      <w:bookmarkStart w:id="2167" w:name="_Toc185515480"/>
      <w:bookmarkStart w:id="2168" w:name="_Toc192872787"/>
      <w:bookmarkStart w:id="2169" w:name="_Toc199335812"/>
      <w:r>
        <w:t>6.2</w:t>
      </w:r>
      <w:r w:rsidR="00511F30">
        <w:t>.2.3.2</w:t>
      </w:r>
      <w:r w:rsidR="00511F30">
        <w:tab/>
        <w:t>EES updating registration information using Eecs_EESRegistration_Update operation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170" w:name="_Toc85734192"/>
      <w:bookmarkStart w:id="2171" w:name="_Toc89431491"/>
      <w:bookmarkStart w:id="2172" w:name="_Toc97042299"/>
      <w:bookmarkStart w:id="2173" w:name="_Toc97045443"/>
      <w:bookmarkStart w:id="2174" w:name="_Toc97155188"/>
      <w:bookmarkStart w:id="2175" w:name="_Toc101521333"/>
      <w:bookmarkStart w:id="2176" w:name="_Toc138761601"/>
      <w:bookmarkStart w:id="2177" w:name="_Toc145707802"/>
      <w:bookmarkStart w:id="2178" w:name="_Toc160570271"/>
      <w:bookmarkStart w:id="2179" w:name="_Toc162007867"/>
      <w:bookmarkStart w:id="2180" w:name="_Toc185515481"/>
      <w:bookmarkStart w:id="2181" w:name="_Toc192872788"/>
      <w:bookmarkStart w:id="2182" w:name="_Toc199335813"/>
      <w:r>
        <w:t>6.2</w:t>
      </w:r>
      <w:r w:rsidR="00511F30">
        <w:t>.2.4</w:t>
      </w:r>
      <w:r w:rsidR="00511F30">
        <w:tab/>
        <w:t>Eecs_EESRegistration_Deregister</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14E4821" w14:textId="0EE0619F" w:rsidR="00511F30" w:rsidRDefault="00B42352" w:rsidP="00511F30">
      <w:pPr>
        <w:pStyle w:val="Heading5"/>
      </w:pPr>
      <w:bookmarkStart w:id="2183" w:name="_Toc85734193"/>
      <w:bookmarkStart w:id="2184" w:name="_Toc89431492"/>
      <w:bookmarkStart w:id="2185" w:name="_Toc97042300"/>
      <w:bookmarkStart w:id="2186" w:name="_Toc97045444"/>
      <w:bookmarkStart w:id="2187" w:name="_Toc97155189"/>
      <w:bookmarkStart w:id="2188" w:name="_Toc101521334"/>
      <w:bookmarkStart w:id="2189" w:name="_Toc138761602"/>
      <w:bookmarkStart w:id="2190" w:name="_Toc145707803"/>
      <w:bookmarkStart w:id="2191" w:name="_Toc160570272"/>
      <w:bookmarkStart w:id="2192" w:name="_Toc162007868"/>
      <w:bookmarkStart w:id="2193" w:name="_Toc185515482"/>
      <w:bookmarkStart w:id="2194" w:name="_Toc192872789"/>
      <w:bookmarkStart w:id="2195" w:name="_Toc199335814"/>
      <w:r>
        <w:t>6.2</w:t>
      </w:r>
      <w:r w:rsidR="00511F30">
        <w:t>.2.4.1</w:t>
      </w:r>
      <w:r w:rsidR="00511F30">
        <w:tab/>
        <w:t>General</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196" w:name="_Toc85734194"/>
      <w:bookmarkStart w:id="2197" w:name="_Toc89431493"/>
      <w:bookmarkStart w:id="2198" w:name="_Toc97042301"/>
      <w:bookmarkStart w:id="2199" w:name="_Toc97045445"/>
      <w:bookmarkStart w:id="2200" w:name="_Toc97155190"/>
      <w:bookmarkStart w:id="2201" w:name="_Toc101521335"/>
      <w:bookmarkStart w:id="2202" w:name="_Toc138761603"/>
      <w:bookmarkStart w:id="2203" w:name="_Toc145707804"/>
      <w:bookmarkStart w:id="2204" w:name="_Toc160570273"/>
      <w:bookmarkStart w:id="2205" w:name="_Toc162007869"/>
      <w:bookmarkStart w:id="2206" w:name="_Toc185515483"/>
      <w:bookmarkStart w:id="2207" w:name="_Toc192872790"/>
      <w:bookmarkStart w:id="2208" w:name="_Toc199335815"/>
      <w:r>
        <w:t>6.</w:t>
      </w:r>
      <w:r w:rsidR="00B42352">
        <w:t>2</w:t>
      </w:r>
      <w:r>
        <w:t>.2.4.2</w:t>
      </w:r>
      <w:r>
        <w:tab/>
        <w:t>EES deregistering from ECS using Eecs_EESRegistration_Deregister operation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209" w:name="_Toc85734195"/>
      <w:bookmarkStart w:id="2210" w:name="_Toc89431494"/>
      <w:bookmarkStart w:id="2211" w:name="_Toc97042302"/>
      <w:bookmarkStart w:id="2212" w:name="_Toc97045446"/>
      <w:bookmarkStart w:id="2213" w:name="_Toc97155191"/>
      <w:bookmarkStart w:id="2214" w:name="_Toc101521336"/>
      <w:bookmarkStart w:id="2215" w:name="_Toc138761604"/>
      <w:bookmarkStart w:id="2216" w:name="_Toc145707805"/>
      <w:bookmarkStart w:id="2217" w:name="_Toc160570274"/>
      <w:bookmarkStart w:id="2218" w:name="_Toc162007870"/>
      <w:bookmarkStart w:id="2219" w:name="_Toc185515484"/>
      <w:bookmarkStart w:id="2220" w:name="_Toc192872791"/>
      <w:bookmarkStart w:id="2221" w:name="_Toc199335816"/>
      <w:r>
        <w:t>6.3</w:t>
      </w:r>
      <w:r>
        <w:tab/>
        <w:t>Eecs_TargetEESDiscovery Service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2934A18F" w14:textId="730FB962" w:rsidR="007C6CAC" w:rsidRDefault="007C6CAC" w:rsidP="007C6CAC">
      <w:pPr>
        <w:pStyle w:val="Heading3"/>
      </w:pPr>
      <w:bookmarkStart w:id="2222" w:name="_Toc85734196"/>
      <w:bookmarkStart w:id="2223" w:name="_Toc89431495"/>
      <w:bookmarkStart w:id="2224" w:name="_Toc97042303"/>
      <w:bookmarkStart w:id="2225" w:name="_Toc97045447"/>
      <w:bookmarkStart w:id="2226" w:name="_Toc97155192"/>
      <w:bookmarkStart w:id="2227" w:name="_Toc101521337"/>
      <w:bookmarkStart w:id="2228" w:name="_Toc138761605"/>
      <w:bookmarkStart w:id="2229" w:name="_Toc145707806"/>
      <w:bookmarkStart w:id="2230" w:name="_Toc160570275"/>
      <w:bookmarkStart w:id="2231" w:name="_Toc162007871"/>
      <w:bookmarkStart w:id="2232" w:name="_Toc185515485"/>
      <w:bookmarkStart w:id="2233" w:name="_Toc192872792"/>
      <w:bookmarkStart w:id="2234" w:name="_Toc199335817"/>
      <w:r>
        <w:t>6.3.1</w:t>
      </w:r>
      <w:r>
        <w:tab/>
        <w:t>Service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235" w:name="_Toc85734197"/>
      <w:bookmarkStart w:id="2236" w:name="_Toc89431496"/>
      <w:bookmarkStart w:id="2237" w:name="_Toc97042304"/>
      <w:bookmarkStart w:id="2238" w:name="_Toc97045448"/>
      <w:bookmarkStart w:id="2239" w:name="_Toc97155193"/>
      <w:bookmarkStart w:id="2240" w:name="_Toc101521338"/>
      <w:bookmarkStart w:id="2241" w:name="_Toc138761606"/>
      <w:bookmarkStart w:id="2242" w:name="_Toc145707807"/>
      <w:bookmarkStart w:id="2243" w:name="_Toc160570276"/>
      <w:bookmarkStart w:id="2244" w:name="_Toc162007872"/>
      <w:bookmarkStart w:id="2245" w:name="_Toc185515486"/>
      <w:bookmarkStart w:id="2246" w:name="_Toc192872793"/>
      <w:bookmarkStart w:id="2247" w:name="_Toc199335818"/>
      <w:r>
        <w:t>6.3.2</w:t>
      </w:r>
      <w:r>
        <w:tab/>
        <w:t>Service Operations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0C54F209" w14:textId="6E67336B" w:rsidR="007C6CAC" w:rsidRDefault="007C6CAC" w:rsidP="007C6CAC">
      <w:pPr>
        <w:pStyle w:val="Heading4"/>
      </w:pPr>
      <w:bookmarkStart w:id="2248" w:name="_Toc85734198"/>
      <w:bookmarkStart w:id="2249" w:name="_Toc89431497"/>
      <w:bookmarkStart w:id="2250" w:name="_Toc97042305"/>
      <w:bookmarkStart w:id="2251" w:name="_Toc97045449"/>
      <w:bookmarkStart w:id="2252" w:name="_Toc97155194"/>
      <w:bookmarkStart w:id="2253" w:name="_Toc101521339"/>
      <w:bookmarkStart w:id="2254" w:name="_Toc138761607"/>
      <w:bookmarkStart w:id="2255" w:name="_Toc145707808"/>
      <w:bookmarkStart w:id="2256" w:name="_Toc160570277"/>
      <w:bookmarkStart w:id="2257" w:name="_Toc162007873"/>
      <w:bookmarkStart w:id="2258" w:name="_Toc185515487"/>
      <w:bookmarkStart w:id="2259" w:name="_Toc192872794"/>
      <w:bookmarkStart w:id="2260" w:name="_Toc199335819"/>
      <w:r>
        <w:t>6.3.2.1</w:t>
      </w:r>
      <w:r>
        <w:tab/>
        <w:t>Introduction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261" w:name="_Toc85734199"/>
      <w:bookmarkStart w:id="2262" w:name="_Toc89431498"/>
      <w:bookmarkStart w:id="2263" w:name="_Toc97042306"/>
      <w:bookmarkStart w:id="2264" w:name="_Toc97045450"/>
      <w:bookmarkStart w:id="2265" w:name="_Toc97155195"/>
      <w:bookmarkStart w:id="2266" w:name="_Toc101521340"/>
      <w:bookmarkStart w:id="2267" w:name="_Toc138761608"/>
      <w:bookmarkStart w:id="2268" w:name="_Toc145707809"/>
      <w:bookmarkStart w:id="2269" w:name="_Toc160570278"/>
      <w:bookmarkStart w:id="2270" w:name="_Toc162007874"/>
      <w:bookmarkStart w:id="2271" w:name="_Toc185515488"/>
      <w:bookmarkStart w:id="2272" w:name="_Toc192872795"/>
      <w:bookmarkStart w:id="2273" w:name="_Toc199335820"/>
      <w:r>
        <w:t>6.3.2.2</w:t>
      </w:r>
      <w:r>
        <w:tab/>
        <w:t>Eecs_TargetEESDiscovery_Request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AD1AE38" w14:textId="7DF8B9D2" w:rsidR="007C6CAC" w:rsidRDefault="007C6CAC" w:rsidP="007C6CAC">
      <w:pPr>
        <w:pStyle w:val="Heading5"/>
      </w:pPr>
      <w:bookmarkStart w:id="2274" w:name="_Toc85734200"/>
      <w:bookmarkStart w:id="2275" w:name="_Toc89431499"/>
      <w:bookmarkStart w:id="2276" w:name="_Toc97042307"/>
      <w:bookmarkStart w:id="2277" w:name="_Toc97045451"/>
      <w:bookmarkStart w:id="2278" w:name="_Toc97155196"/>
      <w:bookmarkStart w:id="2279" w:name="_Toc101521341"/>
      <w:bookmarkStart w:id="2280" w:name="_Toc138761609"/>
      <w:bookmarkStart w:id="2281" w:name="_Toc145707810"/>
      <w:bookmarkStart w:id="2282" w:name="_Toc160570279"/>
      <w:bookmarkStart w:id="2283" w:name="_Toc162007875"/>
      <w:bookmarkStart w:id="2284" w:name="_Toc185515489"/>
      <w:bookmarkStart w:id="2285" w:name="_Toc192872796"/>
      <w:bookmarkStart w:id="2286" w:name="_Toc199335821"/>
      <w:r>
        <w:t>6.3.2.2.1</w:t>
      </w:r>
      <w:r>
        <w:tab/>
        <w:t>General</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287" w:name="_Toc85734201"/>
      <w:bookmarkStart w:id="2288" w:name="_Toc89431500"/>
      <w:bookmarkStart w:id="2289" w:name="_Toc97042308"/>
      <w:bookmarkStart w:id="2290" w:name="_Toc97045452"/>
      <w:bookmarkStart w:id="2291" w:name="_Toc97155197"/>
      <w:bookmarkStart w:id="2292" w:name="_Toc101521342"/>
      <w:bookmarkStart w:id="2293" w:name="_Toc138761610"/>
      <w:bookmarkStart w:id="2294" w:name="_Toc145707811"/>
      <w:bookmarkStart w:id="2295" w:name="_Toc160570280"/>
      <w:bookmarkStart w:id="2296" w:name="_Toc162007876"/>
      <w:bookmarkStart w:id="2297" w:name="_Toc185515490"/>
      <w:bookmarkStart w:id="2298" w:name="_Toc192872797"/>
      <w:bookmarkStart w:id="2299" w:name="_Toc199335822"/>
      <w:r>
        <w:t>6.3.2.2.2</w:t>
      </w:r>
      <w:r>
        <w:tab/>
      </w:r>
      <w:bookmarkEnd w:id="2287"/>
      <w:bookmarkEnd w:id="2288"/>
      <w:bookmarkEnd w:id="2289"/>
      <w:bookmarkEnd w:id="2290"/>
      <w:bookmarkEnd w:id="2291"/>
      <w:bookmarkEnd w:id="2292"/>
      <w:bookmarkEnd w:id="2293"/>
      <w:bookmarkEnd w:id="2294"/>
      <w:r w:rsidR="00D656F0">
        <w:t>Service consumer fetching the target Enabler Server</w:t>
      </w:r>
      <w:r w:rsidR="00D656F0" w:rsidDel="00C4515A">
        <w:t xml:space="preserve"> </w:t>
      </w:r>
      <w:r w:rsidR="00D656F0">
        <w:t>information from the ECS using Eecs_TargetEESDiscovery_Request operation</w:t>
      </w:r>
      <w:bookmarkEnd w:id="2295"/>
      <w:bookmarkEnd w:id="2296"/>
      <w:bookmarkEnd w:id="2297"/>
      <w:bookmarkEnd w:id="2298"/>
      <w:bookmarkEnd w:id="229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300" w:name="_Toc160570281"/>
      <w:bookmarkStart w:id="2301" w:name="_Toc162007877"/>
      <w:bookmarkStart w:id="2302" w:name="_Toc185515491"/>
      <w:bookmarkStart w:id="2303" w:name="_Toc192872798"/>
      <w:bookmarkStart w:id="2304" w:name="_Toc199335823"/>
      <w:r>
        <w:t>6.4</w:t>
      </w:r>
      <w:r>
        <w:tab/>
        <w:t>Eecs_EASInfoManagement Service</w:t>
      </w:r>
      <w:bookmarkEnd w:id="2300"/>
      <w:bookmarkEnd w:id="2301"/>
      <w:bookmarkEnd w:id="2302"/>
      <w:bookmarkEnd w:id="2303"/>
      <w:bookmarkEnd w:id="2304"/>
    </w:p>
    <w:p w14:paraId="04E14E26" w14:textId="77777777" w:rsidR="0093683C" w:rsidRDefault="0093683C" w:rsidP="0093683C">
      <w:pPr>
        <w:pStyle w:val="Heading3"/>
      </w:pPr>
      <w:bookmarkStart w:id="2305" w:name="_Toc160570282"/>
      <w:bookmarkStart w:id="2306" w:name="_Toc162007878"/>
      <w:bookmarkStart w:id="2307" w:name="_Toc185515492"/>
      <w:bookmarkStart w:id="2308" w:name="_Toc192872799"/>
      <w:bookmarkStart w:id="2309" w:name="_Toc199335824"/>
      <w:r>
        <w:t>6.4.1</w:t>
      </w:r>
      <w:r>
        <w:tab/>
        <w:t>Service Description</w:t>
      </w:r>
      <w:bookmarkEnd w:id="2305"/>
      <w:bookmarkEnd w:id="2306"/>
      <w:bookmarkEnd w:id="2307"/>
      <w:bookmarkEnd w:id="2308"/>
      <w:bookmarkEnd w:id="2309"/>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310" w:name="_Toc160570283"/>
      <w:bookmarkStart w:id="2311" w:name="_Toc162007879"/>
      <w:bookmarkStart w:id="2312" w:name="_Toc185515493"/>
      <w:bookmarkStart w:id="2313" w:name="_Toc192872800"/>
      <w:bookmarkStart w:id="2314" w:name="_Toc199335825"/>
      <w:r>
        <w:t>6.4.2</w:t>
      </w:r>
      <w:r>
        <w:tab/>
        <w:t>Service Operations</w:t>
      </w:r>
      <w:bookmarkEnd w:id="2310"/>
      <w:bookmarkEnd w:id="2311"/>
      <w:bookmarkEnd w:id="2312"/>
      <w:bookmarkEnd w:id="2313"/>
      <w:bookmarkEnd w:id="2314"/>
    </w:p>
    <w:p w14:paraId="6319542A" w14:textId="77777777" w:rsidR="0093683C" w:rsidRDefault="0093683C" w:rsidP="0093683C">
      <w:pPr>
        <w:pStyle w:val="Heading4"/>
      </w:pPr>
      <w:bookmarkStart w:id="2315" w:name="_Toc160570284"/>
      <w:bookmarkStart w:id="2316" w:name="_Toc162007880"/>
      <w:bookmarkStart w:id="2317" w:name="_Toc185515494"/>
      <w:bookmarkStart w:id="2318" w:name="_Toc192872801"/>
      <w:bookmarkStart w:id="2319" w:name="_Toc199335826"/>
      <w:r>
        <w:t>6.4.2.1</w:t>
      </w:r>
      <w:r>
        <w:tab/>
        <w:t>Introduction</w:t>
      </w:r>
      <w:bookmarkEnd w:id="2315"/>
      <w:bookmarkEnd w:id="2316"/>
      <w:bookmarkEnd w:id="2317"/>
      <w:bookmarkEnd w:id="2318"/>
      <w:bookmarkEnd w:id="2319"/>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320" w:name="_Toc160570285"/>
      <w:bookmarkStart w:id="2321" w:name="_Toc162007881"/>
      <w:bookmarkStart w:id="2322" w:name="_Toc185515495"/>
      <w:bookmarkStart w:id="2323" w:name="_Toc192872802"/>
      <w:bookmarkStart w:id="2324" w:name="_Toc199335827"/>
      <w:r>
        <w:t>6.4.2.2</w:t>
      </w:r>
      <w:r>
        <w:tab/>
        <w:t>Eecs_EASInfoManagement_Get</w:t>
      </w:r>
      <w:bookmarkEnd w:id="2320"/>
      <w:bookmarkEnd w:id="2321"/>
      <w:bookmarkEnd w:id="2322"/>
      <w:bookmarkEnd w:id="2323"/>
      <w:bookmarkEnd w:id="2324"/>
    </w:p>
    <w:p w14:paraId="0B17498A" w14:textId="77777777" w:rsidR="0093683C" w:rsidRDefault="0093683C" w:rsidP="0093683C">
      <w:pPr>
        <w:pStyle w:val="Heading5"/>
      </w:pPr>
      <w:bookmarkStart w:id="2325" w:name="_Toc160570286"/>
      <w:bookmarkStart w:id="2326" w:name="_Toc162007882"/>
      <w:bookmarkStart w:id="2327" w:name="_Toc185515496"/>
      <w:bookmarkStart w:id="2328" w:name="_Toc192872803"/>
      <w:bookmarkStart w:id="2329" w:name="_Toc199335828"/>
      <w:r>
        <w:t>6.4.2.2.1</w:t>
      </w:r>
      <w:r>
        <w:tab/>
        <w:t>General</w:t>
      </w:r>
      <w:bookmarkEnd w:id="2325"/>
      <w:bookmarkEnd w:id="2326"/>
      <w:bookmarkEnd w:id="2327"/>
      <w:bookmarkEnd w:id="2328"/>
      <w:bookmarkEnd w:id="2329"/>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330" w:name="_Toc160570287"/>
      <w:bookmarkStart w:id="2331" w:name="_Toc162007883"/>
      <w:bookmarkStart w:id="2332" w:name="_Toc185515497"/>
      <w:bookmarkStart w:id="2333" w:name="_Toc192872804"/>
      <w:bookmarkStart w:id="2334" w:name="_Toc199335829"/>
      <w:r>
        <w:t>6.4.2.2.2</w:t>
      </w:r>
      <w:r>
        <w:tab/>
        <w:t>Common EAS Binding Information Retrieval</w:t>
      </w:r>
      <w:bookmarkEnd w:id="2330"/>
      <w:bookmarkEnd w:id="2331"/>
      <w:bookmarkEnd w:id="2332"/>
      <w:bookmarkEnd w:id="2333"/>
      <w:bookmarkEnd w:id="2334"/>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335" w:name="_Toc160570288"/>
      <w:bookmarkStart w:id="2336" w:name="_Toc162007884"/>
      <w:bookmarkStart w:id="2337" w:name="_Toc185515498"/>
      <w:bookmarkStart w:id="2338" w:name="_Toc192872805"/>
      <w:bookmarkStart w:id="2339" w:name="_Toc199335830"/>
      <w:r>
        <w:t>6.4.2.3</w:t>
      </w:r>
      <w:r>
        <w:tab/>
        <w:t>Eecs_EASInfoManagement_Store</w:t>
      </w:r>
      <w:bookmarkEnd w:id="2335"/>
      <w:bookmarkEnd w:id="2336"/>
      <w:bookmarkEnd w:id="2337"/>
      <w:bookmarkEnd w:id="2338"/>
      <w:bookmarkEnd w:id="2339"/>
    </w:p>
    <w:p w14:paraId="3FD9629E" w14:textId="77777777" w:rsidR="0093683C" w:rsidRDefault="0093683C" w:rsidP="0093683C">
      <w:pPr>
        <w:pStyle w:val="Heading5"/>
      </w:pPr>
      <w:bookmarkStart w:id="2340" w:name="_Toc160570289"/>
      <w:bookmarkStart w:id="2341" w:name="_Toc162007885"/>
      <w:bookmarkStart w:id="2342" w:name="_Toc185515499"/>
      <w:bookmarkStart w:id="2343" w:name="_Toc192872806"/>
      <w:bookmarkStart w:id="2344" w:name="_Toc199335831"/>
      <w:r>
        <w:t>6.4.2.3.1</w:t>
      </w:r>
      <w:r>
        <w:tab/>
        <w:t>General</w:t>
      </w:r>
      <w:bookmarkEnd w:id="2340"/>
      <w:bookmarkEnd w:id="2341"/>
      <w:bookmarkEnd w:id="2342"/>
      <w:bookmarkEnd w:id="2343"/>
      <w:bookmarkEnd w:id="2344"/>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345" w:name="_Toc160570290"/>
      <w:bookmarkStart w:id="2346" w:name="_Toc162007886"/>
      <w:bookmarkStart w:id="2347" w:name="_Toc185515500"/>
      <w:bookmarkStart w:id="2348" w:name="_Toc192872807"/>
      <w:bookmarkStart w:id="2349" w:name="_Toc199335832"/>
      <w:r>
        <w:t>6.4.2.3.2</w:t>
      </w:r>
      <w:r>
        <w:tab/>
        <w:t>Common EAS Binding Information Storage</w:t>
      </w:r>
      <w:bookmarkEnd w:id="2345"/>
      <w:bookmarkEnd w:id="2346"/>
      <w:bookmarkEnd w:id="2347"/>
      <w:bookmarkEnd w:id="2348"/>
      <w:bookmarkEnd w:id="234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350" w:name="_Toc185515501"/>
      <w:bookmarkStart w:id="2351" w:name="_Toc192872808"/>
      <w:bookmarkStart w:id="2352" w:name="_Toc199335833"/>
      <w:r w:rsidRPr="00A65026">
        <w:t>6.4.2.</w:t>
      </w:r>
      <w:r>
        <w:t>4</w:t>
      </w:r>
      <w:r w:rsidRPr="00A65026">
        <w:tab/>
        <w:t>Eecs_EASInfoManagement_</w:t>
      </w:r>
      <w:r>
        <w:t>Update</w:t>
      </w:r>
      <w:bookmarkEnd w:id="2350"/>
      <w:bookmarkEnd w:id="2351"/>
      <w:bookmarkEnd w:id="2352"/>
    </w:p>
    <w:p w14:paraId="64BD0D05" w14:textId="77777777" w:rsidR="00B4475B" w:rsidRPr="00491C4B" w:rsidRDefault="00B4475B" w:rsidP="00B4475B">
      <w:pPr>
        <w:pStyle w:val="Heading5"/>
      </w:pPr>
      <w:bookmarkStart w:id="2353" w:name="_Toc185515502"/>
      <w:bookmarkStart w:id="2354" w:name="_Toc192872809"/>
      <w:bookmarkStart w:id="2355" w:name="_Toc199335834"/>
      <w:r w:rsidRPr="00491C4B">
        <w:t>6.4.2.4.1</w:t>
      </w:r>
      <w:r w:rsidRPr="00491C4B">
        <w:tab/>
        <w:t>General</w:t>
      </w:r>
      <w:bookmarkEnd w:id="2353"/>
      <w:bookmarkEnd w:id="2354"/>
      <w:bookmarkEnd w:id="2355"/>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356" w:name="_Toc185515503"/>
      <w:bookmarkStart w:id="2357" w:name="_Toc192872810"/>
      <w:bookmarkStart w:id="2358" w:name="_Toc199335835"/>
      <w:r w:rsidRPr="00A65026">
        <w:t>6.4.2.</w:t>
      </w:r>
      <w:r>
        <w:t>4</w:t>
      </w:r>
      <w:r w:rsidRPr="00A65026">
        <w:t>.2</w:t>
      </w:r>
      <w:r w:rsidRPr="00A65026">
        <w:tab/>
        <w:t xml:space="preserve">Common EAS Binding Information </w:t>
      </w:r>
      <w:r>
        <w:t>Update</w:t>
      </w:r>
      <w:bookmarkEnd w:id="2356"/>
      <w:bookmarkEnd w:id="2357"/>
      <w:bookmarkEnd w:id="2358"/>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359" w:name="_Toc185515504"/>
      <w:bookmarkStart w:id="2360" w:name="_Toc192872811"/>
      <w:bookmarkStart w:id="2361" w:name="_Toc199335836"/>
      <w:r>
        <w:t>6.4.2.5</w:t>
      </w:r>
      <w:r>
        <w:tab/>
        <w:t>Eecs_</w:t>
      </w:r>
      <w:r w:rsidRPr="00A65026">
        <w:t>EASInfoManagement</w:t>
      </w:r>
      <w:r>
        <w:t>_Delete</w:t>
      </w:r>
      <w:bookmarkEnd w:id="2359"/>
      <w:bookmarkEnd w:id="2360"/>
      <w:bookmarkEnd w:id="2361"/>
    </w:p>
    <w:p w14:paraId="5A69B1E7" w14:textId="77777777" w:rsidR="000F32C7" w:rsidRDefault="000F32C7" w:rsidP="000F32C7">
      <w:pPr>
        <w:pStyle w:val="Heading5"/>
      </w:pPr>
      <w:bookmarkStart w:id="2362" w:name="_Toc185515505"/>
      <w:bookmarkStart w:id="2363" w:name="_Toc192872812"/>
      <w:bookmarkStart w:id="2364" w:name="_Toc199335837"/>
      <w:r>
        <w:t>6.4.2.5.1</w:t>
      </w:r>
      <w:r>
        <w:tab/>
        <w:t>General</w:t>
      </w:r>
      <w:bookmarkEnd w:id="2362"/>
      <w:bookmarkEnd w:id="2363"/>
      <w:bookmarkEnd w:id="236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365" w:name="_Toc185515506"/>
      <w:bookmarkStart w:id="2366" w:name="_Toc192872813"/>
      <w:bookmarkStart w:id="2367" w:name="_Toc199335838"/>
      <w:r>
        <w:t>6.4.2.5.2</w:t>
      </w:r>
      <w:r>
        <w:tab/>
        <w:t>Common EAS Binding information Deletion</w:t>
      </w:r>
      <w:bookmarkEnd w:id="2365"/>
      <w:bookmarkEnd w:id="2366"/>
      <w:bookmarkEnd w:id="2367"/>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368" w:name="_Toc185515507"/>
      <w:bookmarkStart w:id="2369" w:name="_Toc192872814"/>
      <w:bookmarkStart w:id="2370" w:name="_Toc199335839"/>
      <w:bookmarkStart w:id="2371" w:name="_Toc145707812"/>
      <w:bookmarkStart w:id="2372" w:name="_Toc160570291"/>
      <w:bookmarkStart w:id="2373" w:name="_Toc162007887"/>
      <w:r w:rsidRPr="00AC0183">
        <w:t>6.5</w:t>
      </w:r>
      <w:r w:rsidRPr="00AC0183">
        <w:tab/>
        <w:t>Eecs_ECSServiceProvisioning</w:t>
      </w:r>
      <w:bookmarkEnd w:id="2368"/>
      <w:bookmarkEnd w:id="2369"/>
      <w:bookmarkEnd w:id="2370"/>
    </w:p>
    <w:p w14:paraId="58D0B39B" w14:textId="77777777" w:rsidR="00AC0183" w:rsidRPr="00AC0183" w:rsidRDefault="00AC0183" w:rsidP="00AC0183">
      <w:pPr>
        <w:pStyle w:val="Heading3"/>
      </w:pPr>
      <w:bookmarkStart w:id="2374" w:name="_Toc151743066"/>
      <w:bookmarkStart w:id="2375" w:name="_Toc151743531"/>
      <w:bookmarkStart w:id="2376" w:name="_Toc185515508"/>
      <w:bookmarkStart w:id="2377" w:name="_Toc192872815"/>
      <w:bookmarkStart w:id="2378" w:name="_Toc199335840"/>
      <w:r w:rsidRPr="00AC0183">
        <w:t>6.5.1</w:t>
      </w:r>
      <w:r w:rsidRPr="00AC0183">
        <w:tab/>
        <w:t>Service Description</w:t>
      </w:r>
      <w:bookmarkEnd w:id="2374"/>
      <w:bookmarkEnd w:id="2375"/>
      <w:bookmarkEnd w:id="2376"/>
      <w:bookmarkEnd w:id="2377"/>
      <w:bookmarkEnd w:id="2378"/>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379" w:name="_Toc151743067"/>
      <w:bookmarkStart w:id="2380"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381" w:name="_Toc185515509"/>
      <w:bookmarkStart w:id="2382" w:name="_Toc192872816"/>
      <w:bookmarkStart w:id="2383" w:name="_Toc199335841"/>
      <w:r w:rsidRPr="00AC0183">
        <w:t>6.5.2.1</w:t>
      </w:r>
      <w:r w:rsidRPr="00AC0183">
        <w:tab/>
        <w:t>Introduction</w:t>
      </w:r>
      <w:bookmarkEnd w:id="2379"/>
      <w:bookmarkEnd w:id="2380"/>
      <w:bookmarkEnd w:id="2381"/>
      <w:bookmarkEnd w:id="2382"/>
      <w:bookmarkEnd w:id="2383"/>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384" w:name="_Toc151379187"/>
      <w:bookmarkStart w:id="2385" w:name="_Toc151445369"/>
      <w:bookmarkStart w:id="2386" w:name="_Toc151536527"/>
      <w:bookmarkStart w:id="2387" w:name="_Toc185515510"/>
      <w:bookmarkStart w:id="2388" w:name="_Toc192872817"/>
      <w:bookmarkStart w:id="2389" w:name="_Toc199335842"/>
      <w:r w:rsidRPr="00AC0183">
        <w:t>6.5.2.2</w:t>
      </w:r>
      <w:r w:rsidRPr="00AC0183">
        <w:tab/>
        <w:t>Eecs_ECSServiceProvisioning_</w:t>
      </w:r>
      <w:r w:rsidRPr="00AC0183">
        <w:rPr>
          <w:lang w:val="en-US"/>
        </w:rPr>
        <w:t>Request</w:t>
      </w:r>
      <w:bookmarkEnd w:id="2384"/>
      <w:bookmarkEnd w:id="2385"/>
      <w:bookmarkEnd w:id="2386"/>
      <w:bookmarkEnd w:id="2387"/>
      <w:bookmarkEnd w:id="2388"/>
      <w:bookmarkEnd w:id="2389"/>
    </w:p>
    <w:p w14:paraId="51438F77" w14:textId="77777777" w:rsidR="00AC0183" w:rsidRPr="00AC0183" w:rsidRDefault="00AC0183" w:rsidP="00AC0183">
      <w:pPr>
        <w:pStyle w:val="Heading5"/>
      </w:pPr>
      <w:bookmarkStart w:id="2390" w:name="_Toc151379188"/>
      <w:bookmarkStart w:id="2391" w:name="_Toc151445370"/>
      <w:bookmarkStart w:id="2392" w:name="_Toc151536528"/>
      <w:bookmarkStart w:id="2393" w:name="_Toc185515511"/>
      <w:bookmarkStart w:id="2394" w:name="_Toc192872818"/>
      <w:bookmarkStart w:id="2395" w:name="_Toc199335843"/>
      <w:r w:rsidRPr="00AC0183">
        <w:t>6.5.2.2.1</w:t>
      </w:r>
      <w:r w:rsidRPr="00AC0183">
        <w:tab/>
        <w:t>General</w:t>
      </w:r>
      <w:bookmarkEnd w:id="2390"/>
      <w:bookmarkEnd w:id="2391"/>
      <w:bookmarkEnd w:id="2392"/>
      <w:bookmarkEnd w:id="2393"/>
      <w:bookmarkEnd w:id="2394"/>
      <w:bookmarkEnd w:id="2395"/>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396" w:name="_Toc151379189"/>
      <w:bookmarkStart w:id="2397" w:name="_Toc151445371"/>
      <w:bookmarkStart w:id="2398" w:name="_Toc151536529"/>
      <w:bookmarkStart w:id="2399" w:name="_Toc185515512"/>
      <w:bookmarkStart w:id="2400" w:name="_Toc192872819"/>
      <w:bookmarkStart w:id="2401" w:name="_Toc199335844"/>
      <w:r w:rsidRPr="00AC0183">
        <w:t>6.5.2.2.2</w:t>
      </w:r>
      <w:r w:rsidRPr="00AC0183">
        <w:tab/>
      </w:r>
      <w:bookmarkEnd w:id="2396"/>
      <w:bookmarkEnd w:id="2397"/>
      <w:bookmarkEnd w:id="2398"/>
      <w:r w:rsidRPr="00AC0183">
        <w:t>S</w:t>
      </w:r>
      <w:r w:rsidRPr="00AC0183">
        <w:rPr>
          <w:lang w:val="en-US"/>
        </w:rPr>
        <w:t>ervice Provisioning Information</w:t>
      </w:r>
      <w:r w:rsidRPr="00AC0183">
        <w:rPr>
          <w:rFonts w:cs="Courier New"/>
          <w:szCs w:val="16"/>
        </w:rPr>
        <w:t xml:space="preserve"> Retrieval Request</w:t>
      </w:r>
      <w:bookmarkEnd w:id="2399"/>
      <w:bookmarkEnd w:id="2400"/>
      <w:bookmarkEnd w:id="2401"/>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402" w:name="_Toc185515513"/>
      <w:bookmarkStart w:id="2403" w:name="_Toc192872820"/>
      <w:bookmarkStart w:id="2404" w:name="_Toc199335845"/>
      <w:r w:rsidRPr="00AC0183">
        <w:t>6.5.2.3</w:t>
      </w:r>
      <w:r w:rsidRPr="00AC0183">
        <w:tab/>
        <w:t>Eecs_ECSServiceProvisioning_Subscribe</w:t>
      </w:r>
      <w:bookmarkEnd w:id="2402"/>
      <w:bookmarkEnd w:id="2403"/>
      <w:bookmarkEnd w:id="2404"/>
    </w:p>
    <w:p w14:paraId="07BD4E6B" w14:textId="77777777" w:rsidR="00AC0183" w:rsidRPr="00AC0183" w:rsidRDefault="00AC0183" w:rsidP="00AC0183">
      <w:pPr>
        <w:pStyle w:val="Heading5"/>
      </w:pPr>
      <w:bookmarkStart w:id="2405" w:name="_Toc185515514"/>
      <w:bookmarkStart w:id="2406" w:name="_Toc192872821"/>
      <w:bookmarkStart w:id="2407" w:name="_Toc199335846"/>
      <w:r w:rsidRPr="00AC0183">
        <w:t>6.5.2.3.1</w:t>
      </w:r>
      <w:r w:rsidRPr="00AC0183">
        <w:tab/>
        <w:t>General</w:t>
      </w:r>
      <w:bookmarkEnd w:id="2405"/>
      <w:bookmarkEnd w:id="2406"/>
      <w:bookmarkEnd w:id="240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408" w:name="_Toc185515515"/>
      <w:bookmarkStart w:id="2409" w:name="_Toc192872822"/>
      <w:bookmarkStart w:id="2410" w:name="_Toc199335847"/>
      <w:r w:rsidRPr="00AC0183">
        <w:t>6.5.2.3.2</w:t>
      </w:r>
      <w:r w:rsidRPr="00AC0183">
        <w:tab/>
        <w:t>Service Provisioning Subscription Creation</w:t>
      </w:r>
      <w:bookmarkEnd w:id="2408"/>
      <w:bookmarkEnd w:id="2409"/>
      <w:bookmarkEnd w:id="241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411" w:name="_Toc185515516"/>
      <w:bookmarkStart w:id="2412" w:name="_Toc192872823"/>
      <w:bookmarkStart w:id="2413" w:name="_Toc199335848"/>
      <w:r w:rsidRPr="00AC0183">
        <w:t>6.5.2.4</w:t>
      </w:r>
      <w:r w:rsidRPr="00AC0183">
        <w:tab/>
        <w:t>Eecs_ECSServiceProvisioning_UpdateSubscription</w:t>
      </w:r>
      <w:bookmarkEnd w:id="2411"/>
      <w:bookmarkEnd w:id="2412"/>
      <w:bookmarkEnd w:id="2413"/>
    </w:p>
    <w:p w14:paraId="3078FFFB" w14:textId="77777777" w:rsidR="00AC0183" w:rsidRPr="00AC0183" w:rsidRDefault="00AC0183" w:rsidP="00AC0183">
      <w:pPr>
        <w:pStyle w:val="Heading5"/>
      </w:pPr>
      <w:bookmarkStart w:id="2414" w:name="_Toc185515517"/>
      <w:bookmarkStart w:id="2415" w:name="_Toc192872824"/>
      <w:bookmarkStart w:id="2416" w:name="_Toc199335849"/>
      <w:r w:rsidRPr="00AC0183">
        <w:t>6.5.2.4.1</w:t>
      </w:r>
      <w:r w:rsidRPr="00AC0183">
        <w:tab/>
        <w:t>General</w:t>
      </w:r>
      <w:bookmarkEnd w:id="2414"/>
      <w:bookmarkEnd w:id="2415"/>
      <w:bookmarkEnd w:id="2416"/>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417" w:name="_Toc185515518"/>
      <w:bookmarkStart w:id="2418" w:name="_Toc192872825"/>
      <w:bookmarkStart w:id="2419" w:name="_Toc199335850"/>
      <w:r w:rsidRPr="00AC0183">
        <w:t>6.5.2.4.2</w:t>
      </w:r>
      <w:r w:rsidRPr="00AC0183">
        <w:tab/>
        <w:t>Service Provisioning Subscription Update</w:t>
      </w:r>
      <w:bookmarkEnd w:id="2417"/>
      <w:bookmarkEnd w:id="2418"/>
      <w:bookmarkEnd w:id="2419"/>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420" w:name="_Toc185515519"/>
      <w:bookmarkStart w:id="2421" w:name="_Toc192872826"/>
      <w:bookmarkStart w:id="2422" w:name="_Toc199335851"/>
      <w:r w:rsidRPr="00AC0183">
        <w:t>6.5.2.5</w:t>
      </w:r>
      <w:r w:rsidRPr="00AC0183">
        <w:tab/>
        <w:t>Eecs_ECSServiceProvisioning_Unsubscribe</w:t>
      </w:r>
      <w:bookmarkEnd w:id="2420"/>
      <w:bookmarkEnd w:id="2421"/>
      <w:bookmarkEnd w:id="2422"/>
    </w:p>
    <w:p w14:paraId="779FDFA8" w14:textId="77777777" w:rsidR="00AC0183" w:rsidRPr="00AC0183" w:rsidRDefault="00AC0183" w:rsidP="00AC0183">
      <w:pPr>
        <w:pStyle w:val="Heading5"/>
      </w:pPr>
      <w:bookmarkStart w:id="2423" w:name="_Toc185515520"/>
      <w:bookmarkStart w:id="2424" w:name="_Toc192872827"/>
      <w:bookmarkStart w:id="2425" w:name="_Toc199335852"/>
      <w:r w:rsidRPr="00AC0183">
        <w:t>6.5.2.5.1</w:t>
      </w:r>
      <w:r w:rsidRPr="00AC0183">
        <w:tab/>
        <w:t>General</w:t>
      </w:r>
      <w:bookmarkEnd w:id="2423"/>
      <w:bookmarkEnd w:id="2424"/>
      <w:bookmarkEnd w:id="242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426" w:name="_Toc185515521"/>
      <w:bookmarkStart w:id="2427" w:name="_Toc192872828"/>
      <w:bookmarkStart w:id="2428" w:name="_Toc199335853"/>
      <w:r w:rsidRPr="00AC0183">
        <w:t>6.5.2.5.2</w:t>
      </w:r>
      <w:r w:rsidRPr="00AC0183">
        <w:tab/>
        <w:t xml:space="preserve">Service Provisioning Subscription </w:t>
      </w:r>
      <w:r w:rsidRPr="00AC0183">
        <w:rPr>
          <w:lang w:val="en-US"/>
        </w:rPr>
        <w:t>Deletion</w:t>
      </w:r>
      <w:bookmarkEnd w:id="2426"/>
      <w:bookmarkEnd w:id="2427"/>
      <w:bookmarkEnd w:id="2428"/>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429" w:name="_Toc144024139"/>
      <w:bookmarkStart w:id="2430" w:name="_Toc148176838"/>
      <w:bookmarkStart w:id="2431" w:name="_Toc148358888"/>
      <w:bookmarkStart w:id="2432" w:name="_Toc151743082"/>
      <w:bookmarkStart w:id="2433" w:name="_Toc151743547"/>
      <w:bookmarkStart w:id="2434" w:name="_Toc185515522"/>
      <w:bookmarkStart w:id="2435" w:name="_Toc192872829"/>
      <w:bookmarkStart w:id="2436" w:name="_Toc199335854"/>
      <w:r w:rsidRPr="00AC0183">
        <w:t>6.5.2.6</w:t>
      </w:r>
      <w:r w:rsidRPr="00AC0183">
        <w:tab/>
      </w:r>
      <w:bookmarkEnd w:id="2429"/>
      <w:bookmarkEnd w:id="2430"/>
      <w:bookmarkEnd w:id="2431"/>
      <w:bookmarkEnd w:id="2432"/>
      <w:bookmarkEnd w:id="2433"/>
      <w:r w:rsidRPr="00AC0183">
        <w:t>Eecs_ECSServiceProvisioning_Notify</w:t>
      </w:r>
      <w:bookmarkEnd w:id="2434"/>
      <w:bookmarkEnd w:id="2435"/>
      <w:bookmarkEnd w:id="2436"/>
    </w:p>
    <w:p w14:paraId="2C671A22" w14:textId="77777777" w:rsidR="00AC0183" w:rsidRPr="00AC0183" w:rsidRDefault="00AC0183" w:rsidP="00AC0183">
      <w:pPr>
        <w:pStyle w:val="Heading5"/>
      </w:pPr>
      <w:bookmarkStart w:id="2437" w:name="_Toc96843336"/>
      <w:bookmarkStart w:id="2438" w:name="_Toc96844311"/>
      <w:bookmarkStart w:id="2439" w:name="_Toc100739884"/>
      <w:bookmarkStart w:id="2440" w:name="_Toc129252457"/>
      <w:bookmarkStart w:id="2441" w:name="_Toc144024140"/>
      <w:bookmarkStart w:id="2442" w:name="_Toc148176839"/>
      <w:bookmarkStart w:id="2443" w:name="_Toc148358889"/>
      <w:bookmarkStart w:id="2444" w:name="_Toc151743083"/>
      <w:bookmarkStart w:id="2445" w:name="_Toc151743548"/>
      <w:bookmarkStart w:id="2446" w:name="_Toc185515523"/>
      <w:bookmarkStart w:id="2447" w:name="_Toc192872830"/>
      <w:bookmarkStart w:id="2448" w:name="_Toc199335855"/>
      <w:r w:rsidRPr="00AC0183">
        <w:t>6.5.2.6.1</w:t>
      </w:r>
      <w:r w:rsidRPr="00AC0183">
        <w:tab/>
        <w:t>General</w:t>
      </w:r>
      <w:bookmarkEnd w:id="2437"/>
      <w:bookmarkEnd w:id="2438"/>
      <w:bookmarkEnd w:id="2439"/>
      <w:bookmarkEnd w:id="2440"/>
      <w:bookmarkEnd w:id="2441"/>
      <w:bookmarkEnd w:id="2442"/>
      <w:bookmarkEnd w:id="2443"/>
      <w:bookmarkEnd w:id="2444"/>
      <w:bookmarkEnd w:id="2445"/>
      <w:bookmarkEnd w:id="2446"/>
      <w:bookmarkEnd w:id="2447"/>
      <w:bookmarkEnd w:id="2448"/>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449" w:name="_Toc96843337"/>
      <w:bookmarkStart w:id="2450" w:name="_Toc96844312"/>
      <w:bookmarkStart w:id="2451" w:name="_Toc100739885"/>
      <w:bookmarkStart w:id="2452" w:name="_Toc129252458"/>
      <w:bookmarkStart w:id="2453" w:name="_Toc144024141"/>
      <w:bookmarkStart w:id="2454" w:name="_Toc148176840"/>
      <w:bookmarkStart w:id="2455" w:name="_Toc148358890"/>
      <w:bookmarkStart w:id="2456" w:name="_Toc151743084"/>
      <w:bookmarkStart w:id="2457" w:name="_Toc151743549"/>
      <w:bookmarkStart w:id="2458" w:name="_Toc185515524"/>
      <w:bookmarkStart w:id="2459" w:name="_Toc192872831"/>
      <w:bookmarkStart w:id="2460" w:name="_Toc199335856"/>
      <w:r w:rsidRPr="00AC0183">
        <w:t>6.5.2.6.2</w:t>
      </w:r>
      <w:r w:rsidRPr="00AC0183">
        <w:tab/>
      </w:r>
      <w:bookmarkEnd w:id="2449"/>
      <w:bookmarkEnd w:id="2450"/>
      <w:bookmarkEnd w:id="2451"/>
      <w:bookmarkEnd w:id="2452"/>
      <w:r w:rsidRPr="00AC0183">
        <w:t xml:space="preserve">Service Provisioning </w:t>
      </w:r>
      <w:r w:rsidRPr="00AC0183">
        <w:rPr>
          <w:lang w:val="en-US"/>
        </w:rPr>
        <w:t>Notification</w:t>
      </w:r>
      <w:bookmarkEnd w:id="2453"/>
      <w:bookmarkEnd w:id="2454"/>
      <w:bookmarkEnd w:id="2455"/>
      <w:bookmarkEnd w:id="2456"/>
      <w:bookmarkEnd w:id="2457"/>
      <w:bookmarkEnd w:id="2458"/>
      <w:bookmarkEnd w:id="2459"/>
      <w:bookmarkEnd w:id="246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461" w:name="_Toc185515525"/>
      <w:bookmarkStart w:id="2462" w:name="_Toc192872832"/>
      <w:bookmarkStart w:id="2463" w:name="_Toc199335857"/>
      <w:r>
        <w:t>6.6</w:t>
      </w:r>
      <w:r>
        <w:tab/>
        <w:t>Eecs_ECSDiscovery Service</w:t>
      </w:r>
      <w:bookmarkEnd w:id="2461"/>
      <w:bookmarkEnd w:id="2462"/>
      <w:bookmarkEnd w:id="2463"/>
    </w:p>
    <w:p w14:paraId="6F47B2EB" w14:textId="77777777" w:rsidR="008354A6" w:rsidRDefault="008354A6" w:rsidP="008354A6">
      <w:pPr>
        <w:pStyle w:val="Heading3"/>
      </w:pPr>
      <w:bookmarkStart w:id="2464" w:name="_Toc185515526"/>
      <w:bookmarkStart w:id="2465" w:name="_Toc192872833"/>
      <w:bookmarkStart w:id="2466" w:name="_Toc199335858"/>
      <w:r>
        <w:t>6.6.1</w:t>
      </w:r>
      <w:r>
        <w:tab/>
        <w:t>Service Description</w:t>
      </w:r>
      <w:bookmarkEnd w:id="2464"/>
      <w:bookmarkEnd w:id="2465"/>
      <w:bookmarkEnd w:id="2466"/>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467" w:name="_Toc185515527"/>
      <w:bookmarkStart w:id="2468" w:name="_Toc192872834"/>
      <w:bookmarkStart w:id="2469" w:name="_Toc199335859"/>
      <w:r>
        <w:t>6.6.2</w:t>
      </w:r>
      <w:r>
        <w:tab/>
        <w:t>Service Operations</w:t>
      </w:r>
      <w:bookmarkEnd w:id="2467"/>
      <w:bookmarkEnd w:id="2468"/>
      <w:bookmarkEnd w:id="2469"/>
    </w:p>
    <w:p w14:paraId="2FF6AACC" w14:textId="77777777" w:rsidR="008354A6" w:rsidRDefault="008354A6" w:rsidP="008354A6">
      <w:pPr>
        <w:pStyle w:val="Heading4"/>
      </w:pPr>
      <w:bookmarkStart w:id="2470" w:name="_Toc185515528"/>
      <w:bookmarkStart w:id="2471" w:name="_Toc192872835"/>
      <w:bookmarkStart w:id="2472" w:name="_Toc199335860"/>
      <w:r>
        <w:t>6.6.2.1</w:t>
      </w:r>
      <w:r>
        <w:tab/>
        <w:t>Introduction</w:t>
      </w:r>
      <w:bookmarkEnd w:id="2470"/>
      <w:bookmarkEnd w:id="2471"/>
      <w:bookmarkEnd w:id="2472"/>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473" w:name="_Hlk166525297"/>
            <w:r>
              <w:t xml:space="preserve">This service operation is used by the </w:t>
            </w:r>
            <w:r>
              <w:rPr>
                <w:lang w:eastAsia="ja-JP"/>
              </w:rPr>
              <w:t xml:space="preserve">ECS </w:t>
            </w:r>
            <w:r>
              <w:t>to notify a previously subscribed service consumer on partner ECS information.</w:t>
            </w:r>
            <w:bookmarkEnd w:id="2473"/>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474" w:name="_Toc185515529"/>
      <w:bookmarkStart w:id="2475" w:name="_Toc192872836"/>
      <w:bookmarkStart w:id="2476" w:name="_Toc199335861"/>
      <w:r w:rsidRPr="004900B8">
        <w:t>6.6.2.2</w:t>
      </w:r>
      <w:r w:rsidRPr="004900B8">
        <w:tab/>
        <w:t>Eecs_ECSDiscovery_Request</w:t>
      </w:r>
      <w:bookmarkEnd w:id="2474"/>
      <w:bookmarkEnd w:id="2475"/>
      <w:bookmarkEnd w:id="2476"/>
    </w:p>
    <w:p w14:paraId="4276E141" w14:textId="77777777" w:rsidR="008354A6" w:rsidRPr="004900B8" w:rsidRDefault="008354A6" w:rsidP="008354A6">
      <w:pPr>
        <w:pStyle w:val="Heading5"/>
      </w:pPr>
      <w:bookmarkStart w:id="2477" w:name="_Toc185515530"/>
      <w:bookmarkStart w:id="2478" w:name="_Toc192872837"/>
      <w:bookmarkStart w:id="2479" w:name="_Toc199335862"/>
      <w:r w:rsidRPr="004900B8">
        <w:t>6.6.2.2.1</w:t>
      </w:r>
      <w:r w:rsidRPr="004900B8">
        <w:tab/>
        <w:t>General</w:t>
      </w:r>
      <w:bookmarkEnd w:id="2477"/>
      <w:bookmarkEnd w:id="2478"/>
      <w:bookmarkEnd w:id="247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480" w:name="_Toc185515531"/>
      <w:bookmarkStart w:id="2481" w:name="_Toc192872838"/>
      <w:bookmarkStart w:id="2482" w:name="_Toc199335863"/>
      <w:r w:rsidRPr="004900B8">
        <w:t>6.6.2.2.2</w:t>
      </w:r>
      <w:r w:rsidRPr="004900B8">
        <w:tab/>
        <w:t>Service consumer fetching partner ECS information from the ECS using the Eecs_ECSDiscovery_Request operation</w:t>
      </w:r>
      <w:bookmarkEnd w:id="2480"/>
      <w:bookmarkEnd w:id="2481"/>
      <w:bookmarkEnd w:id="2482"/>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483" w:name="_Toc185515532"/>
      <w:bookmarkStart w:id="2484" w:name="_Toc192872839"/>
      <w:bookmarkStart w:id="2485" w:name="_Toc199335864"/>
      <w:r w:rsidRPr="004900B8">
        <w:t>6.6.2.</w:t>
      </w:r>
      <w:r>
        <w:t>3</w:t>
      </w:r>
      <w:r w:rsidRPr="004900B8">
        <w:tab/>
        <w:t>Eecs_ECSDiscovery_Request</w:t>
      </w:r>
      <w:bookmarkEnd w:id="2483"/>
      <w:bookmarkEnd w:id="2484"/>
      <w:bookmarkEnd w:id="2485"/>
    </w:p>
    <w:p w14:paraId="3DE34C94" w14:textId="77777777" w:rsidR="008354A6" w:rsidRPr="004900B8" w:rsidRDefault="008354A6" w:rsidP="008354A6">
      <w:pPr>
        <w:pStyle w:val="Heading5"/>
      </w:pPr>
      <w:bookmarkStart w:id="2486" w:name="_Toc185515533"/>
      <w:bookmarkStart w:id="2487" w:name="_Toc192872840"/>
      <w:bookmarkStart w:id="2488" w:name="_Toc199335865"/>
      <w:r w:rsidRPr="004900B8">
        <w:t>6.6.2.</w:t>
      </w:r>
      <w:r>
        <w:t>3</w:t>
      </w:r>
      <w:r w:rsidRPr="004900B8">
        <w:t>.1</w:t>
      </w:r>
      <w:r w:rsidRPr="004900B8">
        <w:tab/>
        <w:t>General</w:t>
      </w:r>
      <w:bookmarkEnd w:id="2486"/>
      <w:bookmarkEnd w:id="2487"/>
      <w:bookmarkEnd w:id="2488"/>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489" w:name="_Toc185515534"/>
      <w:bookmarkStart w:id="2490" w:name="_Toc192872841"/>
      <w:bookmarkStart w:id="2491" w:name="_Toc199335866"/>
      <w:r w:rsidRPr="004900B8">
        <w:t>6.6.2.</w:t>
      </w:r>
      <w:r>
        <w:t>3</w:t>
      </w:r>
      <w:r w:rsidRPr="004900B8">
        <w:t>.</w:t>
      </w:r>
      <w:r>
        <w:t>2</w:t>
      </w:r>
      <w:r w:rsidRPr="004900B8">
        <w:tab/>
      </w:r>
      <w:r>
        <w:t>ECS notifying the ECS information to the service consumer using Eecs_ECSDiscovery_Notification operation</w:t>
      </w:r>
      <w:bookmarkEnd w:id="2489"/>
      <w:bookmarkEnd w:id="2490"/>
      <w:bookmarkEnd w:id="249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492" w:name="_Toc185515535"/>
      <w:bookmarkStart w:id="2493" w:name="_Toc192872842"/>
      <w:bookmarkStart w:id="2494" w:name="_Toc199335867"/>
      <w:r>
        <w:t>6.7</w:t>
      </w:r>
      <w:r w:rsidRPr="00B54DBF">
        <w:tab/>
        <w:t>Eecs_</w:t>
      </w:r>
      <w:r>
        <w:t>ACREvents</w:t>
      </w:r>
      <w:bookmarkEnd w:id="2492"/>
      <w:bookmarkEnd w:id="2493"/>
      <w:bookmarkEnd w:id="2494"/>
    </w:p>
    <w:p w14:paraId="008A73D6" w14:textId="77777777" w:rsidR="001B4C79" w:rsidRPr="00B54DBF" w:rsidRDefault="001B4C79" w:rsidP="001B4C79">
      <w:pPr>
        <w:pStyle w:val="Heading3"/>
      </w:pPr>
      <w:bookmarkStart w:id="2495" w:name="_Toc185515536"/>
      <w:bookmarkStart w:id="2496" w:name="_Toc192872843"/>
      <w:bookmarkStart w:id="2497" w:name="_Toc199335868"/>
      <w:r>
        <w:t>6.7</w:t>
      </w:r>
      <w:r w:rsidRPr="00B54DBF">
        <w:t>.1</w:t>
      </w:r>
      <w:r w:rsidRPr="00B54DBF">
        <w:tab/>
        <w:t>Service Description</w:t>
      </w:r>
      <w:bookmarkEnd w:id="2495"/>
      <w:bookmarkEnd w:id="2496"/>
      <w:bookmarkEnd w:id="2497"/>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498" w:name="_Toc185515537"/>
      <w:bookmarkStart w:id="2499" w:name="_Toc192872844"/>
      <w:bookmarkStart w:id="2500" w:name="_Toc199335869"/>
      <w:r>
        <w:t>6.7.2</w:t>
      </w:r>
      <w:r>
        <w:tab/>
        <w:t>Service Operations</w:t>
      </w:r>
      <w:bookmarkEnd w:id="2498"/>
      <w:bookmarkEnd w:id="2499"/>
      <w:bookmarkEnd w:id="2500"/>
    </w:p>
    <w:p w14:paraId="0B115126" w14:textId="77777777" w:rsidR="001B4C79" w:rsidRPr="00B54DBF" w:rsidRDefault="001B4C79" w:rsidP="001B4C79">
      <w:pPr>
        <w:pStyle w:val="Heading4"/>
      </w:pPr>
      <w:bookmarkStart w:id="2501" w:name="_Toc185515538"/>
      <w:bookmarkStart w:id="2502" w:name="_Toc192872845"/>
      <w:bookmarkStart w:id="2503" w:name="_Toc199335870"/>
      <w:r>
        <w:t>6.7</w:t>
      </w:r>
      <w:r w:rsidRPr="00B54DBF">
        <w:t>.2.1</w:t>
      </w:r>
      <w:r w:rsidRPr="00B54DBF">
        <w:tab/>
        <w:t>Introduction</w:t>
      </w:r>
      <w:bookmarkEnd w:id="2501"/>
      <w:bookmarkEnd w:id="2502"/>
      <w:bookmarkEnd w:id="2503"/>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504" w:name="_Toc185515539"/>
      <w:bookmarkStart w:id="2505" w:name="_Toc192872846"/>
      <w:bookmarkStart w:id="2506" w:name="_Toc199335871"/>
      <w:r>
        <w:t>6.7.2.2</w:t>
      </w:r>
      <w:r w:rsidRPr="00AC0183">
        <w:tab/>
        <w:t>Eecs_</w:t>
      </w:r>
      <w:r>
        <w:t>ACREvents</w:t>
      </w:r>
      <w:r w:rsidRPr="00AC0183">
        <w:t>_Subscribe</w:t>
      </w:r>
      <w:bookmarkEnd w:id="2504"/>
      <w:bookmarkEnd w:id="2505"/>
      <w:bookmarkEnd w:id="2506"/>
    </w:p>
    <w:p w14:paraId="65C92318" w14:textId="77777777" w:rsidR="001B4C79" w:rsidRPr="00AC0183" w:rsidRDefault="001B4C79" w:rsidP="001B4C79">
      <w:pPr>
        <w:pStyle w:val="Heading5"/>
      </w:pPr>
      <w:bookmarkStart w:id="2507" w:name="_Toc185515540"/>
      <w:bookmarkStart w:id="2508" w:name="_Toc192872847"/>
      <w:bookmarkStart w:id="2509" w:name="_Toc199335872"/>
      <w:r>
        <w:t>6.7.2.2</w:t>
      </w:r>
      <w:r w:rsidRPr="00AC0183">
        <w:t>.1</w:t>
      </w:r>
      <w:r w:rsidRPr="00AC0183">
        <w:tab/>
        <w:t>General</w:t>
      </w:r>
      <w:bookmarkEnd w:id="2507"/>
      <w:bookmarkEnd w:id="2508"/>
      <w:bookmarkEnd w:id="2509"/>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510" w:name="_Toc185515541"/>
      <w:bookmarkStart w:id="2511" w:name="_Toc192872848"/>
      <w:bookmarkStart w:id="2512" w:name="_Toc199335873"/>
      <w:r>
        <w:t>6.7.2.2</w:t>
      </w:r>
      <w:r w:rsidRPr="00AC0183">
        <w:t>.2</w:t>
      </w:r>
      <w:r w:rsidRPr="00AC0183">
        <w:tab/>
      </w:r>
      <w:r>
        <w:t>ACR Events</w:t>
      </w:r>
      <w:r w:rsidRPr="00AC0183">
        <w:t xml:space="preserve"> Subscription Creation</w:t>
      </w:r>
      <w:bookmarkEnd w:id="2510"/>
      <w:bookmarkEnd w:id="2511"/>
      <w:bookmarkEnd w:id="2512"/>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513" w:name="_Toc185515542"/>
      <w:bookmarkStart w:id="2514" w:name="_Toc192872849"/>
      <w:bookmarkStart w:id="2515" w:name="_Toc199335874"/>
      <w:r>
        <w:t>6.7.2.3</w:t>
      </w:r>
      <w:r w:rsidRPr="00AC0183">
        <w:tab/>
        <w:t>Eecs_</w:t>
      </w:r>
      <w:r>
        <w:t>ACREvents</w:t>
      </w:r>
      <w:r w:rsidRPr="00AC0183">
        <w:t>_Update</w:t>
      </w:r>
      <w:bookmarkEnd w:id="2513"/>
      <w:bookmarkEnd w:id="2514"/>
      <w:bookmarkEnd w:id="2515"/>
    </w:p>
    <w:p w14:paraId="7693A1C5" w14:textId="77777777" w:rsidR="001B4C79" w:rsidRPr="00AC0183" w:rsidRDefault="001B4C79" w:rsidP="001B4C79">
      <w:pPr>
        <w:pStyle w:val="Heading5"/>
      </w:pPr>
      <w:bookmarkStart w:id="2516" w:name="_Toc185515543"/>
      <w:bookmarkStart w:id="2517" w:name="_Toc192872850"/>
      <w:bookmarkStart w:id="2518" w:name="_Toc199335875"/>
      <w:r>
        <w:t>6.7.2.3</w:t>
      </w:r>
      <w:r w:rsidRPr="00AC0183">
        <w:t>.1</w:t>
      </w:r>
      <w:r w:rsidRPr="00AC0183">
        <w:tab/>
        <w:t>General</w:t>
      </w:r>
      <w:bookmarkEnd w:id="2516"/>
      <w:bookmarkEnd w:id="2517"/>
      <w:bookmarkEnd w:id="2518"/>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519" w:name="_Toc185515544"/>
      <w:bookmarkStart w:id="2520" w:name="_Toc192872851"/>
      <w:bookmarkStart w:id="2521" w:name="_Toc199335876"/>
      <w:r>
        <w:t>6.7.2.3</w:t>
      </w:r>
      <w:r w:rsidRPr="00AC0183">
        <w:t>.2</w:t>
      </w:r>
      <w:r w:rsidRPr="00AC0183">
        <w:tab/>
      </w:r>
      <w:r>
        <w:t>ACR Events</w:t>
      </w:r>
      <w:r w:rsidRPr="00AC0183">
        <w:t xml:space="preserve"> Subscription Update</w:t>
      </w:r>
      <w:bookmarkEnd w:id="2519"/>
      <w:bookmarkEnd w:id="2520"/>
      <w:bookmarkEnd w:id="252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522" w:name="_Toc185515545"/>
      <w:bookmarkStart w:id="2523" w:name="_Toc192872852"/>
      <w:bookmarkStart w:id="2524" w:name="_Toc199335877"/>
      <w:r>
        <w:t>6.7.2.4</w:t>
      </w:r>
      <w:r w:rsidRPr="00AC0183">
        <w:tab/>
        <w:t>Eecs_</w:t>
      </w:r>
      <w:r>
        <w:t>ACREvents</w:t>
      </w:r>
      <w:r w:rsidRPr="00AC0183">
        <w:t>_Unsubscribe</w:t>
      </w:r>
      <w:bookmarkEnd w:id="2522"/>
      <w:bookmarkEnd w:id="2523"/>
      <w:bookmarkEnd w:id="2524"/>
    </w:p>
    <w:p w14:paraId="0C97F3EE" w14:textId="77777777" w:rsidR="001B4C79" w:rsidRPr="00AC0183" w:rsidRDefault="001B4C79" w:rsidP="001B4C79">
      <w:pPr>
        <w:pStyle w:val="Heading5"/>
      </w:pPr>
      <w:bookmarkStart w:id="2525" w:name="_Toc185515546"/>
      <w:bookmarkStart w:id="2526" w:name="_Toc192872853"/>
      <w:bookmarkStart w:id="2527" w:name="_Toc199335878"/>
      <w:r>
        <w:t>6.7.2.4</w:t>
      </w:r>
      <w:r w:rsidRPr="00AC0183">
        <w:t>.1</w:t>
      </w:r>
      <w:r w:rsidRPr="00AC0183">
        <w:tab/>
        <w:t>General</w:t>
      </w:r>
      <w:bookmarkEnd w:id="2525"/>
      <w:bookmarkEnd w:id="2526"/>
      <w:bookmarkEnd w:id="2527"/>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528" w:name="_Toc185515547"/>
      <w:bookmarkStart w:id="2529" w:name="_Toc192872854"/>
      <w:bookmarkStart w:id="2530" w:name="_Toc199335879"/>
      <w:r>
        <w:t>6.7.2.4</w:t>
      </w:r>
      <w:r w:rsidRPr="00AC0183">
        <w:t>.2</w:t>
      </w:r>
      <w:r w:rsidRPr="00AC0183">
        <w:tab/>
      </w:r>
      <w:r>
        <w:t>ACR Events</w:t>
      </w:r>
      <w:r w:rsidRPr="00AC0183">
        <w:t xml:space="preserve"> Subscription </w:t>
      </w:r>
      <w:r w:rsidRPr="00AC0183">
        <w:rPr>
          <w:lang w:val="en-US"/>
        </w:rPr>
        <w:t>Deletion</w:t>
      </w:r>
      <w:bookmarkEnd w:id="2528"/>
      <w:bookmarkEnd w:id="2529"/>
      <w:bookmarkEnd w:id="2530"/>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531" w:name="_Toc185515548"/>
      <w:bookmarkStart w:id="2532" w:name="_Toc192872855"/>
      <w:bookmarkStart w:id="2533" w:name="_Toc199335880"/>
      <w:r>
        <w:t>6.7.2.5</w:t>
      </w:r>
      <w:r w:rsidRPr="00AC0183">
        <w:tab/>
        <w:t>Eecs_</w:t>
      </w:r>
      <w:r>
        <w:t>ACREvents</w:t>
      </w:r>
      <w:r w:rsidRPr="00AC0183">
        <w:t>_Notify</w:t>
      </w:r>
      <w:bookmarkEnd w:id="2531"/>
      <w:bookmarkEnd w:id="2532"/>
      <w:bookmarkEnd w:id="2533"/>
    </w:p>
    <w:p w14:paraId="43F5B18A" w14:textId="77777777" w:rsidR="001B4C79" w:rsidRPr="00AC0183" w:rsidRDefault="001B4C79" w:rsidP="001B4C79">
      <w:pPr>
        <w:pStyle w:val="Heading5"/>
      </w:pPr>
      <w:bookmarkStart w:id="2534" w:name="_Toc185515549"/>
      <w:bookmarkStart w:id="2535" w:name="_Toc192872856"/>
      <w:bookmarkStart w:id="2536" w:name="_Toc199335881"/>
      <w:r>
        <w:t>6.7.2.5</w:t>
      </w:r>
      <w:r w:rsidRPr="00AC0183">
        <w:t>.1</w:t>
      </w:r>
      <w:r w:rsidRPr="00AC0183">
        <w:tab/>
        <w:t>General</w:t>
      </w:r>
      <w:bookmarkEnd w:id="2534"/>
      <w:bookmarkEnd w:id="2535"/>
      <w:bookmarkEnd w:id="2536"/>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537" w:name="_Toc185515550"/>
      <w:bookmarkStart w:id="2538" w:name="_Toc192872857"/>
      <w:bookmarkStart w:id="2539" w:name="_Toc199335882"/>
      <w:r>
        <w:t>6.7.2.5</w:t>
      </w:r>
      <w:r w:rsidRPr="00AC0183">
        <w:t>.2</w:t>
      </w:r>
      <w:r w:rsidRPr="00AC0183">
        <w:tab/>
      </w:r>
      <w:r>
        <w:t>ACR Events</w:t>
      </w:r>
      <w:r w:rsidRPr="00AC0183">
        <w:t xml:space="preserve"> </w:t>
      </w:r>
      <w:r w:rsidRPr="00AC0183">
        <w:rPr>
          <w:lang w:val="en-US"/>
        </w:rPr>
        <w:t>Notification</w:t>
      </w:r>
      <w:bookmarkEnd w:id="2537"/>
      <w:bookmarkEnd w:id="2538"/>
      <w:bookmarkEnd w:id="2539"/>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540" w:name="_Toc185515551"/>
      <w:bookmarkStart w:id="2541" w:name="_Toc192872858"/>
      <w:bookmarkStart w:id="2542" w:name="_Toc199335883"/>
      <w:r w:rsidRPr="00794D38">
        <w:t>6A</w:t>
      </w:r>
      <w:r w:rsidR="00CB3144">
        <w:tab/>
      </w:r>
      <w:bookmarkEnd w:id="2371"/>
      <w:r w:rsidR="00D656F0">
        <w:t>Services offered by the Cloud Application Server (CAS)</w:t>
      </w:r>
      <w:bookmarkEnd w:id="2372"/>
      <w:bookmarkEnd w:id="2373"/>
      <w:bookmarkEnd w:id="2540"/>
      <w:bookmarkEnd w:id="2541"/>
      <w:bookmarkEnd w:id="2542"/>
    </w:p>
    <w:p w14:paraId="3E3EA928" w14:textId="77777777" w:rsidR="00794D38" w:rsidRDefault="00794D38" w:rsidP="00794D38">
      <w:pPr>
        <w:pStyle w:val="Heading2"/>
      </w:pPr>
      <w:bookmarkStart w:id="2543" w:name="_Toc145707813"/>
      <w:bookmarkStart w:id="2544" w:name="_Toc160570292"/>
      <w:bookmarkStart w:id="2545" w:name="_Toc162007888"/>
      <w:bookmarkStart w:id="2546" w:name="_Toc185515552"/>
      <w:bookmarkStart w:id="2547" w:name="_Toc192872859"/>
      <w:bookmarkStart w:id="2548" w:name="_Toc199335884"/>
      <w:r>
        <w:t>6A.1</w:t>
      </w:r>
      <w:r>
        <w:tab/>
        <w:t>Introduction</w:t>
      </w:r>
      <w:bookmarkEnd w:id="2543"/>
      <w:bookmarkEnd w:id="2544"/>
      <w:bookmarkEnd w:id="2545"/>
      <w:bookmarkEnd w:id="2546"/>
      <w:bookmarkEnd w:id="2547"/>
      <w:bookmarkEnd w:id="254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549" w:name="_Toc145707814"/>
      <w:bookmarkStart w:id="2550" w:name="_Toc160570293"/>
      <w:bookmarkStart w:id="2551" w:name="_Toc162007889"/>
      <w:bookmarkStart w:id="2552" w:name="_Toc185515553"/>
      <w:bookmarkStart w:id="2553" w:name="_Toc192872860"/>
      <w:bookmarkStart w:id="2554" w:name="_Toc199335885"/>
      <w:r>
        <w:t>6A.2</w:t>
      </w:r>
      <w:r>
        <w:tab/>
        <w:t>Ecas_SelectedEES Service</w:t>
      </w:r>
      <w:bookmarkEnd w:id="2549"/>
      <w:bookmarkEnd w:id="2550"/>
      <w:bookmarkEnd w:id="2551"/>
      <w:bookmarkEnd w:id="2552"/>
      <w:bookmarkEnd w:id="2553"/>
      <w:bookmarkEnd w:id="2554"/>
    </w:p>
    <w:p w14:paraId="124A75D3" w14:textId="77777777" w:rsidR="00794D38" w:rsidRDefault="00794D38" w:rsidP="00794D38">
      <w:pPr>
        <w:pStyle w:val="Heading3"/>
      </w:pPr>
      <w:bookmarkStart w:id="2555" w:name="_Toc129169536"/>
      <w:bookmarkStart w:id="2556" w:name="_Toc145707815"/>
      <w:bookmarkStart w:id="2557" w:name="_Toc160570294"/>
      <w:bookmarkStart w:id="2558" w:name="_Toc162007890"/>
      <w:bookmarkStart w:id="2559" w:name="_Toc185515554"/>
      <w:bookmarkStart w:id="2560" w:name="_Toc192872861"/>
      <w:bookmarkStart w:id="2561" w:name="_Toc199335886"/>
      <w:r>
        <w:t>6A.2.1</w:t>
      </w:r>
      <w:r>
        <w:tab/>
        <w:t>Service Description</w:t>
      </w:r>
      <w:bookmarkEnd w:id="2555"/>
      <w:bookmarkEnd w:id="2556"/>
      <w:bookmarkEnd w:id="2557"/>
      <w:bookmarkEnd w:id="2558"/>
      <w:bookmarkEnd w:id="2559"/>
      <w:bookmarkEnd w:id="2560"/>
      <w:bookmarkEnd w:id="256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562" w:name="_Toc129169537"/>
      <w:bookmarkStart w:id="2563" w:name="_Toc145707816"/>
      <w:bookmarkStart w:id="2564" w:name="_Toc160570295"/>
      <w:bookmarkStart w:id="2565" w:name="_Toc162007891"/>
      <w:bookmarkStart w:id="2566" w:name="_Toc185515555"/>
      <w:bookmarkStart w:id="2567" w:name="_Toc192872862"/>
      <w:bookmarkStart w:id="2568" w:name="_Toc199335887"/>
      <w:r>
        <w:t>6A.2.2</w:t>
      </w:r>
      <w:r>
        <w:tab/>
        <w:t>Service Operations</w:t>
      </w:r>
      <w:bookmarkEnd w:id="2562"/>
      <w:bookmarkEnd w:id="2563"/>
      <w:bookmarkEnd w:id="2564"/>
      <w:bookmarkEnd w:id="2565"/>
      <w:bookmarkEnd w:id="2566"/>
      <w:bookmarkEnd w:id="2567"/>
      <w:bookmarkEnd w:id="2568"/>
    </w:p>
    <w:p w14:paraId="5F904993" w14:textId="77777777" w:rsidR="00794D38" w:rsidRDefault="00794D38" w:rsidP="00794D38">
      <w:pPr>
        <w:pStyle w:val="Heading4"/>
      </w:pPr>
      <w:bookmarkStart w:id="2569" w:name="_Toc129169538"/>
      <w:bookmarkStart w:id="2570" w:name="_Toc145707817"/>
      <w:bookmarkStart w:id="2571" w:name="_Toc160570296"/>
      <w:bookmarkStart w:id="2572" w:name="_Toc162007892"/>
      <w:bookmarkStart w:id="2573" w:name="_Toc185515556"/>
      <w:bookmarkStart w:id="2574" w:name="_Toc192872863"/>
      <w:bookmarkStart w:id="2575" w:name="_Toc199335888"/>
      <w:r>
        <w:t>6A.2.2.1</w:t>
      </w:r>
      <w:r>
        <w:tab/>
        <w:t>Introduction</w:t>
      </w:r>
      <w:bookmarkEnd w:id="2569"/>
      <w:bookmarkEnd w:id="2570"/>
      <w:bookmarkEnd w:id="2571"/>
      <w:bookmarkEnd w:id="2572"/>
      <w:bookmarkEnd w:id="2573"/>
      <w:bookmarkEnd w:id="2574"/>
      <w:bookmarkEnd w:id="2575"/>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576" w:name="_Toc129169539"/>
      <w:bookmarkStart w:id="2577" w:name="_Toc145707818"/>
      <w:bookmarkStart w:id="2578" w:name="_Toc160570297"/>
      <w:bookmarkStart w:id="2579" w:name="_Toc162007893"/>
      <w:bookmarkStart w:id="2580" w:name="_Toc185515557"/>
      <w:bookmarkStart w:id="2581" w:name="_Toc192872864"/>
      <w:bookmarkStart w:id="2582" w:name="_Toc199335889"/>
      <w:r>
        <w:t>6A.2.2.2</w:t>
      </w:r>
      <w:r>
        <w:tab/>
        <w:t>Ecas_SelectedEES_Request</w:t>
      </w:r>
      <w:bookmarkEnd w:id="2576"/>
      <w:bookmarkEnd w:id="2577"/>
      <w:bookmarkEnd w:id="2578"/>
      <w:bookmarkEnd w:id="2579"/>
      <w:bookmarkEnd w:id="2580"/>
      <w:bookmarkEnd w:id="2581"/>
      <w:bookmarkEnd w:id="2582"/>
    </w:p>
    <w:p w14:paraId="71FBC382" w14:textId="77777777" w:rsidR="00794D38" w:rsidRDefault="00794D38" w:rsidP="00794D38">
      <w:pPr>
        <w:pStyle w:val="Heading5"/>
      </w:pPr>
      <w:bookmarkStart w:id="2583" w:name="_Toc129169540"/>
      <w:bookmarkStart w:id="2584" w:name="_Toc145707819"/>
      <w:bookmarkStart w:id="2585" w:name="_Toc160570298"/>
      <w:bookmarkStart w:id="2586" w:name="_Toc162007894"/>
      <w:bookmarkStart w:id="2587" w:name="_Toc185515558"/>
      <w:bookmarkStart w:id="2588" w:name="_Toc192872865"/>
      <w:bookmarkStart w:id="2589" w:name="_Toc199335890"/>
      <w:r>
        <w:t>6A.2.2.2.1</w:t>
      </w:r>
      <w:r>
        <w:tab/>
        <w:t>General</w:t>
      </w:r>
      <w:bookmarkEnd w:id="2583"/>
      <w:bookmarkEnd w:id="2584"/>
      <w:bookmarkEnd w:id="2585"/>
      <w:bookmarkEnd w:id="2586"/>
      <w:bookmarkEnd w:id="2587"/>
      <w:bookmarkEnd w:id="2588"/>
      <w:bookmarkEnd w:id="2589"/>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590" w:name="_Toc129169541"/>
      <w:bookmarkStart w:id="2591" w:name="_Toc145707820"/>
      <w:bookmarkStart w:id="2592" w:name="_Toc160570299"/>
      <w:bookmarkStart w:id="2593" w:name="_Toc162007895"/>
      <w:bookmarkStart w:id="2594" w:name="_Toc185515559"/>
      <w:bookmarkStart w:id="2595" w:name="_Toc192872866"/>
      <w:bookmarkStart w:id="2596" w:name="_Toc199335891"/>
      <w:r>
        <w:t>6A.2.2.2.2</w:t>
      </w:r>
      <w:r>
        <w:tab/>
        <w:t>Service consumer inform</w:t>
      </w:r>
      <w:r w:rsidR="00D656F0">
        <w:t>ing</w:t>
      </w:r>
      <w:r>
        <w:t xml:space="preserve"> the CAS of the selected EES using Ecas_SelectedEES_Declare operation</w:t>
      </w:r>
      <w:bookmarkEnd w:id="2590"/>
      <w:bookmarkEnd w:id="2591"/>
      <w:bookmarkEnd w:id="2592"/>
      <w:bookmarkEnd w:id="2593"/>
      <w:bookmarkEnd w:id="2594"/>
      <w:bookmarkEnd w:id="2595"/>
      <w:bookmarkEnd w:id="259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597" w:name="_Toc160570300"/>
      <w:bookmarkStart w:id="2598" w:name="_Toc162007896"/>
      <w:bookmarkStart w:id="2599" w:name="_Toc185515560"/>
      <w:bookmarkStart w:id="2600" w:name="_Toc192872867"/>
      <w:bookmarkStart w:id="2601" w:name="_Toc199335892"/>
      <w:r w:rsidRPr="002B0B42">
        <w:t>6B</w:t>
      </w:r>
      <w:r>
        <w:tab/>
        <w:t>Services offered by the Cloud Enabler Server (CES)</w:t>
      </w:r>
      <w:bookmarkEnd w:id="2597"/>
      <w:bookmarkEnd w:id="2598"/>
      <w:bookmarkEnd w:id="2599"/>
      <w:bookmarkEnd w:id="2600"/>
      <w:bookmarkEnd w:id="2601"/>
    </w:p>
    <w:p w14:paraId="705FC51B" w14:textId="77777777" w:rsidR="00D656F0" w:rsidRDefault="00D656F0" w:rsidP="00D656F0">
      <w:pPr>
        <w:pStyle w:val="Heading2"/>
      </w:pPr>
      <w:bookmarkStart w:id="2602" w:name="_Toc160570301"/>
      <w:bookmarkStart w:id="2603" w:name="_Toc162007897"/>
      <w:bookmarkStart w:id="2604" w:name="_Toc185515561"/>
      <w:bookmarkStart w:id="2605" w:name="_Toc192872868"/>
      <w:bookmarkStart w:id="2606" w:name="_Toc199335893"/>
      <w:r w:rsidRPr="002B0B42">
        <w:t>6B</w:t>
      </w:r>
      <w:r>
        <w:t>.1</w:t>
      </w:r>
      <w:r>
        <w:tab/>
        <w:t>Introduction</w:t>
      </w:r>
      <w:bookmarkEnd w:id="2602"/>
      <w:bookmarkEnd w:id="2603"/>
      <w:bookmarkEnd w:id="2604"/>
      <w:bookmarkEnd w:id="2605"/>
      <w:bookmarkEnd w:id="2606"/>
    </w:p>
    <w:p w14:paraId="73EC6A4B" w14:textId="77777777" w:rsidR="00BA71B7" w:rsidRPr="001D62C7" w:rsidRDefault="00BA71B7" w:rsidP="00BA71B7">
      <w:bookmarkStart w:id="2607" w:name="_Toc85734210"/>
      <w:bookmarkStart w:id="2608" w:name="_Toc89431509"/>
      <w:bookmarkStart w:id="2609" w:name="_Toc97042317"/>
      <w:bookmarkStart w:id="2610" w:name="_Toc97045461"/>
      <w:bookmarkStart w:id="2611" w:name="_Toc97155206"/>
      <w:bookmarkStart w:id="2612" w:name="_Toc101521343"/>
      <w:bookmarkStart w:id="2613" w:name="_Toc138761611"/>
      <w:bookmarkStart w:id="2614" w:name="_Toc145707821"/>
      <w:bookmarkStart w:id="2615" w:name="_Toc160570302"/>
      <w:bookmarkStart w:id="2616"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617" w:name="_Toc185515562"/>
      <w:bookmarkStart w:id="2618" w:name="_Toc192872869"/>
      <w:bookmarkStart w:id="2619" w:name="_Toc199335894"/>
      <w:r>
        <w:t>7</w:t>
      </w:r>
      <w:r w:rsidR="00B64F7C">
        <w:tab/>
      </w:r>
      <w:r w:rsidR="00AD6A62">
        <w:t xml:space="preserve">Information applicable to </w:t>
      </w:r>
      <w:r w:rsidR="008064B9">
        <w:t>several</w:t>
      </w:r>
      <w:r w:rsidR="00B64F7C">
        <w:t xml:space="preserve"> </w:t>
      </w:r>
      <w:r w:rsidR="00F37749">
        <w:t>APIs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2F88C71" w14:textId="77777777" w:rsidR="00755AA5" w:rsidRDefault="00755AA5" w:rsidP="00755AA5">
      <w:pPr>
        <w:pStyle w:val="Heading2"/>
        <w:rPr>
          <w:lang w:val="en-US"/>
        </w:rPr>
      </w:pPr>
      <w:bookmarkStart w:id="2620" w:name="_Toc85734211"/>
      <w:bookmarkStart w:id="2621" w:name="_Toc89431510"/>
      <w:bookmarkStart w:id="2622" w:name="_Toc97042318"/>
      <w:bookmarkStart w:id="2623" w:name="_Toc97045462"/>
      <w:bookmarkStart w:id="2624" w:name="_Toc97155207"/>
      <w:bookmarkStart w:id="2625" w:name="_Toc101521344"/>
      <w:bookmarkStart w:id="2626" w:name="_Toc138761612"/>
      <w:bookmarkStart w:id="2627" w:name="_Toc145707822"/>
      <w:bookmarkStart w:id="2628" w:name="_Toc160570303"/>
      <w:bookmarkStart w:id="2629" w:name="_Toc162007899"/>
      <w:bookmarkStart w:id="2630" w:name="_Toc185515563"/>
      <w:bookmarkStart w:id="2631" w:name="_Toc192872870"/>
      <w:bookmarkStart w:id="2632" w:name="_Toc199335895"/>
      <w:r>
        <w:rPr>
          <w:lang w:val="en-US"/>
        </w:rPr>
        <w:t>7.1</w:t>
      </w:r>
      <w:r>
        <w:rPr>
          <w:lang w:val="en-US"/>
        </w:rPr>
        <w:tab/>
        <w:t>General</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633" w:name="_Toc85734212"/>
      <w:bookmarkStart w:id="2634" w:name="_Toc89431511"/>
      <w:bookmarkStart w:id="2635" w:name="_Toc97042319"/>
      <w:bookmarkStart w:id="2636" w:name="_Toc97045463"/>
      <w:bookmarkStart w:id="2637" w:name="_Toc97155208"/>
      <w:bookmarkStart w:id="2638" w:name="_Toc101521345"/>
      <w:bookmarkStart w:id="2639" w:name="_Toc138761613"/>
      <w:bookmarkStart w:id="2640" w:name="_Toc145707823"/>
      <w:bookmarkStart w:id="2641" w:name="_Toc160570304"/>
      <w:bookmarkStart w:id="2642" w:name="_Toc162007900"/>
      <w:bookmarkStart w:id="2643" w:name="_Toc185515564"/>
      <w:bookmarkStart w:id="2644" w:name="_Toc192872871"/>
      <w:bookmarkStart w:id="2645" w:name="_Toc199335896"/>
      <w:r>
        <w:rPr>
          <w:lang w:val="en-US"/>
        </w:rPr>
        <w:t>7.2</w:t>
      </w:r>
      <w:r>
        <w:rPr>
          <w:lang w:val="en-US"/>
        </w:rPr>
        <w:tab/>
        <w:t>Data Types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787032A7" w14:textId="77777777" w:rsidR="00755AA5" w:rsidRDefault="00755AA5" w:rsidP="00755AA5">
      <w:pPr>
        <w:pStyle w:val="Heading3"/>
        <w:rPr>
          <w:lang w:val="en-US"/>
        </w:rPr>
      </w:pPr>
      <w:bookmarkStart w:id="2646" w:name="_Toc85734213"/>
      <w:bookmarkStart w:id="2647" w:name="_Toc89431512"/>
      <w:bookmarkStart w:id="2648" w:name="_Toc97042320"/>
      <w:bookmarkStart w:id="2649" w:name="_Toc97045464"/>
      <w:bookmarkStart w:id="2650" w:name="_Toc97155209"/>
      <w:bookmarkStart w:id="2651" w:name="_Toc101521346"/>
      <w:bookmarkStart w:id="2652" w:name="_Toc138761614"/>
      <w:bookmarkStart w:id="2653" w:name="_Toc145707824"/>
      <w:bookmarkStart w:id="2654" w:name="_Toc160570305"/>
      <w:bookmarkStart w:id="2655" w:name="_Toc162007901"/>
      <w:bookmarkStart w:id="2656" w:name="_Toc185515565"/>
      <w:bookmarkStart w:id="2657" w:name="_Toc192872872"/>
      <w:bookmarkStart w:id="2658" w:name="_Toc199335897"/>
      <w:r>
        <w:rPr>
          <w:lang w:val="en-US"/>
        </w:rPr>
        <w:t>7.2.1</w:t>
      </w:r>
      <w:r>
        <w:rPr>
          <w:lang w:val="en-US"/>
        </w:rPr>
        <w:tab/>
        <w:t>General</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659" w:name="_Toc85734214"/>
      <w:bookmarkStart w:id="2660" w:name="_Toc89431513"/>
      <w:bookmarkStart w:id="2661" w:name="_Toc97042321"/>
      <w:bookmarkStart w:id="2662" w:name="_Toc97045465"/>
      <w:bookmarkStart w:id="2663" w:name="_Toc97155210"/>
    </w:p>
    <w:p w14:paraId="5421DF80" w14:textId="03F52090" w:rsidR="00755AA5" w:rsidRDefault="00755AA5" w:rsidP="00755AA5">
      <w:pPr>
        <w:pStyle w:val="Heading3"/>
        <w:rPr>
          <w:lang w:val="en-US"/>
        </w:rPr>
      </w:pPr>
      <w:bookmarkStart w:id="2664" w:name="_Toc101521347"/>
      <w:bookmarkStart w:id="2665" w:name="_Toc138761615"/>
      <w:bookmarkStart w:id="2666" w:name="_Toc145707825"/>
      <w:bookmarkStart w:id="2667" w:name="_Toc160570306"/>
      <w:bookmarkStart w:id="2668" w:name="_Toc162007902"/>
      <w:bookmarkStart w:id="2669" w:name="_Toc185515566"/>
      <w:bookmarkStart w:id="2670" w:name="_Toc192872873"/>
      <w:bookmarkStart w:id="2671" w:name="_Toc199335898"/>
      <w:r>
        <w:rPr>
          <w:lang w:val="en-US"/>
        </w:rPr>
        <w:t>7.2.2</w:t>
      </w:r>
      <w:r>
        <w:rPr>
          <w:lang w:val="en-US"/>
        </w:rPr>
        <w:tab/>
        <w:t>Referenced structured data types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672" w:name="_Toc85734215"/>
      <w:bookmarkStart w:id="2673" w:name="_Toc89431514"/>
      <w:bookmarkStart w:id="2674" w:name="_Toc97042322"/>
      <w:bookmarkStart w:id="2675" w:name="_Toc97045466"/>
      <w:bookmarkStart w:id="2676" w:name="_Toc97155211"/>
      <w:bookmarkStart w:id="2677" w:name="_Toc101521348"/>
      <w:bookmarkStart w:id="2678" w:name="_Toc138761616"/>
      <w:bookmarkStart w:id="2679" w:name="_Toc145707826"/>
      <w:bookmarkStart w:id="2680" w:name="_Toc160570307"/>
      <w:bookmarkStart w:id="2681" w:name="_Toc162007903"/>
      <w:bookmarkStart w:id="2682" w:name="_Toc185515567"/>
      <w:bookmarkStart w:id="2683" w:name="_Toc192872874"/>
      <w:bookmarkStart w:id="2684" w:name="_Toc199335899"/>
      <w:r>
        <w:rPr>
          <w:lang w:val="en-US"/>
        </w:rPr>
        <w:t>7.2.3</w:t>
      </w:r>
      <w:r>
        <w:rPr>
          <w:lang w:val="en-US"/>
        </w:rPr>
        <w:tab/>
        <w:t>Referenced simple data types and enumerations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685" w:name="_Toc85734216"/>
      <w:bookmarkStart w:id="2686" w:name="_Toc89431515"/>
      <w:bookmarkStart w:id="2687" w:name="_Toc97042323"/>
      <w:bookmarkStart w:id="2688" w:name="_Toc97045467"/>
      <w:bookmarkStart w:id="2689" w:name="_Toc97155212"/>
      <w:bookmarkStart w:id="2690" w:name="_Toc101521349"/>
      <w:bookmarkStart w:id="2691" w:name="_Toc138761617"/>
      <w:bookmarkStart w:id="2692" w:name="_Toc145707827"/>
      <w:bookmarkStart w:id="2693" w:name="_Toc160570308"/>
      <w:bookmarkStart w:id="2694" w:name="_Toc162007904"/>
      <w:bookmarkStart w:id="2695" w:name="_Toc185515568"/>
      <w:bookmarkStart w:id="2696" w:name="_Toc192872875"/>
      <w:bookmarkStart w:id="2697" w:name="_Toc199335900"/>
      <w:r>
        <w:rPr>
          <w:lang w:val="en-US"/>
        </w:rPr>
        <w:t>7.3</w:t>
      </w:r>
      <w:r>
        <w:rPr>
          <w:lang w:val="en-US"/>
        </w:rPr>
        <w:tab/>
        <w:t>Usage of HTTP</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698" w:name="_Toc85734217"/>
      <w:bookmarkStart w:id="2699" w:name="_Toc89431516"/>
      <w:bookmarkStart w:id="2700" w:name="_Toc97042324"/>
      <w:bookmarkStart w:id="2701" w:name="_Toc97045468"/>
      <w:bookmarkStart w:id="2702" w:name="_Toc97155213"/>
      <w:bookmarkStart w:id="2703" w:name="_Toc101521350"/>
      <w:bookmarkStart w:id="2704" w:name="_Toc138761618"/>
      <w:bookmarkStart w:id="2705" w:name="_Toc145707828"/>
      <w:bookmarkStart w:id="2706" w:name="_Toc160570309"/>
      <w:bookmarkStart w:id="2707" w:name="_Toc162007905"/>
      <w:bookmarkStart w:id="2708" w:name="_Toc185515569"/>
      <w:bookmarkStart w:id="2709" w:name="_Toc192872876"/>
      <w:bookmarkStart w:id="2710" w:name="_Toc199335901"/>
      <w:r>
        <w:rPr>
          <w:lang w:val="en-US"/>
        </w:rPr>
        <w:t>7.4</w:t>
      </w:r>
      <w:r>
        <w:rPr>
          <w:lang w:val="en-US"/>
        </w:rPr>
        <w:tab/>
        <w:t>Content type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711" w:name="_Toc85734218"/>
      <w:bookmarkStart w:id="2712" w:name="_Toc89431517"/>
      <w:bookmarkStart w:id="2713" w:name="_Toc97042325"/>
      <w:bookmarkStart w:id="2714" w:name="_Toc97045469"/>
      <w:bookmarkStart w:id="2715" w:name="_Toc97155214"/>
      <w:bookmarkStart w:id="2716" w:name="_Toc101521351"/>
      <w:bookmarkStart w:id="2717" w:name="_Toc138761619"/>
      <w:bookmarkStart w:id="2718" w:name="_Toc145707829"/>
      <w:bookmarkStart w:id="2719" w:name="_Toc160570310"/>
      <w:bookmarkStart w:id="2720" w:name="_Toc162007906"/>
      <w:bookmarkStart w:id="2721" w:name="_Toc185515570"/>
      <w:bookmarkStart w:id="2722" w:name="_Toc192872877"/>
      <w:bookmarkStart w:id="2723" w:name="_Toc199335902"/>
      <w:r>
        <w:rPr>
          <w:lang w:val="en-US"/>
        </w:rPr>
        <w:t>7.5</w:t>
      </w:r>
      <w:r>
        <w:rPr>
          <w:lang w:val="en-US"/>
        </w:rPr>
        <w:tab/>
        <w:t>URI structure</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16DC1DC1" w14:textId="77777777" w:rsidR="00755AA5" w:rsidRDefault="00755AA5" w:rsidP="00755AA5">
      <w:pPr>
        <w:pStyle w:val="Heading3"/>
        <w:rPr>
          <w:lang w:val="en-US"/>
        </w:rPr>
      </w:pPr>
      <w:bookmarkStart w:id="2724" w:name="_Toc85734219"/>
      <w:bookmarkStart w:id="2725" w:name="_Toc89431518"/>
      <w:bookmarkStart w:id="2726" w:name="_Toc97042326"/>
      <w:bookmarkStart w:id="2727" w:name="_Toc97045470"/>
      <w:bookmarkStart w:id="2728" w:name="_Toc97155215"/>
      <w:bookmarkStart w:id="2729" w:name="_Toc101521352"/>
      <w:bookmarkStart w:id="2730" w:name="_Toc138761620"/>
      <w:bookmarkStart w:id="2731" w:name="_Toc145707830"/>
      <w:bookmarkStart w:id="2732" w:name="_Toc160570311"/>
      <w:bookmarkStart w:id="2733" w:name="_Toc162007907"/>
      <w:bookmarkStart w:id="2734" w:name="_Toc185515571"/>
      <w:bookmarkStart w:id="2735" w:name="_Toc192872878"/>
      <w:bookmarkStart w:id="2736" w:name="_Toc199335903"/>
      <w:r>
        <w:rPr>
          <w:lang w:val="en-US"/>
        </w:rPr>
        <w:t>7.5.1</w:t>
      </w:r>
      <w:r>
        <w:rPr>
          <w:lang w:val="en-US"/>
        </w:rPr>
        <w:tab/>
        <w:t>Resource URI structure</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737" w:name="_Toc85734220"/>
      <w:bookmarkStart w:id="2738" w:name="_Toc89431519"/>
      <w:bookmarkStart w:id="2739" w:name="_Toc97042327"/>
      <w:bookmarkStart w:id="2740" w:name="_Toc97045471"/>
      <w:bookmarkStart w:id="2741" w:name="_Toc97155216"/>
      <w:bookmarkStart w:id="2742" w:name="_Toc101521353"/>
      <w:bookmarkStart w:id="2743" w:name="_Toc138761621"/>
      <w:bookmarkStart w:id="2744" w:name="_Toc145707831"/>
      <w:bookmarkStart w:id="2745" w:name="_Toc160570312"/>
      <w:bookmarkStart w:id="2746" w:name="_Toc162007908"/>
      <w:bookmarkStart w:id="2747" w:name="_Toc185515572"/>
      <w:bookmarkStart w:id="2748" w:name="_Toc192872879"/>
      <w:bookmarkStart w:id="2749" w:name="_Toc199335904"/>
      <w:r>
        <w:t>7.5.2</w:t>
      </w:r>
      <w:r>
        <w:tab/>
        <w:t>Custom operations URI structure</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750" w:name="_Toc85734221"/>
      <w:bookmarkStart w:id="2751" w:name="_Toc89431520"/>
      <w:bookmarkStart w:id="2752" w:name="_Toc97042328"/>
      <w:bookmarkStart w:id="2753" w:name="_Toc97045472"/>
      <w:bookmarkStart w:id="2754" w:name="_Toc97155217"/>
      <w:bookmarkStart w:id="2755" w:name="_Toc101521354"/>
      <w:bookmarkStart w:id="2756" w:name="_Toc138761622"/>
      <w:bookmarkStart w:id="2757" w:name="_Toc145707832"/>
      <w:bookmarkStart w:id="2758" w:name="_Toc160570313"/>
      <w:bookmarkStart w:id="2759" w:name="_Toc162007909"/>
      <w:bookmarkStart w:id="2760" w:name="_Toc185515573"/>
      <w:bookmarkStart w:id="2761" w:name="_Toc192872880"/>
      <w:bookmarkStart w:id="2762" w:name="_Toc199335905"/>
      <w:r>
        <w:rPr>
          <w:lang w:val="en-US"/>
        </w:rPr>
        <w:t>7.6</w:t>
      </w:r>
      <w:r>
        <w:rPr>
          <w:lang w:val="en-US"/>
        </w:rPr>
        <w:tab/>
        <w:t>Notifications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763" w:name="_Toc85734222"/>
      <w:bookmarkStart w:id="2764" w:name="_Toc89431521"/>
      <w:bookmarkStart w:id="2765" w:name="_Toc97042329"/>
      <w:bookmarkStart w:id="2766" w:name="_Toc97045473"/>
      <w:bookmarkStart w:id="2767" w:name="_Toc97155218"/>
      <w:bookmarkStart w:id="2768" w:name="_Toc101521355"/>
      <w:bookmarkStart w:id="2769" w:name="_Toc138761623"/>
      <w:bookmarkStart w:id="2770" w:name="_Toc145707833"/>
      <w:bookmarkStart w:id="2771" w:name="_Toc160570314"/>
      <w:bookmarkStart w:id="2772" w:name="_Toc162007910"/>
      <w:bookmarkStart w:id="2773" w:name="_Toc185515574"/>
      <w:bookmarkStart w:id="2774" w:name="_Toc192872881"/>
      <w:bookmarkStart w:id="2775" w:name="_Toc199335906"/>
      <w:r>
        <w:rPr>
          <w:lang w:val="en-US"/>
        </w:rPr>
        <w:t>7.7</w:t>
      </w:r>
      <w:r>
        <w:rPr>
          <w:lang w:val="en-US"/>
        </w:rPr>
        <w:tab/>
        <w:t>Error handling</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776" w:name="_Toc85734223"/>
      <w:bookmarkStart w:id="2777" w:name="_Toc89431522"/>
      <w:bookmarkStart w:id="2778" w:name="_Toc97042330"/>
      <w:bookmarkStart w:id="2779" w:name="_Toc97045474"/>
      <w:bookmarkStart w:id="2780" w:name="_Toc97155219"/>
      <w:bookmarkStart w:id="2781" w:name="_Toc101521356"/>
      <w:bookmarkStart w:id="2782" w:name="_Toc138761624"/>
      <w:bookmarkStart w:id="2783" w:name="_Toc145707834"/>
      <w:bookmarkStart w:id="2784" w:name="_Toc160570315"/>
      <w:bookmarkStart w:id="2785" w:name="_Toc162007911"/>
      <w:bookmarkStart w:id="2786" w:name="_Toc185515575"/>
      <w:bookmarkStart w:id="2787" w:name="_Toc192872882"/>
      <w:bookmarkStart w:id="2788" w:name="_Toc199335907"/>
      <w:r>
        <w:rPr>
          <w:lang w:val="en-US"/>
        </w:rPr>
        <w:t>7.8</w:t>
      </w:r>
      <w:r>
        <w:rPr>
          <w:lang w:val="en-US"/>
        </w:rPr>
        <w:tab/>
        <w:t>Feature negotiation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789" w:name="_Toc85734224"/>
      <w:bookmarkStart w:id="2790" w:name="_Toc89431523"/>
      <w:bookmarkStart w:id="2791" w:name="_Toc97042331"/>
      <w:bookmarkStart w:id="2792" w:name="_Toc97045475"/>
      <w:bookmarkStart w:id="2793" w:name="_Toc97155220"/>
      <w:bookmarkStart w:id="2794" w:name="_Toc101521357"/>
      <w:bookmarkStart w:id="2795" w:name="_Toc138761625"/>
      <w:bookmarkStart w:id="2796" w:name="_Toc145707835"/>
      <w:bookmarkStart w:id="2797" w:name="_Toc160570316"/>
      <w:bookmarkStart w:id="2798" w:name="_Toc162007912"/>
      <w:bookmarkStart w:id="2799" w:name="_Toc185515576"/>
      <w:bookmarkStart w:id="2800" w:name="_Toc192872883"/>
      <w:bookmarkStart w:id="2801" w:name="_Toc199335908"/>
      <w:r>
        <w:rPr>
          <w:lang w:val="en-US"/>
        </w:rPr>
        <w:t>7.9</w:t>
      </w:r>
      <w:r>
        <w:rPr>
          <w:lang w:val="en-US"/>
        </w:rPr>
        <w:tab/>
        <w:t>HTTP headers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802" w:name="_Toc85734225"/>
      <w:bookmarkStart w:id="2803" w:name="_Toc89431524"/>
      <w:bookmarkStart w:id="2804" w:name="_Toc97042332"/>
      <w:bookmarkStart w:id="2805" w:name="_Toc97045476"/>
      <w:bookmarkStart w:id="2806" w:name="_Toc97155221"/>
      <w:bookmarkStart w:id="2807" w:name="_Toc101521358"/>
      <w:bookmarkStart w:id="2808" w:name="_Toc138761626"/>
      <w:bookmarkStart w:id="2809" w:name="_Toc145707836"/>
      <w:bookmarkStart w:id="2810" w:name="_Toc160570317"/>
      <w:bookmarkStart w:id="2811" w:name="_Toc162007913"/>
      <w:bookmarkStart w:id="2812" w:name="_Toc185515577"/>
      <w:bookmarkStart w:id="2813" w:name="_Toc192872884"/>
      <w:bookmarkStart w:id="2814" w:name="_Toc199335909"/>
      <w:r>
        <w:rPr>
          <w:lang w:val="en-US"/>
        </w:rPr>
        <w:t>7.10</w:t>
      </w:r>
      <w:r>
        <w:rPr>
          <w:lang w:val="en-US"/>
        </w:rPr>
        <w:tab/>
        <w:t>Conventions for Open API specification files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815" w:name="_Toc85734226"/>
      <w:bookmarkStart w:id="2816" w:name="_Toc89431525"/>
      <w:bookmarkStart w:id="2817" w:name="_Toc97042333"/>
      <w:bookmarkStart w:id="2818" w:name="_Toc97045477"/>
      <w:bookmarkStart w:id="2819" w:name="_Toc97155222"/>
      <w:bookmarkStart w:id="2820" w:name="_Toc101521359"/>
      <w:bookmarkStart w:id="2821" w:name="_Toc138761627"/>
      <w:bookmarkStart w:id="2822" w:name="_Toc145707837"/>
      <w:bookmarkStart w:id="2823" w:name="_Toc160570318"/>
      <w:bookmarkStart w:id="2824" w:name="_Toc162007914"/>
      <w:bookmarkStart w:id="2825" w:name="_Toc185515578"/>
      <w:bookmarkStart w:id="2826" w:name="_Toc192872885"/>
      <w:bookmarkStart w:id="2827" w:name="_Toc199335910"/>
      <w:r>
        <w:t>8</w:t>
      </w:r>
      <w:r w:rsidR="00F37749">
        <w:tab/>
        <w:t>E</w:t>
      </w:r>
      <w:r w:rsidR="00461762">
        <w:t>dge Enabler Server A</w:t>
      </w:r>
      <w:r w:rsidR="00F37749">
        <w:t>PI Definitions</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A2720F1" w14:textId="3BA5652C" w:rsidR="00E667B4" w:rsidRPr="00771852" w:rsidRDefault="00E667B4" w:rsidP="00E667B4">
      <w:pPr>
        <w:pStyle w:val="Heading2"/>
      </w:pPr>
      <w:bookmarkStart w:id="2828" w:name="_Toc85734227"/>
      <w:bookmarkStart w:id="2829" w:name="_Toc89431526"/>
      <w:bookmarkStart w:id="2830" w:name="_Toc97042334"/>
      <w:bookmarkStart w:id="2831" w:name="_Toc97045478"/>
      <w:bookmarkStart w:id="2832" w:name="_Toc97155223"/>
      <w:bookmarkStart w:id="2833" w:name="_Toc101521360"/>
      <w:bookmarkStart w:id="2834" w:name="_Toc138761628"/>
      <w:bookmarkStart w:id="2835" w:name="_Toc145707838"/>
      <w:bookmarkStart w:id="2836" w:name="_Toc160570319"/>
      <w:bookmarkStart w:id="2837" w:name="_Toc162007915"/>
      <w:bookmarkStart w:id="2838" w:name="_Toc185515579"/>
      <w:bookmarkStart w:id="2839" w:name="_Toc192872886"/>
      <w:bookmarkStart w:id="2840" w:name="_Toc199335911"/>
      <w:r>
        <w:t>8.1</w:t>
      </w:r>
      <w:r>
        <w:tab/>
        <w:t>Eees_EASRegistration API</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2A27A33B" w14:textId="2BEAF11A" w:rsidR="00E667B4" w:rsidRDefault="00E667B4" w:rsidP="00E667B4">
      <w:pPr>
        <w:pStyle w:val="Heading3"/>
      </w:pPr>
      <w:bookmarkStart w:id="2841" w:name="_Toc85734228"/>
      <w:bookmarkStart w:id="2842" w:name="_Toc89431527"/>
      <w:bookmarkStart w:id="2843" w:name="_Toc97042335"/>
      <w:bookmarkStart w:id="2844" w:name="_Toc97045479"/>
      <w:bookmarkStart w:id="2845" w:name="_Toc97155224"/>
      <w:bookmarkStart w:id="2846" w:name="_Toc101521361"/>
      <w:bookmarkStart w:id="2847" w:name="_Toc138761629"/>
      <w:bookmarkStart w:id="2848" w:name="_Toc145707839"/>
      <w:bookmarkStart w:id="2849" w:name="_Toc160570320"/>
      <w:bookmarkStart w:id="2850" w:name="_Toc162007916"/>
      <w:bookmarkStart w:id="2851" w:name="_Toc185515580"/>
      <w:bookmarkStart w:id="2852" w:name="_Toc192872887"/>
      <w:bookmarkStart w:id="2853" w:name="_Toc199335912"/>
      <w:r>
        <w:t>8.1.1</w:t>
      </w:r>
      <w:r>
        <w:tab/>
      </w:r>
      <w:bookmarkEnd w:id="2841"/>
      <w:r w:rsidR="00D16A7A">
        <w:t>Introduction</w:t>
      </w:r>
      <w:bookmarkEnd w:id="2842"/>
      <w:bookmarkEnd w:id="2843"/>
      <w:bookmarkEnd w:id="2844"/>
      <w:bookmarkEnd w:id="2845"/>
      <w:bookmarkEnd w:id="2846"/>
      <w:bookmarkEnd w:id="2847"/>
      <w:bookmarkEnd w:id="2848"/>
      <w:bookmarkEnd w:id="2849"/>
      <w:bookmarkEnd w:id="2850"/>
      <w:bookmarkEnd w:id="2851"/>
      <w:bookmarkEnd w:id="2852"/>
      <w:bookmarkEnd w:id="285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854" w:name="_Toc85734229"/>
      <w:bookmarkStart w:id="2855" w:name="_Toc89431528"/>
      <w:bookmarkStart w:id="2856" w:name="_Toc97042336"/>
      <w:bookmarkStart w:id="2857" w:name="_Toc97045480"/>
      <w:bookmarkStart w:id="2858" w:name="_Toc97155225"/>
      <w:bookmarkStart w:id="2859" w:name="_Toc101521362"/>
      <w:bookmarkStart w:id="2860" w:name="_Toc138761630"/>
      <w:bookmarkStart w:id="2861" w:name="_Toc145707840"/>
      <w:bookmarkStart w:id="2862" w:name="_Toc160570321"/>
      <w:bookmarkStart w:id="2863" w:name="_Toc162007917"/>
      <w:bookmarkStart w:id="2864" w:name="_Toc185515581"/>
      <w:bookmarkStart w:id="2865" w:name="_Toc192872888"/>
      <w:bookmarkStart w:id="2866" w:name="_Toc199335913"/>
      <w:r>
        <w:t>8.</w:t>
      </w:r>
      <w:r w:rsidR="000A43F5">
        <w:t>1</w:t>
      </w:r>
      <w:r>
        <w:t>.2</w:t>
      </w:r>
      <w:r>
        <w:tab/>
        <w:t>Resources</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10942E8A" w14:textId="680EAA35" w:rsidR="00E667B4" w:rsidRDefault="000A43F5" w:rsidP="00E667B4">
      <w:pPr>
        <w:pStyle w:val="Heading4"/>
      </w:pPr>
      <w:bookmarkStart w:id="2867" w:name="_Toc85734230"/>
      <w:bookmarkStart w:id="2868" w:name="_Toc89431529"/>
      <w:bookmarkStart w:id="2869" w:name="_Toc97042337"/>
      <w:bookmarkStart w:id="2870" w:name="_Toc97045481"/>
      <w:bookmarkStart w:id="2871" w:name="_Toc97155226"/>
      <w:bookmarkStart w:id="2872" w:name="_Toc101521363"/>
      <w:bookmarkStart w:id="2873" w:name="_Toc138761631"/>
      <w:bookmarkStart w:id="2874" w:name="_Toc145707841"/>
      <w:bookmarkStart w:id="2875" w:name="_Toc160570322"/>
      <w:bookmarkStart w:id="2876" w:name="_Toc162007918"/>
      <w:bookmarkStart w:id="2877" w:name="_Toc185515582"/>
      <w:bookmarkStart w:id="2878" w:name="_Toc192872889"/>
      <w:bookmarkStart w:id="2879" w:name="_Toc199335914"/>
      <w:r>
        <w:t>8.1</w:t>
      </w:r>
      <w:r w:rsidR="00E667B4">
        <w:t>.2.1</w:t>
      </w:r>
      <w:r w:rsidR="00E667B4">
        <w:tab/>
        <w:t>Overview</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09948893"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4B5E8AA8"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067B7D9D"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243DD1E5"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0168E818"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238BAC9"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2880" w:name="_Toc85734231"/>
      <w:bookmarkStart w:id="2881" w:name="_Toc89431530"/>
      <w:bookmarkStart w:id="2882" w:name="_Toc97042338"/>
      <w:bookmarkStart w:id="2883" w:name="_Toc97045482"/>
      <w:bookmarkStart w:id="2884" w:name="_Toc97155227"/>
      <w:bookmarkStart w:id="2885" w:name="_Toc101521364"/>
      <w:bookmarkStart w:id="2886" w:name="_Toc138761632"/>
      <w:bookmarkStart w:id="2887" w:name="_Toc145707842"/>
      <w:bookmarkStart w:id="2888" w:name="_Toc160570323"/>
      <w:bookmarkStart w:id="2889" w:name="_Toc162007919"/>
      <w:bookmarkStart w:id="2890" w:name="_Toc185515583"/>
      <w:bookmarkStart w:id="2891" w:name="_Toc192872890"/>
      <w:bookmarkStart w:id="2892" w:name="_Toc199335915"/>
      <w:r>
        <w:t>8.</w:t>
      </w:r>
      <w:r w:rsidR="000A43F5">
        <w:t>1</w:t>
      </w:r>
      <w:r>
        <w:t>.2.2</w:t>
      </w:r>
      <w:r>
        <w:tab/>
        <w:t>Resource</w:t>
      </w:r>
      <w:r w:rsidRPr="00831458">
        <w:t xml:space="preserve">: </w:t>
      </w:r>
      <w:r>
        <w:t>EAS Registrations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643C4D30" w14:textId="77777777" w:rsidR="00F90585" w:rsidRPr="009E23F3" w:rsidRDefault="00F90585" w:rsidP="00F90585">
      <w:pPr>
        <w:pStyle w:val="Heading5"/>
        <w:rPr>
          <w:lang w:val="en-US" w:eastAsia="zh-CN"/>
        </w:rPr>
      </w:pPr>
      <w:bookmarkStart w:id="2893" w:name="_Toc85734232"/>
      <w:bookmarkStart w:id="2894" w:name="_Toc89431531"/>
      <w:bookmarkStart w:id="2895" w:name="_Toc97042339"/>
      <w:bookmarkStart w:id="2896" w:name="_Toc97045483"/>
      <w:bookmarkStart w:id="2897" w:name="_Toc97155228"/>
      <w:bookmarkStart w:id="2898" w:name="_Toc101521365"/>
      <w:bookmarkStart w:id="2899" w:name="_Toc138761633"/>
      <w:bookmarkStart w:id="2900" w:name="_Toc145707843"/>
      <w:bookmarkStart w:id="2901" w:name="_Toc160570324"/>
      <w:bookmarkStart w:id="2902" w:name="_Toc162007920"/>
      <w:bookmarkStart w:id="2903" w:name="_Toc185515584"/>
      <w:bookmarkStart w:id="2904" w:name="_Toc199335916"/>
      <w:r w:rsidRPr="009E23F3">
        <w:rPr>
          <w:lang w:val="en-US" w:eastAsia="zh-CN"/>
        </w:rPr>
        <w:t>8.1.2.2.1</w:t>
      </w:r>
      <w:r w:rsidRPr="009E23F3">
        <w:rPr>
          <w:lang w:val="en-US" w:eastAsia="zh-CN"/>
        </w:rPr>
        <w:tab/>
        <w:t>Description</w:t>
      </w:r>
      <w:bookmarkEnd w:id="2893"/>
      <w:bookmarkEnd w:id="2894"/>
      <w:bookmarkEnd w:id="2895"/>
      <w:bookmarkEnd w:id="2896"/>
      <w:bookmarkEnd w:id="2897"/>
      <w:bookmarkEnd w:id="2898"/>
      <w:bookmarkEnd w:id="2899"/>
      <w:bookmarkEnd w:id="2900"/>
      <w:bookmarkEnd w:id="2901"/>
      <w:bookmarkEnd w:id="2902"/>
      <w:bookmarkEnd w:id="2903"/>
      <w:bookmarkEnd w:id="2904"/>
    </w:p>
    <w:p w14:paraId="48BE81DD" w14:textId="3D60DF49"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2905" w:name="_Toc85734233"/>
      <w:bookmarkStart w:id="2906" w:name="_Toc89431532"/>
      <w:bookmarkStart w:id="2907" w:name="_Toc97042340"/>
      <w:bookmarkStart w:id="2908" w:name="_Toc97045484"/>
      <w:bookmarkStart w:id="2909" w:name="_Toc97155229"/>
      <w:bookmarkStart w:id="2910" w:name="_Toc101521366"/>
      <w:bookmarkStart w:id="2911" w:name="_Toc138761634"/>
      <w:bookmarkStart w:id="2912" w:name="_Toc145707844"/>
      <w:bookmarkStart w:id="2913" w:name="_Toc160570325"/>
      <w:bookmarkStart w:id="2914" w:name="_Toc162007921"/>
      <w:bookmarkStart w:id="2915" w:name="_Toc185515585"/>
      <w:bookmarkStart w:id="2916" w:name="_Toc192872892"/>
      <w:bookmarkStart w:id="2917" w:name="_Toc199335917"/>
      <w:r>
        <w:rPr>
          <w:lang w:eastAsia="zh-CN"/>
        </w:rPr>
        <w:t>8.</w:t>
      </w:r>
      <w:r w:rsidR="000A43F5">
        <w:rPr>
          <w:lang w:eastAsia="zh-CN"/>
        </w:rPr>
        <w:t>1</w:t>
      </w:r>
      <w:r>
        <w:rPr>
          <w:lang w:eastAsia="zh-CN"/>
        </w:rPr>
        <w:t>.2.2.2</w:t>
      </w:r>
      <w:r>
        <w:rPr>
          <w:lang w:eastAsia="zh-CN"/>
        </w:rPr>
        <w:tab/>
        <w:t>Resource Definition</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918" w:name="_Toc85734234"/>
      <w:bookmarkStart w:id="2919" w:name="_Toc89431533"/>
      <w:bookmarkStart w:id="2920" w:name="_Toc97042341"/>
      <w:bookmarkStart w:id="2921" w:name="_Toc97045485"/>
      <w:bookmarkStart w:id="2922" w:name="_Toc97155230"/>
      <w:bookmarkStart w:id="2923" w:name="_Toc101521367"/>
      <w:bookmarkStart w:id="2924" w:name="_Toc138761635"/>
      <w:bookmarkStart w:id="2925" w:name="_Toc145707845"/>
      <w:bookmarkStart w:id="2926" w:name="_Toc160570326"/>
      <w:bookmarkStart w:id="2927" w:name="_Toc162007922"/>
      <w:bookmarkStart w:id="2928" w:name="_Toc185515586"/>
      <w:bookmarkStart w:id="2929" w:name="_Toc192872893"/>
      <w:bookmarkStart w:id="2930" w:name="_Toc199335918"/>
      <w:r>
        <w:rPr>
          <w:lang w:eastAsia="zh-CN"/>
        </w:rPr>
        <w:t>8.</w:t>
      </w:r>
      <w:r w:rsidR="001166B0">
        <w:rPr>
          <w:lang w:eastAsia="zh-CN"/>
        </w:rPr>
        <w:t>1</w:t>
      </w:r>
      <w:r>
        <w:rPr>
          <w:lang w:eastAsia="zh-CN"/>
        </w:rPr>
        <w:t>.2.2.3</w:t>
      </w:r>
      <w:r>
        <w:rPr>
          <w:lang w:eastAsia="zh-CN"/>
        </w:rPr>
        <w:tab/>
        <w:t>Resource Standard Methods</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63ADBAE6" w14:textId="342CFE2A" w:rsidR="00E667B4" w:rsidRDefault="001166B0" w:rsidP="00E667B4">
      <w:pPr>
        <w:pStyle w:val="Heading6"/>
        <w:rPr>
          <w:lang w:eastAsia="zh-CN"/>
        </w:rPr>
      </w:pPr>
      <w:bookmarkStart w:id="2931" w:name="_Toc85734235"/>
      <w:bookmarkStart w:id="2932" w:name="_Toc89431534"/>
      <w:bookmarkStart w:id="2933" w:name="_Toc97042342"/>
      <w:bookmarkStart w:id="2934" w:name="_Toc97045486"/>
      <w:bookmarkStart w:id="2935" w:name="_Toc97155231"/>
      <w:bookmarkStart w:id="2936" w:name="_Toc101521368"/>
      <w:bookmarkStart w:id="2937" w:name="_Toc138761636"/>
      <w:bookmarkStart w:id="2938" w:name="_Toc145707846"/>
      <w:bookmarkStart w:id="2939" w:name="_Toc160570327"/>
      <w:bookmarkStart w:id="2940" w:name="_Toc162007923"/>
      <w:bookmarkStart w:id="2941" w:name="_Toc185515587"/>
      <w:bookmarkStart w:id="2942" w:name="_Toc192872894"/>
      <w:bookmarkStart w:id="2943" w:name="_Toc199335919"/>
      <w:r>
        <w:rPr>
          <w:lang w:eastAsia="zh-CN"/>
        </w:rPr>
        <w:t>8.1</w:t>
      </w:r>
      <w:r w:rsidR="00E667B4">
        <w:rPr>
          <w:lang w:eastAsia="zh-CN"/>
        </w:rPr>
        <w:t>.2.2.3.1</w:t>
      </w:r>
      <w:r w:rsidR="00E667B4">
        <w:rPr>
          <w:lang w:eastAsia="zh-CN"/>
        </w:rPr>
        <w:tab/>
        <w:t>POST</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9E23F3">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9E23F3">
        <w:trPr>
          <w:jc w:val="center"/>
        </w:trPr>
        <w:tc>
          <w:tcPr>
            <w:tcW w:w="1603" w:type="dxa"/>
            <w:shd w:val="clear" w:color="auto" w:fill="auto"/>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shd w:val="clear" w:color="auto" w:fill="auto"/>
          </w:tcPr>
          <w:p w14:paraId="0D4E5944" w14:textId="2EF1DB69"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9E23F3">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9E23F3">
        <w:trPr>
          <w:jc w:val="center"/>
        </w:trPr>
        <w:tc>
          <w:tcPr>
            <w:tcW w:w="954" w:type="pct"/>
            <w:shd w:val="clear" w:color="auto" w:fill="auto"/>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shd w:val="clear" w:color="auto" w:fill="auto"/>
          </w:tcPr>
          <w:p w14:paraId="271F1E74" w14:textId="02BC83EC"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shd w:val="clear" w:color="auto" w:fill="auto"/>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944" w:name="_Toc85734236"/>
      <w:bookmarkStart w:id="2945" w:name="_Toc89431535"/>
      <w:bookmarkStart w:id="2946" w:name="_Toc97042343"/>
      <w:bookmarkStart w:id="2947" w:name="_Toc97045487"/>
      <w:bookmarkStart w:id="2948" w:name="_Toc97155232"/>
      <w:bookmarkStart w:id="2949" w:name="_Toc101521369"/>
      <w:bookmarkStart w:id="2950" w:name="_Toc138761637"/>
      <w:bookmarkStart w:id="2951" w:name="_Toc145707847"/>
      <w:bookmarkStart w:id="2952" w:name="_Toc160570328"/>
      <w:bookmarkStart w:id="2953" w:name="_Toc162007924"/>
      <w:bookmarkStart w:id="2954" w:name="_Toc185515588"/>
      <w:bookmarkStart w:id="2955" w:name="_Toc192872895"/>
      <w:bookmarkStart w:id="2956" w:name="_Toc199335920"/>
      <w:r>
        <w:rPr>
          <w:lang w:eastAsia="zh-CN"/>
        </w:rPr>
        <w:t>8.</w:t>
      </w:r>
      <w:r w:rsidR="001166B0">
        <w:rPr>
          <w:lang w:eastAsia="zh-CN"/>
        </w:rPr>
        <w:t>1</w:t>
      </w:r>
      <w:r>
        <w:rPr>
          <w:lang w:eastAsia="zh-CN"/>
        </w:rPr>
        <w:t>.2.2.4</w:t>
      </w:r>
      <w:r>
        <w:rPr>
          <w:lang w:eastAsia="zh-CN"/>
        </w:rPr>
        <w:tab/>
        <w:t>Resource Custom Operations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151D9841" w:rsidR="00E667B4" w:rsidRDefault="00E667B4" w:rsidP="00F90585"/>
    <w:p w14:paraId="6149788C" w14:textId="319E5F1C" w:rsidR="00E667B4" w:rsidRDefault="00E667B4" w:rsidP="00E667B4">
      <w:pPr>
        <w:pStyle w:val="Heading4"/>
      </w:pPr>
      <w:bookmarkStart w:id="2957" w:name="_Toc85734237"/>
      <w:bookmarkStart w:id="2958" w:name="_Toc89431536"/>
      <w:bookmarkStart w:id="2959" w:name="_Toc97042344"/>
      <w:bookmarkStart w:id="2960" w:name="_Toc97045488"/>
      <w:bookmarkStart w:id="2961" w:name="_Toc97155233"/>
      <w:bookmarkStart w:id="2962" w:name="_Toc101521370"/>
      <w:bookmarkStart w:id="2963" w:name="_Toc138761638"/>
      <w:bookmarkStart w:id="2964" w:name="_Toc145707848"/>
      <w:bookmarkStart w:id="2965" w:name="_Toc160570329"/>
      <w:bookmarkStart w:id="2966" w:name="_Toc162007925"/>
      <w:bookmarkStart w:id="2967" w:name="_Toc185515589"/>
      <w:bookmarkStart w:id="2968" w:name="_Toc192872896"/>
      <w:bookmarkStart w:id="2969" w:name="_Toc199335921"/>
      <w:r>
        <w:t>8.</w:t>
      </w:r>
      <w:r w:rsidR="001166B0">
        <w:t>1</w:t>
      </w:r>
      <w:r>
        <w:t>.2.3</w:t>
      </w:r>
      <w:r>
        <w:tab/>
        <w:t>Resource</w:t>
      </w:r>
      <w:r w:rsidRPr="00831458">
        <w:t xml:space="preserve">: </w:t>
      </w:r>
      <w:r>
        <w:t>Individual EAS Registration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5AA27DA2" w14:textId="68A43BFA" w:rsidR="00E667B4" w:rsidRDefault="00E667B4" w:rsidP="00E667B4">
      <w:pPr>
        <w:pStyle w:val="Heading5"/>
        <w:rPr>
          <w:lang w:eastAsia="zh-CN"/>
        </w:rPr>
      </w:pPr>
      <w:bookmarkStart w:id="2970" w:name="_Toc85734238"/>
      <w:bookmarkStart w:id="2971" w:name="_Toc89431537"/>
      <w:bookmarkStart w:id="2972" w:name="_Toc97042345"/>
      <w:bookmarkStart w:id="2973" w:name="_Toc97045489"/>
      <w:bookmarkStart w:id="2974" w:name="_Toc97155234"/>
      <w:bookmarkStart w:id="2975" w:name="_Toc101521371"/>
      <w:bookmarkStart w:id="2976" w:name="_Toc138761639"/>
      <w:bookmarkStart w:id="2977" w:name="_Toc145707849"/>
      <w:bookmarkStart w:id="2978" w:name="_Toc160570330"/>
      <w:bookmarkStart w:id="2979" w:name="_Toc162007926"/>
      <w:bookmarkStart w:id="2980" w:name="_Toc185515590"/>
      <w:bookmarkStart w:id="2981" w:name="_Toc192872897"/>
      <w:bookmarkStart w:id="2982" w:name="_Toc199335922"/>
      <w:r>
        <w:rPr>
          <w:lang w:eastAsia="zh-CN"/>
        </w:rPr>
        <w:t>8.</w:t>
      </w:r>
      <w:r w:rsidR="001166B0">
        <w:rPr>
          <w:lang w:eastAsia="zh-CN"/>
        </w:rPr>
        <w:t>1</w:t>
      </w:r>
      <w:r>
        <w:rPr>
          <w:lang w:eastAsia="zh-CN"/>
        </w:rPr>
        <w:t>.2.3.1</w:t>
      </w:r>
      <w:r>
        <w:rPr>
          <w:lang w:eastAsia="zh-CN"/>
        </w:rPr>
        <w:tab/>
        <w:t>Description</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6BA8379" w14:textId="5CA171C3"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2983" w:name="_Toc85734239"/>
      <w:bookmarkStart w:id="2984" w:name="_Toc89431538"/>
      <w:bookmarkStart w:id="2985" w:name="_Toc97042346"/>
      <w:bookmarkStart w:id="2986" w:name="_Toc97045490"/>
      <w:bookmarkStart w:id="2987" w:name="_Toc97155235"/>
      <w:bookmarkStart w:id="2988" w:name="_Toc101521372"/>
      <w:bookmarkStart w:id="2989" w:name="_Toc138761640"/>
      <w:bookmarkStart w:id="2990" w:name="_Toc145707850"/>
      <w:bookmarkStart w:id="2991" w:name="_Toc160570331"/>
      <w:bookmarkStart w:id="2992" w:name="_Toc162007927"/>
      <w:bookmarkStart w:id="2993" w:name="_Toc185515591"/>
      <w:bookmarkStart w:id="2994" w:name="_Toc192872898"/>
      <w:bookmarkStart w:id="2995" w:name="_Toc199335923"/>
      <w:r>
        <w:rPr>
          <w:lang w:eastAsia="zh-CN"/>
        </w:rPr>
        <w:t>8.</w:t>
      </w:r>
      <w:r w:rsidR="001166B0">
        <w:rPr>
          <w:lang w:eastAsia="zh-CN"/>
        </w:rPr>
        <w:t>1</w:t>
      </w:r>
      <w:r>
        <w:rPr>
          <w:lang w:eastAsia="zh-CN"/>
        </w:rPr>
        <w:t>.2.3.2</w:t>
      </w:r>
      <w:r>
        <w:rPr>
          <w:lang w:eastAsia="zh-CN"/>
        </w:rPr>
        <w:tab/>
        <w:t>Resource Definition</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4B10BAE7"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996" w:name="_Toc85734240"/>
      <w:bookmarkStart w:id="2997" w:name="_Toc89431539"/>
      <w:bookmarkStart w:id="2998" w:name="_Toc97042347"/>
      <w:bookmarkStart w:id="2999" w:name="_Toc97045491"/>
      <w:bookmarkStart w:id="3000" w:name="_Toc97155236"/>
      <w:bookmarkStart w:id="3001" w:name="_Toc101521373"/>
      <w:bookmarkStart w:id="3002" w:name="_Toc138761641"/>
      <w:bookmarkStart w:id="3003" w:name="_Toc145707851"/>
      <w:bookmarkStart w:id="3004" w:name="_Toc160570332"/>
      <w:bookmarkStart w:id="3005" w:name="_Toc162007928"/>
      <w:bookmarkStart w:id="3006" w:name="_Toc185515592"/>
      <w:bookmarkStart w:id="3007" w:name="_Toc192872899"/>
      <w:bookmarkStart w:id="3008" w:name="_Toc199335924"/>
      <w:r>
        <w:rPr>
          <w:lang w:eastAsia="zh-CN"/>
        </w:rPr>
        <w:t>8.</w:t>
      </w:r>
      <w:r w:rsidR="00C21EAA">
        <w:rPr>
          <w:lang w:eastAsia="zh-CN"/>
        </w:rPr>
        <w:t>1</w:t>
      </w:r>
      <w:r>
        <w:rPr>
          <w:lang w:eastAsia="zh-CN"/>
        </w:rPr>
        <w:t>.2.3.3</w:t>
      </w:r>
      <w:r>
        <w:rPr>
          <w:lang w:eastAsia="zh-CN"/>
        </w:rPr>
        <w:tab/>
        <w:t>Resource Standard Methods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676D8C4" w14:textId="5EFF451A" w:rsidR="00E667B4" w:rsidRDefault="00E667B4" w:rsidP="00E667B4">
      <w:pPr>
        <w:pStyle w:val="Heading6"/>
        <w:rPr>
          <w:lang w:eastAsia="zh-CN"/>
        </w:rPr>
      </w:pPr>
      <w:bookmarkStart w:id="3009" w:name="_Toc85734241"/>
      <w:bookmarkStart w:id="3010" w:name="_Toc89431540"/>
      <w:bookmarkStart w:id="3011" w:name="_Toc97042348"/>
      <w:bookmarkStart w:id="3012" w:name="_Toc97045492"/>
      <w:bookmarkStart w:id="3013" w:name="_Toc97155237"/>
      <w:bookmarkStart w:id="3014" w:name="_Toc101521374"/>
      <w:bookmarkStart w:id="3015" w:name="_Toc138761642"/>
      <w:bookmarkStart w:id="3016" w:name="_Toc145707852"/>
      <w:bookmarkStart w:id="3017" w:name="_Toc160570333"/>
      <w:bookmarkStart w:id="3018" w:name="_Toc162007929"/>
      <w:bookmarkStart w:id="3019" w:name="_Toc185515593"/>
      <w:bookmarkStart w:id="3020" w:name="_Toc192872900"/>
      <w:bookmarkStart w:id="3021" w:name="_Toc199335925"/>
      <w:r>
        <w:rPr>
          <w:lang w:eastAsia="zh-CN"/>
        </w:rPr>
        <w:t>8.</w:t>
      </w:r>
      <w:r w:rsidR="00C21EAA">
        <w:rPr>
          <w:lang w:eastAsia="zh-CN"/>
        </w:rPr>
        <w:t>1</w:t>
      </w:r>
      <w:r>
        <w:rPr>
          <w:lang w:eastAsia="zh-CN"/>
        </w:rPr>
        <w:t>.2.3.3.1</w:t>
      </w:r>
      <w:r>
        <w:rPr>
          <w:lang w:eastAsia="zh-CN"/>
        </w:rPr>
        <w:tab/>
        <w:t>GET</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866A642" w14:textId="1E7D2F1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shd w:val="clear" w:color="auto" w:fill="auto"/>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shd w:val="clear" w:color="auto" w:fill="auto"/>
          </w:tcPr>
          <w:p w14:paraId="2A7217F7" w14:textId="238AEA5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shd w:val="clear" w:color="auto" w:fill="auto"/>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shd w:val="clear" w:color="auto" w:fill="auto"/>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234C8730"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shd w:val="clear" w:color="auto" w:fill="auto"/>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shd w:val="clear" w:color="auto" w:fill="auto"/>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49EAFAC7"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shd w:val="clear" w:color="auto" w:fill="auto"/>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shd w:val="clear" w:color="auto" w:fill="auto"/>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shd w:val="clear" w:color="auto" w:fill="auto"/>
            <w:vAlign w:val="center"/>
          </w:tcPr>
          <w:p w14:paraId="08CEC9C2" w14:textId="56A382E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shd w:val="clear" w:color="auto" w:fill="auto"/>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shd w:val="clear" w:color="auto" w:fill="auto"/>
            <w:vAlign w:val="center"/>
          </w:tcPr>
          <w:p w14:paraId="721721E7" w14:textId="59E2A7BF"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022" w:name="_Toc85734242"/>
      <w:bookmarkStart w:id="3023" w:name="_Toc89431541"/>
      <w:bookmarkStart w:id="3024" w:name="_Toc97042349"/>
      <w:bookmarkStart w:id="3025" w:name="_Toc97045493"/>
      <w:bookmarkStart w:id="3026" w:name="_Toc97155238"/>
      <w:bookmarkStart w:id="3027" w:name="_Toc101521375"/>
      <w:bookmarkStart w:id="3028" w:name="_Toc138761643"/>
      <w:bookmarkStart w:id="3029" w:name="_Toc145707853"/>
      <w:bookmarkStart w:id="3030" w:name="_Toc160570334"/>
      <w:bookmarkStart w:id="3031" w:name="_Toc162007930"/>
      <w:bookmarkStart w:id="3032" w:name="_Toc185515594"/>
      <w:bookmarkStart w:id="3033" w:name="_Toc192872901"/>
      <w:bookmarkStart w:id="3034" w:name="_Toc199335926"/>
      <w:r>
        <w:rPr>
          <w:lang w:eastAsia="zh-CN"/>
        </w:rPr>
        <w:t>8.</w:t>
      </w:r>
      <w:r w:rsidR="00ED4A19">
        <w:rPr>
          <w:lang w:eastAsia="zh-CN"/>
        </w:rPr>
        <w:t>1</w:t>
      </w:r>
      <w:r>
        <w:rPr>
          <w:lang w:eastAsia="zh-CN"/>
        </w:rPr>
        <w:t>.2.3.3.2</w:t>
      </w:r>
      <w:r>
        <w:rPr>
          <w:lang w:eastAsia="zh-CN"/>
        </w:rPr>
        <w:tab/>
        <w:t>PUT</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4C920A95" w14:textId="15728D54"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66A4884F"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9E23F3">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9E23F3">
        <w:trPr>
          <w:jc w:val="center"/>
        </w:trPr>
        <w:tc>
          <w:tcPr>
            <w:tcW w:w="1603" w:type="dxa"/>
            <w:shd w:val="clear" w:color="auto" w:fill="auto"/>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shd w:val="clear" w:color="auto" w:fill="auto"/>
          </w:tcPr>
          <w:p w14:paraId="207CA266" w14:textId="510E32C3"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shd w:val="clear" w:color="auto" w:fill="auto"/>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shd w:val="clear" w:color="auto" w:fill="auto"/>
          </w:tcPr>
          <w:p w14:paraId="18BA6994" w14:textId="28BE4A8B"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shd w:val="clear" w:color="auto" w:fill="auto"/>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shd w:val="clear" w:color="auto" w:fill="auto"/>
          </w:tcPr>
          <w:p w14:paraId="556BD560" w14:textId="273E78F6"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shd w:val="clear" w:color="auto" w:fill="auto"/>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shd w:val="clear" w:color="auto" w:fill="auto"/>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22B32D44"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shd w:val="clear" w:color="auto" w:fill="auto"/>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shd w:val="clear" w:color="auto" w:fill="auto"/>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4EDC5083"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shd w:val="clear" w:color="auto" w:fill="auto"/>
          </w:tcPr>
          <w:p w14:paraId="106640DE" w14:textId="75097E04"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shd w:val="clear" w:color="auto" w:fill="auto"/>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shd w:val="clear" w:color="auto" w:fill="auto"/>
            <w:vAlign w:val="center"/>
          </w:tcPr>
          <w:p w14:paraId="58282A0E" w14:textId="083443C9"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shd w:val="clear" w:color="auto" w:fill="auto"/>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shd w:val="clear" w:color="auto" w:fill="auto"/>
            <w:vAlign w:val="center"/>
          </w:tcPr>
          <w:p w14:paraId="26A1E940" w14:textId="581931E3"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035" w:name="_Toc85734243"/>
      <w:bookmarkStart w:id="3036" w:name="_Toc89431542"/>
      <w:bookmarkStart w:id="3037" w:name="_Toc97042350"/>
      <w:bookmarkStart w:id="3038" w:name="_Toc97045494"/>
      <w:bookmarkStart w:id="3039" w:name="_Toc97155239"/>
      <w:bookmarkStart w:id="3040" w:name="_Toc101521376"/>
      <w:bookmarkStart w:id="3041" w:name="_Toc138761644"/>
      <w:bookmarkStart w:id="3042" w:name="_Toc145707854"/>
      <w:bookmarkStart w:id="3043" w:name="_Toc160570335"/>
      <w:bookmarkStart w:id="3044" w:name="_Toc162007931"/>
      <w:bookmarkStart w:id="3045" w:name="_Toc185515595"/>
      <w:bookmarkStart w:id="3046" w:name="_Toc192872902"/>
      <w:bookmarkStart w:id="3047" w:name="_Toc199335927"/>
      <w:r>
        <w:rPr>
          <w:lang w:eastAsia="zh-CN"/>
        </w:rPr>
        <w:t>8.</w:t>
      </w:r>
      <w:r w:rsidR="00ED4A19">
        <w:rPr>
          <w:lang w:eastAsia="zh-CN"/>
        </w:rPr>
        <w:t>1</w:t>
      </w:r>
      <w:r>
        <w:rPr>
          <w:lang w:eastAsia="zh-CN"/>
        </w:rPr>
        <w:t>.2.3.3.3</w:t>
      </w:r>
      <w:r>
        <w:rPr>
          <w:lang w:eastAsia="zh-CN"/>
        </w:rPr>
        <w:tab/>
        <w:t>DELETE</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EADB03A" w14:textId="599BB053"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shd w:val="clear" w:color="auto" w:fill="auto"/>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shd w:val="clear" w:color="auto" w:fill="auto"/>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shd w:val="clear" w:color="auto" w:fill="auto"/>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shd w:val="clear" w:color="auto" w:fill="auto"/>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shd w:val="clear" w:color="auto" w:fill="auto"/>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shd w:val="clear" w:color="auto" w:fill="auto"/>
          </w:tcPr>
          <w:p w14:paraId="733C838E" w14:textId="502659CA"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shd w:val="clear" w:color="auto" w:fill="auto"/>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shd w:val="clear" w:color="auto" w:fill="auto"/>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4F81B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shd w:val="clear" w:color="auto" w:fill="auto"/>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shd w:val="clear" w:color="auto" w:fill="auto"/>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072FE91B"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shd w:val="clear" w:color="auto" w:fill="auto"/>
          </w:tcPr>
          <w:p w14:paraId="595B077D" w14:textId="540E56F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shd w:val="clear" w:color="auto" w:fill="auto"/>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shd w:val="clear" w:color="auto" w:fill="auto"/>
            <w:vAlign w:val="center"/>
          </w:tcPr>
          <w:p w14:paraId="6031AE79" w14:textId="452A6D36"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shd w:val="clear" w:color="auto" w:fill="auto"/>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shd w:val="clear" w:color="auto" w:fill="auto"/>
            <w:vAlign w:val="center"/>
          </w:tcPr>
          <w:p w14:paraId="5D69BDBB" w14:textId="07AC8EA8"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048" w:name="_Toc85734244"/>
      <w:bookmarkStart w:id="3049" w:name="_Toc89431543"/>
      <w:bookmarkStart w:id="3050" w:name="_Toc97042351"/>
      <w:bookmarkStart w:id="3051" w:name="_Toc97045495"/>
      <w:bookmarkStart w:id="3052" w:name="_Toc97155240"/>
      <w:bookmarkStart w:id="3053" w:name="_Toc101521377"/>
      <w:bookmarkStart w:id="3054" w:name="_Toc138761645"/>
      <w:bookmarkStart w:id="3055" w:name="_Toc145707855"/>
      <w:bookmarkStart w:id="3056" w:name="_Toc160570336"/>
      <w:bookmarkStart w:id="3057" w:name="_Toc162007932"/>
      <w:bookmarkStart w:id="3058" w:name="_Toc185515596"/>
      <w:bookmarkStart w:id="3059" w:name="_Toc192872903"/>
      <w:bookmarkStart w:id="3060" w:name="_Toc199335928"/>
      <w:r>
        <w:rPr>
          <w:lang w:eastAsia="zh-CN"/>
        </w:rPr>
        <w:t>8.1.2.3.3.4</w:t>
      </w:r>
      <w:r>
        <w:rPr>
          <w:lang w:eastAsia="zh-CN"/>
        </w:rPr>
        <w:tab/>
        <w:t>PATCH</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223B7B0B" w14:textId="1BD7E33F"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shd w:val="clear" w:color="auto" w:fill="auto"/>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shd w:val="clear" w:color="auto" w:fill="auto"/>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9E23F3">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9E23F3">
        <w:trPr>
          <w:jc w:val="center"/>
        </w:trPr>
        <w:tc>
          <w:tcPr>
            <w:tcW w:w="1977" w:type="dxa"/>
            <w:shd w:val="clear" w:color="auto" w:fill="auto"/>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shd w:val="clear" w:color="auto" w:fill="auto"/>
          </w:tcPr>
          <w:p w14:paraId="43B534AF" w14:textId="44359EF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shd w:val="clear" w:color="auto" w:fill="auto"/>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shd w:val="clear" w:color="auto" w:fill="auto"/>
          </w:tcPr>
          <w:p w14:paraId="1BBA2FE2" w14:textId="58200A40"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shd w:val="clear" w:color="auto" w:fill="auto"/>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shd w:val="clear" w:color="auto" w:fill="auto"/>
          </w:tcPr>
          <w:p w14:paraId="6C2E5362" w14:textId="60360CA5"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shd w:val="clear" w:color="auto" w:fill="auto"/>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shd w:val="clear" w:color="auto" w:fill="auto"/>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48FF627"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shd w:val="clear" w:color="auto" w:fill="auto"/>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shd w:val="clear" w:color="auto" w:fill="auto"/>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1E2F255"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shd w:val="clear" w:color="auto" w:fill="auto"/>
          </w:tcPr>
          <w:p w14:paraId="3B529011" w14:textId="2A77A19D"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shd w:val="clear" w:color="auto" w:fill="auto"/>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shd w:val="clear" w:color="auto" w:fill="auto"/>
            <w:vAlign w:val="center"/>
          </w:tcPr>
          <w:p w14:paraId="7E3B0C03" w14:textId="4A7FCBE4"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shd w:val="clear" w:color="auto" w:fill="auto"/>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shd w:val="clear" w:color="auto" w:fill="auto"/>
            <w:vAlign w:val="center"/>
          </w:tcPr>
          <w:p w14:paraId="3CD94A8A" w14:textId="23BDCB16"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061" w:name="_Toc85734245"/>
      <w:bookmarkStart w:id="3062" w:name="_Toc89431544"/>
      <w:bookmarkStart w:id="3063" w:name="_Toc97042352"/>
      <w:bookmarkStart w:id="3064" w:name="_Toc97045496"/>
      <w:bookmarkStart w:id="3065" w:name="_Toc97155241"/>
      <w:bookmarkStart w:id="3066" w:name="_Toc101521378"/>
      <w:bookmarkStart w:id="3067" w:name="_Toc138761646"/>
      <w:bookmarkStart w:id="3068" w:name="_Toc145707856"/>
      <w:bookmarkStart w:id="3069" w:name="_Toc160570337"/>
      <w:bookmarkStart w:id="3070" w:name="_Toc162007933"/>
      <w:bookmarkStart w:id="3071" w:name="_Toc185515597"/>
      <w:bookmarkStart w:id="3072" w:name="_Toc192872904"/>
      <w:bookmarkStart w:id="3073" w:name="_Toc199335929"/>
      <w:r>
        <w:rPr>
          <w:lang w:eastAsia="zh-CN"/>
        </w:rPr>
        <w:t>8.</w:t>
      </w:r>
      <w:r w:rsidR="007B0A3F">
        <w:rPr>
          <w:lang w:eastAsia="zh-CN"/>
        </w:rPr>
        <w:t>1</w:t>
      </w:r>
      <w:r>
        <w:rPr>
          <w:lang w:eastAsia="zh-CN"/>
        </w:rPr>
        <w:t>.2.3.4</w:t>
      </w:r>
      <w:r>
        <w:rPr>
          <w:lang w:eastAsia="zh-CN"/>
        </w:rPr>
        <w:tab/>
        <w:t>Resource Custom Operations</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324DBFD" w:rsidR="00E667B4" w:rsidRDefault="00E667B4" w:rsidP="00031925"/>
    <w:p w14:paraId="628E8B08" w14:textId="6D2B4C81" w:rsidR="00E667B4" w:rsidRDefault="007B0A3F" w:rsidP="00E667B4">
      <w:pPr>
        <w:pStyle w:val="Heading3"/>
      </w:pPr>
      <w:bookmarkStart w:id="3074" w:name="_Toc85734246"/>
      <w:bookmarkStart w:id="3075" w:name="_Toc89431545"/>
      <w:bookmarkStart w:id="3076" w:name="_Toc97042353"/>
      <w:bookmarkStart w:id="3077" w:name="_Toc97045497"/>
      <w:bookmarkStart w:id="3078" w:name="_Toc97155242"/>
      <w:bookmarkStart w:id="3079" w:name="_Toc101521379"/>
      <w:bookmarkStart w:id="3080" w:name="_Toc138761647"/>
      <w:bookmarkStart w:id="3081" w:name="_Toc145707857"/>
      <w:bookmarkStart w:id="3082" w:name="_Toc160570338"/>
      <w:bookmarkStart w:id="3083" w:name="_Toc162007934"/>
      <w:bookmarkStart w:id="3084" w:name="_Toc185515598"/>
      <w:bookmarkStart w:id="3085" w:name="_Toc192872905"/>
      <w:bookmarkStart w:id="3086" w:name="_Toc199335930"/>
      <w:r>
        <w:t>8.1</w:t>
      </w:r>
      <w:r w:rsidR="00E667B4">
        <w:t>.3</w:t>
      </w:r>
      <w:r w:rsidR="00E667B4">
        <w:tab/>
        <w:t>Custom Operations without associated resources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7818604F" w:rsidR="00E667B4" w:rsidRDefault="00E667B4" w:rsidP="00031925"/>
    <w:p w14:paraId="59ACC383" w14:textId="7A7D74CB" w:rsidR="00E667B4" w:rsidRDefault="007B0A3F" w:rsidP="00E667B4">
      <w:pPr>
        <w:pStyle w:val="Heading3"/>
      </w:pPr>
      <w:bookmarkStart w:id="3087" w:name="_Toc85734247"/>
      <w:bookmarkStart w:id="3088" w:name="_Toc89431546"/>
      <w:bookmarkStart w:id="3089" w:name="_Toc97042354"/>
      <w:bookmarkStart w:id="3090" w:name="_Toc97045498"/>
      <w:bookmarkStart w:id="3091" w:name="_Toc97155243"/>
      <w:bookmarkStart w:id="3092" w:name="_Toc101521380"/>
      <w:bookmarkStart w:id="3093" w:name="_Toc138761648"/>
      <w:bookmarkStart w:id="3094" w:name="_Toc145707858"/>
      <w:bookmarkStart w:id="3095" w:name="_Toc160570339"/>
      <w:bookmarkStart w:id="3096" w:name="_Toc162007935"/>
      <w:bookmarkStart w:id="3097" w:name="_Toc185515599"/>
      <w:bookmarkStart w:id="3098" w:name="_Toc192872906"/>
      <w:bookmarkStart w:id="3099" w:name="_Toc199335931"/>
      <w:r>
        <w:t>8.1</w:t>
      </w:r>
      <w:r w:rsidR="00E667B4">
        <w:t>.4</w:t>
      </w:r>
      <w:r w:rsidR="00E667B4">
        <w:tab/>
        <w:t>Notifications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51FEC387" w14:textId="77777777" w:rsidR="00031925" w:rsidRDefault="00031925" w:rsidP="00031925">
      <w:r>
        <w:t>There are no notifications defined for this API in this release of the specification.</w:t>
      </w:r>
    </w:p>
    <w:p w14:paraId="53D5683B" w14:textId="5A33AA03" w:rsidR="00E667B4" w:rsidRPr="00A2226D" w:rsidRDefault="00E667B4" w:rsidP="00031925"/>
    <w:p w14:paraId="3D0C9200" w14:textId="6A01ABBD" w:rsidR="00E667B4" w:rsidRDefault="007B0A3F" w:rsidP="00E667B4">
      <w:pPr>
        <w:pStyle w:val="Heading3"/>
      </w:pPr>
      <w:bookmarkStart w:id="3100" w:name="_Toc85734248"/>
      <w:bookmarkStart w:id="3101" w:name="_Toc89431547"/>
      <w:bookmarkStart w:id="3102" w:name="_Toc97042355"/>
      <w:bookmarkStart w:id="3103" w:name="_Toc97045499"/>
      <w:bookmarkStart w:id="3104" w:name="_Toc97155244"/>
      <w:bookmarkStart w:id="3105" w:name="_Toc101521381"/>
      <w:bookmarkStart w:id="3106" w:name="_Toc138761649"/>
      <w:bookmarkStart w:id="3107" w:name="_Toc145707859"/>
      <w:bookmarkStart w:id="3108" w:name="_Toc160570340"/>
      <w:bookmarkStart w:id="3109" w:name="_Toc162007936"/>
      <w:bookmarkStart w:id="3110" w:name="_Toc185515600"/>
      <w:bookmarkStart w:id="3111" w:name="_Toc192872907"/>
      <w:bookmarkStart w:id="3112" w:name="_Toc199335932"/>
      <w:r>
        <w:t>8.1</w:t>
      </w:r>
      <w:r w:rsidR="00E667B4">
        <w:t>.5</w:t>
      </w:r>
      <w:r w:rsidR="00E667B4">
        <w:tab/>
        <w:t>Data Model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2649D96D" w14:textId="3253D329" w:rsidR="00E667B4" w:rsidRDefault="00E667B4" w:rsidP="00E667B4">
      <w:pPr>
        <w:pStyle w:val="Heading4"/>
        <w:rPr>
          <w:lang w:eastAsia="zh-CN"/>
        </w:rPr>
      </w:pPr>
      <w:bookmarkStart w:id="3113" w:name="_Toc85734249"/>
      <w:bookmarkStart w:id="3114" w:name="_Toc89431548"/>
      <w:bookmarkStart w:id="3115" w:name="_Toc97042356"/>
      <w:bookmarkStart w:id="3116" w:name="_Toc97045500"/>
      <w:bookmarkStart w:id="3117" w:name="_Toc97155245"/>
      <w:bookmarkStart w:id="3118" w:name="_Toc101521382"/>
      <w:bookmarkStart w:id="3119" w:name="_Toc138761650"/>
      <w:bookmarkStart w:id="3120" w:name="_Toc145707860"/>
      <w:bookmarkStart w:id="3121" w:name="_Toc160570341"/>
      <w:bookmarkStart w:id="3122" w:name="_Toc162007937"/>
      <w:bookmarkStart w:id="3123" w:name="_Toc185515601"/>
      <w:bookmarkStart w:id="3124" w:name="_Toc192872908"/>
      <w:bookmarkStart w:id="3125" w:name="_Toc199335933"/>
      <w:r>
        <w:rPr>
          <w:lang w:eastAsia="zh-CN"/>
        </w:rPr>
        <w:t>8.</w:t>
      </w:r>
      <w:r w:rsidR="007B0A3F">
        <w:rPr>
          <w:lang w:eastAsia="zh-CN"/>
        </w:rPr>
        <w:t>1</w:t>
      </w:r>
      <w:r>
        <w:rPr>
          <w:lang w:eastAsia="zh-CN"/>
        </w:rPr>
        <w:t>.5.1</w:t>
      </w:r>
      <w:r>
        <w:rPr>
          <w:lang w:eastAsia="zh-CN"/>
        </w:rPr>
        <w:tab/>
        <w:t>General</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B0E23E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38846DEC"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4B79CD20"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ABF2F07"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F3BD25"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34AC08BD"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66D44F7E"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0A82B6AA"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2C33FEE5"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2F1206D2"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619C7A6F"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5051419"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2EE0B4D6"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7D864098"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382F48B3"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0904CC54"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6C9B35E6" w14:textId="77777777" w:rsidR="00031925" w:rsidRDefault="00031925" w:rsidP="00031925">
      <w:pPr>
        <w:pStyle w:val="TH"/>
      </w:pPr>
      <w:r>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031925" w14:paraId="2086FA10" w14:textId="77777777" w:rsidTr="009E23F3">
        <w:trPr>
          <w:jc w:val="center"/>
        </w:trPr>
        <w:tc>
          <w:tcPr>
            <w:tcW w:w="2638" w:type="dxa"/>
            <w:shd w:val="clear" w:color="auto" w:fill="C0C0C0"/>
            <w:hideMark/>
          </w:tcPr>
          <w:p w14:paraId="196FA7C0" w14:textId="77777777" w:rsidR="00031925" w:rsidRDefault="00031925" w:rsidP="00F0535F">
            <w:pPr>
              <w:pStyle w:val="TAH"/>
            </w:pPr>
            <w:r>
              <w:t>Data type</w:t>
            </w:r>
          </w:p>
        </w:tc>
        <w:tc>
          <w:tcPr>
            <w:tcW w:w="1770" w:type="dxa"/>
            <w:shd w:val="clear" w:color="auto" w:fill="C0C0C0"/>
            <w:hideMark/>
          </w:tcPr>
          <w:p w14:paraId="6B833981" w14:textId="77777777" w:rsidR="00031925" w:rsidRDefault="00031925" w:rsidP="00F0535F">
            <w:pPr>
              <w:pStyle w:val="TAH"/>
            </w:pPr>
            <w:r>
              <w:t>Reference</w:t>
            </w:r>
          </w:p>
        </w:tc>
        <w:tc>
          <w:tcPr>
            <w:tcW w:w="3806" w:type="dxa"/>
            <w:shd w:val="clear" w:color="auto" w:fill="C0C0C0"/>
            <w:hideMark/>
          </w:tcPr>
          <w:p w14:paraId="2441F204" w14:textId="77777777" w:rsidR="00031925" w:rsidRDefault="00031925" w:rsidP="00F0535F">
            <w:pPr>
              <w:pStyle w:val="TAH"/>
            </w:pPr>
            <w:r>
              <w:t>Comments</w:t>
            </w:r>
          </w:p>
        </w:tc>
        <w:tc>
          <w:tcPr>
            <w:tcW w:w="1563" w:type="dxa"/>
            <w:shd w:val="clear" w:color="auto" w:fill="C0C0C0"/>
          </w:tcPr>
          <w:p w14:paraId="10EE4984" w14:textId="77777777" w:rsidR="00031925" w:rsidRDefault="00031925" w:rsidP="00F0535F">
            <w:pPr>
              <w:pStyle w:val="TAH"/>
            </w:pPr>
            <w:r>
              <w:t>Applicability</w:t>
            </w:r>
          </w:p>
        </w:tc>
      </w:tr>
      <w:tr w:rsidR="00031925" w14:paraId="38AE546F" w14:textId="77777777" w:rsidTr="00F0535F">
        <w:trPr>
          <w:jc w:val="center"/>
        </w:trPr>
        <w:tc>
          <w:tcPr>
            <w:tcW w:w="2638" w:type="dxa"/>
          </w:tcPr>
          <w:p w14:paraId="0C9DA5DD" w14:textId="77777777" w:rsidR="00031925" w:rsidRDefault="00031925" w:rsidP="00F0535F">
            <w:pPr>
              <w:pStyle w:val="TAL"/>
              <w:rPr>
                <w:lang w:eastAsia="zh-CN"/>
              </w:rPr>
            </w:pPr>
            <w:r>
              <w:rPr>
                <w:lang w:eastAsia="zh-CN"/>
              </w:rPr>
              <w:t>BitRate</w:t>
            </w:r>
          </w:p>
        </w:tc>
        <w:tc>
          <w:tcPr>
            <w:tcW w:w="1770" w:type="dxa"/>
          </w:tcPr>
          <w:p w14:paraId="16F0BDF8" w14:textId="77777777" w:rsidR="00031925" w:rsidRDefault="00031925" w:rsidP="00F0535F">
            <w:pPr>
              <w:pStyle w:val="TAC"/>
            </w:pPr>
            <w:r>
              <w:t>3GPP TS </w:t>
            </w:r>
            <w:r w:rsidRPr="00926B8A">
              <w:t>29.571 </w:t>
            </w:r>
            <w:r>
              <w:t>[8]</w:t>
            </w:r>
          </w:p>
        </w:tc>
        <w:tc>
          <w:tcPr>
            <w:tcW w:w="3806" w:type="dxa"/>
          </w:tcPr>
          <w:p w14:paraId="2CB48CCA" w14:textId="77777777" w:rsidR="00031925" w:rsidRDefault="00031925" w:rsidP="00F0535F">
            <w:pPr>
              <w:pStyle w:val="TAL"/>
              <w:rPr>
                <w:rFonts w:cs="Arial"/>
                <w:szCs w:val="18"/>
              </w:rPr>
            </w:pPr>
            <w:r>
              <w:rPr>
                <w:rFonts w:cs="Arial"/>
                <w:szCs w:val="18"/>
              </w:rPr>
              <w:t>Represents a bit rate.</w:t>
            </w:r>
          </w:p>
        </w:tc>
        <w:tc>
          <w:tcPr>
            <w:tcW w:w="1563" w:type="dxa"/>
          </w:tcPr>
          <w:p w14:paraId="2589F5FB" w14:textId="77777777" w:rsidR="00031925" w:rsidRDefault="00031925" w:rsidP="00F0535F">
            <w:pPr>
              <w:pStyle w:val="TAL"/>
              <w:rPr>
                <w:rFonts w:cs="Arial"/>
                <w:szCs w:val="18"/>
              </w:rPr>
            </w:pPr>
          </w:p>
        </w:tc>
      </w:tr>
      <w:tr w:rsidR="00031925" w14:paraId="3B5B5600" w14:textId="77777777" w:rsidTr="009E23F3">
        <w:trPr>
          <w:jc w:val="center"/>
        </w:trPr>
        <w:tc>
          <w:tcPr>
            <w:tcW w:w="2638" w:type="dxa"/>
          </w:tcPr>
          <w:p w14:paraId="12E9ED49" w14:textId="77777777" w:rsidR="00031925" w:rsidRPr="00DC49BF" w:rsidRDefault="00031925" w:rsidP="00F0535F">
            <w:pPr>
              <w:pStyle w:val="TAL"/>
            </w:pPr>
            <w:r w:rsidRPr="00DC49BF">
              <w:t>DateTime</w:t>
            </w:r>
          </w:p>
        </w:tc>
        <w:tc>
          <w:tcPr>
            <w:tcW w:w="1770" w:type="dxa"/>
          </w:tcPr>
          <w:p w14:paraId="3340BD85" w14:textId="77777777" w:rsidR="00031925" w:rsidRDefault="00031925" w:rsidP="009E23F3">
            <w:pPr>
              <w:pStyle w:val="TAC"/>
            </w:pPr>
            <w:r>
              <w:t>3GPP TS 29.122 [6]</w:t>
            </w:r>
          </w:p>
        </w:tc>
        <w:tc>
          <w:tcPr>
            <w:tcW w:w="3806" w:type="dxa"/>
          </w:tcPr>
          <w:p w14:paraId="55B37367" w14:textId="080E6DA6" w:rsidR="00031925" w:rsidRDefault="00031925" w:rsidP="00F0535F">
            <w:pPr>
              <w:pStyle w:val="TAL"/>
              <w:rPr>
                <w:rFonts w:cs="Arial"/>
                <w:szCs w:val="18"/>
              </w:rPr>
            </w:pPr>
            <w:r>
              <w:rPr>
                <w:rFonts w:cs="Arial"/>
                <w:szCs w:val="18"/>
              </w:rPr>
              <w:t>Represents a date and a time.</w:t>
            </w:r>
          </w:p>
        </w:tc>
        <w:tc>
          <w:tcPr>
            <w:tcW w:w="1563" w:type="dxa"/>
          </w:tcPr>
          <w:p w14:paraId="605F1952" w14:textId="77777777" w:rsidR="00031925" w:rsidRDefault="00031925" w:rsidP="00F0535F">
            <w:pPr>
              <w:pStyle w:val="TAL"/>
              <w:rPr>
                <w:rFonts w:cs="Arial"/>
                <w:szCs w:val="18"/>
              </w:rPr>
            </w:pPr>
          </w:p>
        </w:tc>
      </w:tr>
      <w:tr w:rsidR="00031925" w14:paraId="096A1162" w14:textId="77777777" w:rsidTr="009E23F3">
        <w:trPr>
          <w:jc w:val="center"/>
        </w:trPr>
        <w:tc>
          <w:tcPr>
            <w:tcW w:w="2638" w:type="dxa"/>
          </w:tcPr>
          <w:p w14:paraId="39FF1777" w14:textId="77777777" w:rsidR="00031925" w:rsidRPr="00DC49BF" w:rsidRDefault="00031925" w:rsidP="00F0535F">
            <w:pPr>
              <w:pStyle w:val="TAL"/>
            </w:pPr>
            <w:r>
              <w:rPr>
                <w:lang w:eastAsia="zh-CN"/>
              </w:rPr>
              <w:t>DateTimeRm</w:t>
            </w:r>
          </w:p>
        </w:tc>
        <w:tc>
          <w:tcPr>
            <w:tcW w:w="1770" w:type="dxa"/>
          </w:tcPr>
          <w:p w14:paraId="0A34056D" w14:textId="77777777" w:rsidR="00031925" w:rsidRDefault="00031925" w:rsidP="009E23F3">
            <w:pPr>
              <w:pStyle w:val="TAC"/>
            </w:pPr>
            <w:r>
              <w:t>3GPP TS 29.571 [8]</w:t>
            </w:r>
          </w:p>
        </w:tc>
        <w:tc>
          <w:tcPr>
            <w:tcW w:w="3806" w:type="dxa"/>
          </w:tcPr>
          <w:p w14:paraId="08C0EE3C" w14:textId="2C911CD2" w:rsidR="00031925" w:rsidRDefault="00031925" w:rsidP="00F0535F">
            <w:pPr>
              <w:pStyle w:val="TAL"/>
              <w:rPr>
                <w:rFonts w:cs="Arial"/>
                <w:szCs w:val="18"/>
              </w:rPr>
            </w:pPr>
            <w:r>
              <w:rPr>
                <w:rFonts w:cs="Arial"/>
                <w:szCs w:val="18"/>
              </w:rPr>
              <w:t>Represents the same as the DataTime data structure but with the OpenAPI "nullable" property set to "true".</w:t>
            </w:r>
          </w:p>
        </w:tc>
        <w:tc>
          <w:tcPr>
            <w:tcW w:w="1563" w:type="dxa"/>
          </w:tcPr>
          <w:p w14:paraId="6C8019C8" w14:textId="77777777" w:rsidR="00031925" w:rsidRDefault="00031925" w:rsidP="00F0535F">
            <w:pPr>
              <w:pStyle w:val="TAL"/>
              <w:rPr>
                <w:rFonts w:cs="Arial"/>
                <w:szCs w:val="18"/>
              </w:rPr>
            </w:pPr>
          </w:p>
        </w:tc>
      </w:tr>
      <w:tr w:rsidR="00031925" w14:paraId="164B4BA5" w14:textId="77777777" w:rsidTr="009E23F3">
        <w:trPr>
          <w:jc w:val="center"/>
        </w:trPr>
        <w:tc>
          <w:tcPr>
            <w:tcW w:w="2638" w:type="dxa"/>
          </w:tcPr>
          <w:p w14:paraId="32E70E5B" w14:textId="77777777" w:rsidR="00031925" w:rsidRDefault="00031925" w:rsidP="00F0535F">
            <w:pPr>
              <w:pStyle w:val="TAL"/>
            </w:pPr>
            <w:r w:rsidRPr="001D2CEF">
              <w:rPr>
                <w:lang w:eastAsia="zh-CN"/>
              </w:rPr>
              <w:t>DurationSec</w:t>
            </w:r>
          </w:p>
        </w:tc>
        <w:tc>
          <w:tcPr>
            <w:tcW w:w="1770" w:type="dxa"/>
          </w:tcPr>
          <w:p w14:paraId="651E7BD1" w14:textId="77777777" w:rsidR="00031925" w:rsidRDefault="00031925" w:rsidP="009E23F3">
            <w:pPr>
              <w:pStyle w:val="TAC"/>
            </w:pPr>
            <w:r>
              <w:t>3GPP TS 29.122 [6]</w:t>
            </w:r>
          </w:p>
        </w:tc>
        <w:tc>
          <w:tcPr>
            <w:tcW w:w="3806" w:type="dxa"/>
          </w:tcPr>
          <w:p w14:paraId="5D80FB0F" w14:textId="12824332" w:rsidR="00031925" w:rsidRDefault="00031925" w:rsidP="00F0535F">
            <w:pPr>
              <w:pStyle w:val="TAL"/>
              <w:rPr>
                <w:rFonts w:cs="Arial"/>
                <w:szCs w:val="18"/>
              </w:rPr>
            </w:pPr>
            <w:r>
              <w:rPr>
                <w:rFonts w:cs="Arial"/>
                <w:szCs w:val="18"/>
              </w:rPr>
              <w:t>Represents a time duration expressed in units of seconds.</w:t>
            </w:r>
          </w:p>
        </w:tc>
        <w:tc>
          <w:tcPr>
            <w:tcW w:w="1563" w:type="dxa"/>
          </w:tcPr>
          <w:p w14:paraId="382C4B23" w14:textId="77777777" w:rsidR="00031925" w:rsidRDefault="00031925" w:rsidP="00F0535F">
            <w:pPr>
              <w:pStyle w:val="TAL"/>
              <w:rPr>
                <w:rFonts w:cs="Arial"/>
                <w:szCs w:val="18"/>
              </w:rPr>
            </w:pPr>
          </w:p>
        </w:tc>
      </w:tr>
      <w:tr w:rsidR="00031925" w14:paraId="31AA5682" w14:textId="77777777" w:rsidTr="00F0535F">
        <w:trPr>
          <w:jc w:val="center"/>
        </w:trPr>
        <w:tc>
          <w:tcPr>
            <w:tcW w:w="2638" w:type="dxa"/>
          </w:tcPr>
          <w:p w14:paraId="43349C8E" w14:textId="77777777" w:rsidR="00031925" w:rsidRDefault="00031925" w:rsidP="00F0535F">
            <w:pPr>
              <w:pStyle w:val="TAL"/>
              <w:tabs>
                <w:tab w:val="left" w:pos="1784"/>
              </w:tabs>
              <w:rPr>
                <w:lang w:eastAsia="zh-CN"/>
              </w:rPr>
            </w:pPr>
            <w:r>
              <w:rPr>
                <w:lang w:eastAsia="zh-CN"/>
              </w:rPr>
              <w:t>Fqdn</w:t>
            </w:r>
          </w:p>
        </w:tc>
        <w:tc>
          <w:tcPr>
            <w:tcW w:w="1770" w:type="dxa"/>
          </w:tcPr>
          <w:p w14:paraId="5466C76E" w14:textId="77777777" w:rsidR="00031925" w:rsidRDefault="00031925" w:rsidP="00F0535F">
            <w:pPr>
              <w:pStyle w:val="TAC"/>
            </w:pPr>
            <w:r>
              <w:t>3GPP TS </w:t>
            </w:r>
            <w:r w:rsidRPr="00926B8A">
              <w:t>29.571 </w:t>
            </w:r>
            <w:r>
              <w:t>[8]</w:t>
            </w:r>
          </w:p>
        </w:tc>
        <w:tc>
          <w:tcPr>
            <w:tcW w:w="3806" w:type="dxa"/>
          </w:tcPr>
          <w:p w14:paraId="05FDAA9F" w14:textId="77777777" w:rsidR="00031925" w:rsidRDefault="00031925" w:rsidP="00F0535F">
            <w:pPr>
              <w:pStyle w:val="TAL"/>
              <w:rPr>
                <w:rFonts w:cs="Arial"/>
                <w:szCs w:val="18"/>
              </w:rPr>
            </w:pPr>
            <w:r>
              <w:rPr>
                <w:rFonts w:cs="Arial"/>
                <w:szCs w:val="18"/>
              </w:rPr>
              <w:t>Represents an FQDN.</w:t>
            </w:r>
          </w:p>
        </w:tc>
        <w:tc>
          <w:tcPr>
            <w:tcW w:w="1563" w:type="dxa"/>
          </w:tcPr>
          <w:p w14:paraId="6F873933" w14:textId="77777777" w:rsidR="00031925" w:rsidRDefault="00031925" w:rsidP="00F0535F">
            <w:pPr>
              <w:pStyle w:val="TAL"/>
              <w:rPr>
                <w:rFonts w:cs="Arial"/>
                <w:szCs w:val="18"/>
              </w:rPr>
            </w:pPr>
          </w:p>
        </w:tc>
      </w:tr>
      <w:tr w:rsidR="00031925" w14:paraId="1D6FF1EF" w14:textId="77777777" w:rsidTr="009E23F3">
        <w:trPr>
          <w:jc w:val="center"/>
        </w:trPr>
        <w:tc>
          <w:tcPr>
            <w:tcW w:w="2638" w:type="dxa"/>
          </w:tcPr>
          <w:p w14:paraId="6EC5922A" w14:textId="77777777" w:rsidR="00031925" w:rsidRDefault="00031925" w:rsidP="00F0535F">
            <w:pPr>
              <w:pStyle w:val="TAL"/>
              <w:rPr>
                <w:lang w:eastAsia="zh-CN"/>
              </w:rPr>
            </w:pPr>
            <w:r>
              <w:rPr>
                <w:lang w:eastAsia="zh-CN"/>
              </w:rPr>
              <w:t>Ipv4Addr</w:t>
            </w:r>
          </w:p>
        </w:tc>
        <w:tc>
          <w:tcPr>
            <w:tcW w:w="1770" w:type="dxa"/>
          </w:tcPr>
          <w:p w14:paraId="2C854667" w14:textId="77777777" w:rsidR="00031925" w:rsidRDefault="00031925" w:rsidP="009E23F3">
            <w:pPr>
              <w:pStyle w:val="TAC"/>
            </w:pPr>
            <w:r>
              <w:t>3GPP TS 29.122 [6]</w:t>
            </w:r>
          </w:p>
        </w:tc>
        <w:tc>
          <w:tcPr>
            <w:tcW w:w="3806" w:type="dxa"/>
          </w:tcPr>
          <w:p w14:paraId="0FEA9BB0" w14:textId="250B2463" w:rsidR="00031925" w:rsidRDefault="00031925" w:rsidP="00F0535F">
            <w:pPr>
              <w:pStyle w:val="TAL"/>
              <w:rPr>
                <w:rFonts w:cs="Arial"/>
                <w:szCs w:val="18"/>
              </w:rPr>
            </w:pPr>
            <w:r>
              <w:rPr>
                <w:rFonts w:cs="Arial"/>
                <w:szCs w:val="18"/>
              </w:rPr>
              <w:t>Represents the IPv4 address.</w:t>
            </w:r>
          </w:p>
        </w:tc>
        <w:tc>
          <w:tcPr>
            <w:tcW w:w="1563" w:type="dxa"/>
          </w:tcPr>
          <w:p w14:paraId="3663603E" w14:textId="77777777" w:rsidR="00031925" w:rsidRDefault="00031925" w:rsidP="00F0535F">
            <w:pPr>
              <w:pStyle w:val="TAL"/>
              <w:rPr>
                <w:rFonts w:cs="Arial"/>
                <w:szCs w:val="18"/>
              </w:rPr>
            </w:pPr>
          </w:p>
        </w:tc>
      </w:tr>
      <w:tr w:rsidR="00031925" w14:paraId="6336001E" w14:textId="77777777" w:rsidTr="009E23F3">
        <w:trPr>
          <w:jc w:val="center"/>
        </w:trPr>
        <w:tc>
          <w:tcPr>
            <w:tcW w:w="2638" w:type="dxa"/>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
          <w:p w14:paraId="40B9E1CA" w14:textId="77777777" w:rsidR="00031925" w:rsidRPr="00926B8A" w:rsidRDefault="00031925" w:rsidP="009E23F3">
            <w:pPr>
              <w:pStyle w:val="TAC"/>
            </w:pPr>
            <w:r>
              <w:t>3GPP TS 29.122 [6]</w:t>
            </w:r>
          </w:p>
        </w:tc>
        <w:tc>
          <w:tcPr>
            <w:tcW w:w="3806" w:type="dxa"/>
          </w:tcPr>
          <w:p w14:paraId="3617E789" w14:textId="360706E1" w:rsidR="00031925" w:rsidRDefault="00031925" w:rsidP="00F0535F">
            <w:pPr>
              <w:pStyle w:val="TAL"/>
              <w:rPr>
                <w:rFonts w:cs="Arial"/>
                <w:szCs w:val="18"/>
              </w:rPr>
            </w:pPr>
            <w:r>
              <w:rPr>
                <w:rFonts w:cs="Arial"/>
                <w:szCs w:val="18"/>
              </w:rPr>
              <w:t>Represents the IPv6 address.</w:t>
            </w:r>
          </w:p>
        </w:tc>
        <w:tc>
          <w:tcPr>
            <w:tcW w:w="1563" w:type="dxa"/>
          </w:tcPr>
          <w:p w14:paraId="4E1A54DA" w14:textId="77777777" w:rsidR="00031925" w:rsidRDefault="00031925" w:rsidP="00F0535F">
            <w:pPr>
              <w:pStyle w:val="TAL"/>
              <w:rPr>
                <w:rFonts w:cs="Arial"/>
                <w:szCs w:val="18"/>
              </w:rPr>
            </w:pPr>
          </w:p>
        </w:tc>
      </w:tr>
      <w:tr w:rsidR="00031925" w14:paraId="2A99D479" w14:textId="77777777" w:rsidTr="009E23F3">
        <w:trPr>
          <w:jc w:val="center"/>
        </w:trPr>
        <w:tc>
          <w:tcPr>
            <w:tcW w:w="2638" w:type="dxa"/>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
          <w:p w14:paraId="47E910F3" w14:textId="77777777" w:rsidR="00031925" w:rsidRDefault="00031925" w:rsidP="009E23F3">
            <w:pPr>
              <w:pStyle w:val="TAC"/>
            </w:pPr>
            <w:r>
              <w:t>3GPP TS 29.571 [8]</w:t>
            </w:r>
          </w:p>
        </w:tc>
        <w:tc>
          <w:tcPr>
            <w:tcW w:w="3806" w:type="dxa"/>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9E23F3">
        <w:trPr>
          <w:jc w:val="center"/>
        </w:trPr>
        <w:tc>
          <w:tcPr>
            <w:tcW w:w="2638" w:type="dxa"/>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
          <w:p w14:paraId="3B5F504C" w14:textId="77777777" w:rsidR="00031925" w:rsidRDefault="00031925" w:rsidP="009E23F3">
            <w:pPr>
              <w:pStyle w:val="TAC"/>
            </w:pPr>
            <w:r>
              <w:t>Clause 9.1.5.2.5</w:t>
            </w:r>
          </w:p>
        </w:tc>
        <w:tc>
          <w:tcPr>
            <w:tcW w:w="3806" w:type="dxa"/>
          </w:tcPr>
          <w:p w14:paraId="52983924" w14:textId="469FB131" w:rsidR="00031925" w:rsidRDefault="00031925" w:rsidP="00F0535F">
            <w:pPr>
              <w:pStyle w:val="TAL"/>
              <w:rPr>
                <w:rFonts w:cs="Arial"/>
                <w:szCs w:val="18"/>
              </w:rPr>
            </w:pPr>
            <w:r>
              <w:rPr>
                <w:rFonts w:cs="Arial"/>
                <w:szCs w:val="18"/>
              </w:rPr>
              <w:t>Represents the topological and geographical service area information.</w:t>
            </w:r>
          </w:p>
        </w:tc>
        <w:tc>
          <w:tcPr>
            <w:tcW w:w="1563" w:type="dxa"/>
          </w:tcPr>
          <w:p w14:paraId="34D5097F" w14:textId="77777777" w:rsidR="00031925" w:rsidRDefault="00031925" w:rsidP="00F0535F">
            <w:pPr>
              <w:pStyle w:val="TAL"/>
              <w:rPr>
                <w:rFonts w:cs="Arial"/>
                <w:szCs w:val="18"/>
              </w:rPr>
            </w:pPr>
          </w:p>
        </w:tc>
      </w:tr>
      <w:tr w:rsidR="00031925" w14:paraId="1BEE5DE1" w14:textId="77777777" w:rsidTr="00F0535F">
        <w:trPr>
          <w:jc w:val="center"/>
        </w:trPr>
        <w:tc>
          <w:tcPr>
            <w:tcW w:w="2638" w:type="dxa"/>
          </w:tcPr>
          <w:p w14:paraId="5CB0DE15" w14:textId="77777777" w:rsidR="00031925" w:rsidRDefault="00031925" w:rsidP="00F0535F">
            <w:pPr>
              <w:pStyle w:val="TAL"/>
            </w:pPr>
            <w:r>
              <w:t>RouteToLocation</w:t>
            </w:r>
          </w:p>
        </w:tc>
        <w:tc>
          <w:tcPr>
            <w:tcW w:w="1770" w:type="dxa"/>
          </w:tcPr>
          <w:p w14:paraId="0844B3DC" w14:textId="77777777" w:rsidR="00031925" w:rsidRDefault="00031925" w:rsidP="00F0535F">
            <w:pPr>
              <w:pStyle w:val="TAC"/>
            </w:pPr>
            <w:r>
              <w:t>3GPP TS </w:t>
            </w:r>
            <w:r w:rsidRPr="00926B8A">
              <w:t>29.571 </w:t>
            </w:r>
            <w:r>
              <w:t>[8]</w:t>
            </w:r>
          </w:p>
        </w:tc>
        <w:tc>
          <w:tcPr>
            <w:tcW w:w="3806" w:type="dxa"/>
          </w:tcPr>
          <w:p w14:paraId="4EB4A56F" w14:textId="77777777" w:rsidR="00031925" w:rsidRDefault="00031925" w:rsidP="00F0535F">
            <w:pPr>
              <w:pStyle w:val="TAL"/>
              <w:rPr>
                <w:rFonts w:cs="Arial"/>
                <w:szCs w:val="18"/>
              </w:rPr>
            </w:pPr>
            <w:r>
              <w:rPr>
                <w:rFonts w:cs="Arial"/>
                <w:szCs w:val="18"/>
              </w:rPr>
              <w:t>Represents the routing information.</w:t>
            </w:r>
          </w:p>
        </w:tc>
        <w:tc>
          <w:tcPr>
            <w:tcW w:w="1563" w:type="dxa"/>
          </w:tcPr>
          <w:p w14:paraId="033B7B1B" w14:textId="77777777" w:rsidR="00031925" w:rsidRDefault="00031925" w:rsidP="00F0535F">
            <w:pPr>
              <w:pStyle w:val="TAL"/>
              <w:rPr>
                <w:rFonts w:cs="Arial"/>
                <w:szCs w:val="18"/>
              </w:rPr>
            </w:pPr>
          </w:p>
        </w:tc>
      </w:tr>
      <w:tr w:rsidR="00031925" w14:paraId="55BC9C53" w14:textId="77777777" w:rsidTr="00F0535F">
        <w:trPr>
          <w:jc w:val="center"/>
        </w:trPr>
        <w:tc>
          <w:tcPr>
            <w:tcW w:w="2638" w:type="dxa"/>
          </w:tcPr>
          <w:p w14:paraId="22943485" w14:textId="77777777" w:rsidR="00031925" w:rsidRPr="00DC49BF" w:rsidRDefault="00031925" w:rsidP="00F0535F">
            <w:pPr>
              <w:pStyle w:val="TAL"/>
            </w:pPr>
            <w:r>
              <w:t>ScheduledCommunicationTime</w:t>
            </w:r>
          </w:p>
        </w:tc>
        <w:tc>
          <w:tcPr>
            <w:tcW w:w="1770" w:type="dxa"/>
          </w:tcPr>
          <w:p w14:paraId="2AAF8A24" w14:textId="77777777" w:rsidR="00031925" w:rsidRDefault="00031925" w:rsidP="00F0535F">
            <w:pPr>
              <w:pStyle w:val="TAC"/>
            </w:pPr>
            <w:r>
              <w:t>3GPP TS 29.122 [6]</w:t>
            </w:r>
          </w:p>
        </w:tc>
        <w:tc>
          <w:tcPr>
            <w:tcW w:w="3806" w:type="dxa"/>
          </w:tcPr>
          <w:p w14:paraId="2B5346EB" w14:textId="77777777" w:rsidR="00031925" w:rsidRDefault="00031925" w:rsidP="00F0535F">
            <w:pPr>
              <w:pStyle w:val="TAL"/>
              <w:rPr>
                <w:rFonts w:cs="Arial"/>
                <w:szCs w:val="18"/>
              </w:rPr>
            </w:pPr>
            <w:r>
              <w:rPr>
                <w:rFonts w:cs="Arial"/>
                <w:szCs w:val="18"/>
              </w:rPr>
              <w:t>Represents a time schedule.</w:t>
            </w:r>
          </w:p>
        </w:tc>
        <w:tc>
          <w:tcPr>
            <w:tcW w:w="1563" w:type="dxa"/>
          </w:tcPr>
          <w:p w14:paraId="34D475EC" w14:textId="77777777" w:rsidR="00031925" w:rsidRDefault="00031925" w:rsidP="00F0535F">
            <w:pPr>
              <w:pStyle w:val="TAL"/>
              <w:rPr>
                <w:rFonts w:cs="Arial"/>
                <w:szCs w:val="18"/>
              </w:rPr>
            </w:pPr>
          </w:p>
        </w:tc>
      </w:tr>
      <w:tr w:rsidR="00031925" w14:paraId="7CF0415D" w14:textId="77777777" w:rsidTr="00F0535F">
        <w:trPr>
          <w:jc w:val="center"/>
        </w:trPr>
        <w:tc>
          <w:tcPr>
            <w:tcW w:w="2638" w:type="dxa"/>
          </w:tcPr>
          <w:p w14:paraId="3FC601D5" w14:textId="77777777" w:rsidR="00031925" w:rsidRDefault="00031925" w:rsidP="00F0535F">
            <w:pPr>
              <w:pStyle w:val="TAL"/>
              <w:tabs>
                <w:tab w:val="left" w:pos="1784"/>
              </w:tabs>
              <w:rPr>
                <w:lang w:eastAsia="zh-CN"/>
              </w:rPr>
            </w:pPr>
            <w:r w:rsidRPr="00DC49BF">
              <w:t>SupportedFeatures</w:t>
            </w:r>
          </w:p>
        </w:tc>
        <w:tc>
          <w:tcPr>
            <w:tcW w:w="1770" w:type="dxa"/>
          </w:tcPr>
          <w:p w14:paraId="2A410E83" w14:textId="77777777" w:rsidR="00031925" w:rsidRDefault="00031925" w:rsidP="00F0535F">
            <w:pPr>
              <w:pStyle w:val="TAC"/>
            </w:pPr>
            <w:r>
              <w:t>3GPP TS 29.571 [8]</w:t>
            </w:r>
          </w:p>
        </w:tc>
        <w:tc>
          <w:tcPr>
            <w:tcW w:w="3806" w:type="dxa"/>
          </w:tcPr>
          <w:p w14:paraId="1CD69208" w14:textId="77777777" w:rsidR="00031925" w:rsidDel="00A933FD" w:rsidRDefault="00031925" w:rsidP="00F0535F">
            <w:pPr>
              <w:pStyle w:val="TAL"/>
              <w:rPr>
                <w:rFonts w:cs="Arial"/>
                <w:szCs w:val="18"/>
              </w:rPr>
            </w:pPr>
            <w:r>
              <w:rPr>
                <w:rFonts w:cs="Arial"/>
                <w:szCs w:val="18"/>
              </w:rPr>
              <w:t>Represents the list of supported features.</w:t>
            </w:r>
          </w:p>
        </w:tc>
        <w:tc>
          <w:tcPr>
            <w:tcW w:w="1563" w:type="dxa"/>
          </w:tcPr>
          <w:p w14:paraId="6EACF998" w14:textId="77777777" w:rsidR="00031925" w:rsidRDefault="00031925" w:rsidP="00F0535F">
            <w:pPr>
              <w:pStyle w:val="TAL"/>
              <w:rPr>
                <w:rFonts w:cs="Arial"/>
                <w:szCs w:val="18"/>
              </w:rPr>
            </w:pPr>
          </w:p>
        </w:tc>
      </w:tr>
      <w:tr w:rsidR="00031925" w14:paraId="25D59C63" w14:textId="77777777" w:rsidTr="00F0535F">
        <w:trPr>
          <w:jc w:val="center"/>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3126" w:name="_Toc85734250"/>
      <w:bookmarkStart w:id="3127" w:name="_Toc89431549"/>
      <w:bookmarkStart w:id="3128" w:name="_Toc97042357"/>
      <w:bookmarkStart w:id="3129" w:name="_Toc97045501"/>
      <w:bookmarkStart w:id="3130" w:name="_Toc97155246"/>
      <w:bookmarkStart w:id="3131" w:name="_Toc101521383"/>
      <w:bookmarkStart w:id="3132" w:name="_Toc138761651"/>
      <w:bookmarkStart w:id="3133" w:name="_Toc145707861"/>
      <w:bookmarkStart w:id="3134" w:name="_Toc160570342"/>
      <w:bookmarkStart w:id="3135" w:name="_Toc162007938"/>
      <w:bookmarkStart w:id="3136" w:name="_Toc185515602"/>
      <w:bookmarkStart w:id="3137" w:name="_Toc192872909"/>
      <w:bookmarkStart w:id="3138" w:name="_Toc199335934"/>
      <w:r>
        <w:rPr>
          <w:lang w:eastAsia="zh-CN"/>
        </w:rPr>
        <w:t>8.</w:t>
      </w:r>
      <w:r w:rsidR="007B0A3F">
        <w:rPr>
          <w:lang w:eastAsia="zh-CN"/>
        </w:rPr>
        <w:t>1</w:t>
      </w:r>
      <w:r>
        <w:rPr>
          <w:lang w:eastAsia="zh-CN"/>
        </w:rPr>
        <w:t>.5.2</w:t>
      </w:r>
      <w:r>
        <w:rPr>
          <w:lang w:eastAsia="zh-CN"/>
        </w:rPr>
        <w:tab/>
        <w:t>Structured data types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50444C0A" w14:textId="1DE5199A" w:rsidR="00E667B4" w:rsidRDefault="00E667B4" w:rsidP="00E667B4">
      <w:pPr>
        <w:pStyle w:val="Heading5"/>
        <w:rPr>
          <w:lang w:eastAsia="zh-CN"/>
        </w:rPr>
      </w:pPr>
      <w:bookmarkStart w:id="3139" w:name="_Toc85734251"/>
      <w:bookmarkStart w:id="3140" w:name="_Toc89431550"/>
      <w:bookmarkStart w:id="3141" w:name="_Toc97042358"/>
      <w:bookmarkStart w:id="3142" w:name="_Toc97045502"/>
      <w:bookmarkStart w:id="3143" w:name="_Toc97155247"/>
      <w:bookmarkStart w:id="3144" w:name="_Toc101521384"/>
      <w:bookmarkStart w:id="3145" w:name="_Toc138761652"/>
      <w:bookmarkStart w:id="3146" w:name="_Toc145707862"/>
      <w:bookmarkStart w:id="3147" w:name="_Toc160570343"/>
      <w:bookmarkStart w:id="3148" w:name="_Toc162007939"/>
      <w:bookmarkStart w:id="3149" w:name="_Toc185515603"/>
      <w:bookmarkStart w:id="3150" w:name="_Toc192872910"/>
      <w:bookmarkStart w:id="3151" w:name="_Toc199335935"/>
      <w:r>
        <w:rPr>
          <w:lang w:eastAsia="zh-CN"/>
        </w:rPr>
        <w:t>8.</w:t>
      </w:r>
      <w:r w:rsidR="007B0A3F">
        <w:rPr>
          <w:lang w:eastAsia="zh-CN"/>
        </w:rPr>
        <w:t>1</w:t>
      </w:r>
      <w:r>
        <w:rPr>
          <w:lang w:eastAsia="zh-CN"/>
        </w:rPr>
        <w:t>.5.2.1</w:t>
      </w:r>
      <w:r>
        <w:rPr>
          <w:lang w:eastAsia="zh-CN"/>
        </w:rPr>
        <w:tab/>
        <w:t>Introduction</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3152" w:name="_Toc85734252"/>
      <w:bookmarkStart w:id="3153" w:name="_Toc89431551"/>
      <w:bookmarkStart w:id="3154" w:name="_Toc97042359"/>
      <w:bookmarkStart w:id="3155" w:name="_Toc97045503"/>
      <w:bookmarkStart w:id="3156" w:name="_Toc97155248"/>
      <w:bookmarkStart w:id="3157" w:name="_Toc101521385"/>
      <w:bookmarkStart w:id="3158" w:name="_Toc138761653"/>
      <w:bookmarkStart w:id="3159" w:name="_Toc145707863"/>
      <w:bookmarkStart w:id="3160" w:name="_Toc160570344"/>
      <w:bookmarkStart w:id="3161" w:name="_Toc162007940"/>
      <w:bookmarkStart w:id="3162" w:name="_Toc185515604"/>
      <w:bookmarkStart w:id="3163" w:name="_Toc192872911"/>
      <w:bookmarkStart w:id="3164" w:name="_Toc199335936"/>
      <w:r>
        <w:rPr>
          <w:lang w:eastAsia="zh-CN"/>
        </w:rPr>
        <w:t>8.</w:t>
      </w:r>
      <w:r w:rsidR="007B0A3F">
        <w:rPr>
          <w:lang w:eastAsia="zh-CN"/>
        </w:rPr>
        <w:t>1</w:t>
      </w:r>
      <w:r>
        <w:rPr>
          <w:lang w:eastAsia="zh-CN"/>
        </w:rPr>
        <w:t>.5.2.2</w:t>
      </w:r>
      <w:r>
        <w:rPr>
          <w:lang w:eastAsia="zh-CN"/>
        </w:rPr>
        <w:tab/>
        <w:t>Type: EASRegistration</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775D7B44"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584ED112"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3165" w:name="_Toc85734253"/>
      <w:bookmarkStart w:id="3166" w:name="_Toc89431552"/>
      <w:bookmarkStart w:id="3167" w:name="_Toc97042360"/>
      <w:bookmarkStart w:id="3168" w:name="_Toc97045504"/>
      <w:bookmarkStart w:id="3169" w:name="_Toc97155249"/>
      <w:bookmarkStart w:id="3170" w:name="_Toc101521386"/>
      <w:bookmarkStart w:id="3171" w:name="_Toc138761654"/>
      <w:bookmarkStart w:id="3172" w:name="_Toc145707864"/>
      <w:bookmarkStart w:id="3173" w:name="_Toc160570345"/>
      <w:bookmarkStart w:id="3174" w:name="_Toc162007941"/>
      <w:bookmarkStart w:id="3175" w:name="_Toc185515605"/>
      <w:bookmarkStart w:id="3176" w:name="_Toc192872912"/>
      <w:bookmarkStart w:id="3177" w:name="_Toc199335937"/>
      <w:r>
        <w:rPr>
          <w:lang w:eastAsia="zh-CN"/>
        </w:rPr>
        <w:t>8.</w:t>
      </w:r>
      <w:r w:rsidR="007B0A3F">
        <w:rPr>
          <w:lang w:eastAsia="zh-CN"/>
        </w:rPr>
        <w:t>1</w:t>
      </w:r>
      <w:r>
        <w:rPr>
          <w:lang w:eastAsia="zh-CN"/>
        </w:rPr>
        <w:t>.5.2.3</w:t>
      </w:r>
      <w:r>
        <w:rPr>
          <w:lang w:eastAsia="zh-CN"/>
        </w:rPr>
        <w:tab/>
        <w:t>Type: EASProfile</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2B59B8D"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7C1D3CDF"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08B53040"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2B5AC9F8"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3178" w:name="_Toc85734254"/>
      <w:bookmarkStart w:id="3179" w:name="_Toc89431553"/>
      <w:bookmarkStart w:id="3180" w:name="_Toc97042361"/>
      <w:bookmarkStart w:id="3181" w:name="_Toc97045505"/>
      <w:bookmarkStart w:id="3182" w:name="_Toc97155250"/>
      <w:bookmarkStart w:id="3183" w:name="_Toc101521387"/>
      <w:bookmarkStart w:id="3184" w:name="_Toc138761655"/>
      <w:bookmarkStart w:id="3185" w:name="_Toc145707865"/>
      <w:bookmarkStart w:id="3186" w:name="_Toc160570346"/>
      <w:bookmarkStart w:id="3187" w:name="_Toc162007942"/>
      <w:bookmarkStart w:id="3188" w:name="_Toc185515606"/>
      <w:bookmarkStart w:id="3189" w:name="_Toc192872913"/>
      <w:bookmarkStart w:id="3190" w:name="_Toc199335938"/>
      <w:r>
        <w:rPr>
          <w:lang w:eastAsia="zh-CN"/>
        </w:rPr>
        <w:t>8.</w:t>
      </w:r>
      <w:r w:rsidR="007B0A3F">
        <w:rPr>
          <w:lang w:eastAsia="zh-CN"/>
        </w:rPr>
        <w:t>1</w:t>
      </w:r>
      <w:r>
        <w:rPr>
          <w:lang w:eastAsia="zh-CN"/>
        </w:rPr>
        <w:t>.5.2.4</w:t>
      </w:r>
      <w:r>
        <w:rPr>
          <w:lang w:eastAsia="zh-CN"/>
        </w:rPr>
        <w:tab/>
        <w:t>Type: EASServiceKPI</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3191" w:name="_Toc85734255"/>
      <w:bookmarkStart w:id="3192" w:name="_Toc89431554"/>
      <w:bookmarkStart w:id="3193" w:name="_Toc97042362"/>
      <w:bookmarkStart w:id="3194" w:name="_Toc97045506"/>
      <w:bookmarkStart w:id="3195" w:name="_Toc97155251"/>
      <w:bookmarkStart w:id="3196" w:name="_Toc101521388"/>
      <w:bookmarkStart w:id="3197" w:name="_Toc138761656"/>
      <w:bookmarkStart w:id="3198" w:name="_Toc145707866"/>
      <w:bookmarkStart w:id="3199" w:name="_Toc160570347"/>
      <w:bookmarkStart w:id="3200" w:name="_Toc162007943"/>
      <w:bookmarkStart w:id="3201" w:name="_Toc185515607"/>
      <w:bookmarkStart w:id="3202" w:name="_Toc192872914"/>
      <w:bookmarkStart w:id="3203" w:name="_Toc199335939"/>
      <w:r>
        <w:rPr>
          <w:lang w:eastAsia="zh-CN"/>
        </w:rPr>
        <w:t>8.</w:t>
      </w:r>
      <w:r w:rsidR="007B0A3F">
        <w:rPr>
          <w:lang w:eastAsia="zh-CN"/>
        </w:rPr>
        <w:t>1</w:t>
      </w:r>
      <w:r>
        <w:rPr>
          <w:lang w:eastAsia="zh-CN"/>
        </w:rPr>
        <w:t>.5.2.5</w:t>
      </w:r>
      <w:r>
        <w:rPr>
          <w:lang w:eastAsia="zh-CN"/>
        </w:rPr>
        <w:tab/>
        <w:t>Type: EndPoint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3204" w:name="_Toc85734256"/>
      <w:bookmarkStart w:id="3205" w:name="_Toc89431555"/>
      <w:bookmarkStart w:id="3206" w:name="_Toc97042363"/>
      <w:bookmarkStart w:id="3207" w:name="_Toc97045507"/>
      <w:bookmarkStart w:id="3208" w:name="_Toc97155252"/>
      <w:bookmarkStart w:id="3209" w:name="_Toc101521389"/>
      <w:bookmarkStart w:id="3210" w:name="_Toc138761657"/>
      <w:bookmarkStart w:id="3211" w:name="_Toc145707867"/>
      <w:bookmarkStart w:id="3212" w:name="_Toc160570348"/>
      <w:bookmarkStart w:id="3213" w:name="_Toc162007944"/>
      <w:bookmarkStart w:id="3214" w:name="_Toc185515608"/>
      <w:bookmarkStart w:id="3215" w:name="_Toc192872915"/>
      <w:bookmarkStart w:id="3216" w:name="_Toc199335940"/>
      <w:r>
        <w:rPr>
          <w:lang w:eastAsia="zh-CN"/>
        </w:rPr>
        <w:t>8.1.5.2.6</w:t>
      </w:r>
      <w:r>
        <w:rPr>
          <w:lang w:eastAsia="zh-CN"/>
        </w:rPr>
        <w:tab/>
        <w:t>Type: EASRegistrationPatch</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502F899"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3217" w:name="_Toc138761658"/>
      <w:bookmarkStart w:id="3218" w:name="_Toc145707868"/>
      <w:bookmarkStart w:id="3219" w:name="_Toc160570349"/>
      <w:bookmarkStart w:id="3220" w:name="_Toc162007945"/>
      <w:bookmarkStart w:id="3221" w:name="_Toc185515609"/>
      <w:bookmarkStart w:id="3222" w:name="_Toc192872916"/>
      <w:bookmarkStart w:id="3223" w:name="_Toc199335941"/>
      <w:r>
        <w:rPr>
          <w:lang w:eastAsia="zh-CN"/>
        </w:rPr>
        <w:t>8.1.5.2.7</w:t>
      </w:r>
      <w:r>
        <w:rPr>
          <w:lang w:eastAsia="zh-CN"/>
        </w:rPr>
        <w:tab/>
        <w:t xml:space="preserve">Type: </w:t>
      </w:r>
      <w:r>
        <w:t>TransContSuppDetails</w:t>
      </w:r>
      <w:bookmarkEnd w:id="3217"/>
      <w:bookmarkEnd w:id="3218"/>
      <w:bookmarkEnd w:id="3219"/>
      <w:bookmarkEnd w:id="3220"/>
      <w:bookmarkEnd w:id="3221"/>
      <w:bookmarkEnd w:id="3222"/>
      <w:bookmarkEnd w:id="3223"/>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3224" w:name="_Toc138761659"/>
      <w:bookmarkStart w:id="3225" w:name="_Toc145707869"/>
      <w:bookmarkStart w:id="3226" w:name="_Toc160570350"/>
      <w:bookmarkStart w:id="3227" w:name="_Toc162007946"/>
      <w:bookmarkStart w:id="3228" w:name="_Toc185515610"/>
      <w:bookmarkStart w:id="3229" w:name="_Toc192872917"/>
      <w:bookmarkStart w:id="3230" w:name="_Toc19933594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3224"/>
      <w:bookmarkEnd w:id="3225"/>
      <w:bookmarkEnd w:id="3226"/>
      <w:bookmarkEnd w:id="3227"/>
      <w:bookmarkEnd w:id="3228"/>
      <w:bookmarkEnd w:id="3229"/>
      <w:bookmarkEnd w:id="3230"/>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4029D75D"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18D23C40"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3C2CC61E"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09DE9DB7"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2C9AB373"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3231" w:name="_Toc145707870"/>
      <w:bookmarkStart w:id="3232" w:name="_Toc160570351"/>
      <w:bookmarkStart w:id="3233" w:name="_Toc162007947"/>
      <w:bookmarkStart w:id="3234" w:name="_Toc185515611"/>
      <w:bookmarkStart w:id="3235" w:name="_Toc192872918"/>
      <w:bookmarkStart w:id="3236" w:name="_Toc199335943"/>
      <w:r>
        <w:rPr>
          <w:lang w:eastAsia="zh-CN"/>
        </w:rPr>
        <w:t>8.1.5.2.</w:t>
      </w:r>
      <w:r w:rsidRPr="009F6FAC">
        <w:rPr>
          <w:lang w:eastAsia="zh-CN"/>
        </w:rPr>
        <w:t>9</w:t>
      </w:r>
      <w:r>
        <w:rPr>
          <w:lang w:eastAsia="zh-CN"/>
        </w:rPr>
        <w:tab/>
        <w:t xml:space="preserve">Type: </w:t>
      </w:r>
      <w:r>
        <w:t>EASBdlReqs</w:t>
      </w:r>
      <w:bookmarkEnd w:id="3231"/>
      <w:bookmarkEnd w:id="3232"/>
      <w:bookmarkEnd w:id="3233"/>
      <w:bookmarkEnd w:id="3234"/>
      <w:bookmarkEnd w:id="3235"/>
      <w:bookmarkEnd w:id="3236"/>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45E31187"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3237" w:name="_Toc145707871"/>
      <w:bookmarkStart w:id="3238" w:name="_Toc160570352"/>
      <w:bookmarkStart w:id="3239" w:name="_Toc162007948"/>
      <w:bookmarkStart w:id="3240" w:name="_Toc185515612"/>
      <w:bookmarkStart w:id="3241" w:name="_Toc192872919"/>
      <w:bookmarkStart w:id="3242" w:name="_Toc199335944"/>
      <w:r>
        <w:rPr>
          <w:lang w:eastAsia="zh-CN"/>
        </w:rPr>
        <w:t>8.1.5.2.</w:t>
      </w:r>
      <w:r w:rsidRPr="009F6FAC">
        <w:rPr>
          <w:lang w:eastAsia="zh-CN"/>
        </w:rPr>
        <w:t>10</w:t>
      </w:r>
      <w:r>
        <w:rPr>
          <w:lang w:eastAsia="zh-CN"/>
        </w:rPr>
        <w:tab/>
        <w:t xml:space="preserve">Type: </w:t>
      </w:r>
      <w:r>
        <w:t>CoordinatedAcrReqs</w:t>
      </w:r>
      <w:bookmarkEnd w:id="3237"/>
      <w:bookmarkEnd w:id="3238"/>
      <w:bookmarkEnd w:id="3239"/>
      <w:bookmarkEnd w:id="3240"/>
      <w:bookmarkEnd w:id="3241"/>
      <w:bookmarkEnd w:id="324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1073731D"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3243" w:name="_Toc199335945"/>
      <w:r>
        <w:rPr>
          <w:lang w:eastAsia="zh-CN"/>
        </w:rPr>
        <w:t>8.1.5.2.11</w:t>
      </w:r>
      <w:r>
        <w:rPr>
          <w:lang w:eastAsia="zh-CN"/>
        </w:rPr>
        <w:tab/>
        <w:t xml:space="preserve">Type: </w:t>
      </w:r>
      <w:r>
        <w:t>AssociatedDevice</w:t>
      </w:r>
      <w:bookmarkEnd w:id="3243"/>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A028E5">
        <w:trPr>
          <w:jc w:val="center"/>
        </w:trPr>
        <w:tc>
          <w:tcPr>
            <w:tcW w:w="1410" w:type="dxa"/>
            <w:shd w:val="clear" w:color="auto" w:fill="C0C0C0"/>
            <w:hideMark/>
          </w:tcPr>
          <w:p w14:paraId="0BAD3C99" w14:textId="77777777" w:rsidR="002D5A73" w:rsidRDefault="002D5A73" w:rsidP="00A028E5">
            <w:pPr>
              <w:pStyle w:val="TAH"/>
            </w:pPr>
            <w:r>
              <w:t>Attribute name</w:t>
            </w:r>
          </w:p>
        </w:tc>
        <w:tc>
          <w:tcPr>
            <w:tcW w:w="1417" w:type="dxa"/>
            <w:shd w:val="clear" w:color="auto" w:fill="C0C0C0"/>
            <w:hideMark/>
          </w:tcPr>
          <w:p w14:paraId="0FFA6F3C" w14:textId="77777777" w:rsidR="002D5A73" w:rsidRDefault="002D5A73" w:rsidP="00A028E5">
            <w:pPr>
              <w:pStyle w:val="TAH"/>
            </w:pPr>
            <w:r>
              <w:t>Data type</w:t>
            </w:r>
          </w:p>
        </w:tc>
        <w:tc>
          <w:tcPr>
            <w:tcW w:w="426" w:type="dxa"/>
            <w:shd w:val="clear" w:color="auto" w:fill="C0C0C0"/>
            <w:hideMark/>
          </w:tcPr>
          <w:p w14:paraId="158A0660" w14:textId="77777777" w:rsidR="002D5A73" w:rsidRDefault="002D5A73" w:rsidP="00A028E5">
            <w:pPr>
              <w:pStyle w:val="TAH"/>
            </w:pPr>
            <w:r>
              <w:t>P</w:t>
            </w:r>
          </w:p>
        </w:tc>
        <w:tc>
          <w:tcPr>
            <w:tcW w:w="1275" w:type="dxa"/>
            <w:shd w:val="clear" w:color="auto" w:fill="C0C0C0"/>
            <w:hideMark/>
          </w:tcPr>
          <w:p w14:paraId="6B233F7A" w14:textId="77777777" w:rsidR="002D5A73" w:rsidRDefault="002D5A73" w:rsidP="00A028E5">
            <w:pPr>
              <w:pStyle w:val="TAH"/>
              <w:jc w:val="left"/>
            </w:pPr>
            <w:r>
              <w:t>Cardinality</w:t>
            </w:r>
          </w:p>
        </w:tc>
        <w:tc>
          <w:tcPr>
            <w:tcW w:w="3139" w:type="dxa"/>
            <w:shd w:val="clear" w:color="auto" w:fill="C0C0C0"/>
            <w:hideMark/>
          </w:tcPr>
          <w:p w14:paraId="42472AC6" w14:textId="77777777" w:rsidR="002D5A73" w:rsidRDefault="002D5A73" w:rsidP="00A028E5">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A028E5">
            <w:pPr>
              <w:pStyle w:val="TAH"/>
              <w:rPr>
                <w:rFonts w:cs="Arial"/>
                <w:szCs w:val="18"/>
              </w:rPr>
            </w:pPr>
            <w:r>
              <w:t>Applicability</w:t>
            </w:r>
          </w:p>
        </w:tc>
      </w:tr>
      <w:tr w:rsidR="002D5A73" w14:paraId="16FE5B8E" w14:textId="77777777" w:rsidTr="00A028E5">
        <w:trPr>
          <w:jc w:val="center"/>
        </w:trPr>
        <w:tc>
          <w:tcPr>
            <w:tcW w:w="1410" w:type="dxa"/>
          </w:tcPr>
          <w:p w14:paraId="304F0D15" w14:textId="77777777" w:rsidR="002D5A73" w:rsidRDefault="002D5A73" w:rsidP="00A028E5">
            <w:pPr>
              <w:pStyle w:val="TAL"/>
              <w:rPr>
                <w:lang w:eastAsia="zh-CN"/>
              </w:rPr>
            </w:pPr>
            <w:r>
              <w:t>devInfo</w:t>
            </w:r>
          </w:p>
        </w:tc>
        <w:tc>
          <w:tcPr>
            <w:tcW w:w="1417" w:type="dxa"/>
          </w:tcPr>
          <w:p w14:paraId="63B5A79B" w14:textId="77777777" w:rsidR="002D5A73" w:rsidRDefault="002D5A73" w:rsidP="00A028E5">
            <w:pPr>
              <w:pStyle w:val="TAL"/>
            </w:pPr>
            <w:r>
              <w:t>string</w:t>
            </w:r>
          </w:p>
        </w:tc>
        <w:tc>
          <w:tcPr>
            <w:tcW w:w="426" w:type="dxa"/>
          </w:tcPr>
          <w:p w14:paraId="4AEBE25D" w14:textId="77777777" w:rsidR="002D5A73" w:rsidRDefault="002D5A73" w:rsidP="00A028E5">
            <w:pPr>
              <w:pStyle w:val="TAC"/>
            </w:pPr>
            <w:r>
              <w:t>C</w:t>
            </w:r>
          </w:p>
        </w:tc>
        <w:tc>
          <w:tcPr>
            <w:tcW w:w="1275" w:type="dxa"/>
          </w:tcPr>
          <w:p w14:paraId="5657E9B1" w14:textId="77777777" w:rsidR="002D5A73" w:rsidRDefault="002D5A73" w:rsidP="00A028E5">
            <w:pPr>
              <w:pStyle w:val="TAC"/>
            </w:pPr>
            <w:r>
              <w:t>0..1</w:t>
            </w:r>
          </w:p>
        </w:tc>
        <w:tc>
          <w:tcPr>
            <w:tcW w:w="3139" w:type="dxa"/>
          </w:tcPr>
          <w:p w14:paraId="05AD1853" w14:textId="77777777" w:rsidR="002D5A73" w:rsidRDefault="002D5A73" w:rsidP="00A028E5">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A028E5">
            <w:pPr>
              <w:pStyle w:val="TAL"/>
            </w:pPr>
          </w:p>
          <w:p w14:paraId="57BF0E26" w14:textId="77777777" w:rsidR="002D5A73" w:rsidRPr="0070766D" w:rsidRDefault="002D5A73" w:rsidP="00A028E5">
            <w:pPr>
              <w:pStyle w:val="TAL"/>
            </w:pPr>
            <w:r>
              <w:t>(NOTE)</w:t>
            </w:r>
          </w:p>
        </w:tc>
        <w:tc>
          <w:tcPr>
            <w:tcW w:w="1998" w:type="dxa"/>
          </w:tcPr>
          <w:p w14:paraId="578EA936" w14:textId="77777777" w:rsidR="002D5A73" w:rsidRDefault="002D5A73" w:rsidP="00A028E5">
            <w:pPr>
              <w:pStyle w:val="TAL"/>
              <w:rPr>
                <w:rFonts w:cs="Arial"/>
                <w:szCs w:val="18"/>
              </w:rPr>
            </w:pPr>
          </w:p>
        </w:tc>
      </w:tr>
      <w:tr w:rsidR="002D5A73" w14:paraId="1465F48B" w14:textId="77777777" w:rsidTr="00A028E5">
        <w:trPr>
          <w:jc w:val="center"/>
        </w:trPr>
        <w:tc>
          <w:tcPr>
            <w:tcW w:w="1410" w:type="dxa"/>
          </w:tcPr>
          <w:p w14:paraId="370B0F62" w14:textId="77777777" w:rsidR="002D5A73" w:rsidRDefault="002D5A73" w:rsidP="00A028E5">
            <w:pPr>
              <w:pStyle w:val="TAL"/>
              <w:rPr>
                <w:lang w:eastAsia="zh-CN"/>
              </w:rPr>
            </w:pPr>
            <w:r>
              <w:t>devType</w:t>
            </w:r>
          </w:p>
        </w:tc>
        <w:tc>
          <w:tcPr>
            <w:tcW w:w="1417" w:type="dxa"/>
          </w:tcPr>
          <w:p w14:paraId="3E59F04D" w14:textId="77777777" w:rsidR="002D5A73" w:rsidRDefault="002D5A73" w:rsidP="00A028E5">
            <w:pPr>
              <w:pStyle w:val="TAL"/>
            </w:pPr>
            <w:r>
              <w:t>DeviceType</w:t>
            </w:r>
          </w:p>
        </w:tc>
        <w:tc>
          <w:tcPr>
            <w:tcW w:w="426" w:type="dxa"/>
          </w:tcPr>
          <w:p w14:paraId="1B64A1AD" w14:textId="77777777" w:rsidR="002D5A73" w:rsidRDefault="002D5A73" w:rsidP="00A028E5">
            <w:pPr>
              <w:pStyle w:val="TAC"/>
            </w:pPr>
            <w:r>
              <w:t>C</w:t>
            </w:r>
          </w:p>
        </w:tc>
        <w:tc>
          <w:tcPr>
            <w:tcW w:w="1275" w:type="dxa"/>
          </w:tcPr>
          <w:p w14:paraId="7E9B2C4E" w14:textId="77777777" w:rsidR="002D5A73" w:rsidRDefault="002D5A73" w:rsidP="00A028E5">
            <w:pPr>
              <w:pStyle w:val="TAC"/>
            </w:pPr>
            <w:r>
              <w:t>0..1</w:t>
            </w:r>
          </w:p>
        </w:tc>
        <w:tc>
          <w:tcPr>
            <w:tcW w:w="3139" w:type="dxa"/>
          </w:tcPr>
          <w:p w14:paraId="21FFB0F6" w14:textId="77777777" w:rsidR="002D5A73" w:rsidRDefault="002D5A73" w:rsidP="00A028E5">
            <w:pPr>
              <w:pStyle w:val="TAL"/>
            </w:pPr>
            <w:r>
              <w:t>Contains the type of device (</w:t>
            </w:r>
            <w:r w:rsidRPr="0070766D">
              <w:rPr>
                <w:rFonts w:eastAsia="Malgun Gothic"/>
              </w:rPr>
              <w:t>e.g. haptic device, joy stick</w:t>
            </w:r>
            <w:r>
              <w:t>).</w:t>
            </w:r>
          </w:p>
          <w:p w14:paraId="69349452" w14:textId="77777777" w:rsidR="002D5A73" w:rsidRDefault="002D5A73" w:rsidP="00A028E5">
            <w:pPr>
              <w:pStyle w:val="TAL"/>
            </w:pPr>
          </w:p>
          <w:p w14:paraId="212B0E85" w14:textId="77777777" w:rsidR="002D5A73" w:rsidRDefault="002D5A73" w:rsidP="00A028E5">
            <w:pPr>
              <w:pStyle w:val="TAL"/>
            </w:pPr>
            <w:r>
              <w:t>(NOTE)</w:t>
            </w:r>
          </w:p>
        </w:tc>
        <w:tc>
          <w:tcPr>
            <w:tcW w:w="1998" w:type="dxa"/>
          </w:tcPr>
          <w:p w14:paraId="0BD8BA0B" w14:textId="77777777" w:rsidR="002D5A73" w:rsidRDefault="002D5A73" w:rsidP="00A028E5">
            <w:pPr>
              <w:pStyle w:val="TAL"/>
              <w:rPr>
                <w:rFonts w:cs="Arial"/>
                <w:szCs w:val="18"/>
              </w:rPr>
            </w:pPr>
          </w:p>
        </w:tc>
      </w:tr>
      <w:tr w:rsidR="002D5A73" w14:paraId="4441D0A6" w14:textId="77777777" w:rsidTr="00A028E5">
        <w:trPr>
          <w:jc w:val="center"/>
        </w:trPr>
        <w:tc>
          <w:tcPr>
            <w:tcW w:w="9665" w:type="dxa"/>
            <w:gridSpan w:val="6"/>
          </w:tcPr>
          <w:p w14:paraId="266322FB" w14:textId="77777777" w:rsidR="002D5A73" w:rsidRDefault="002D5A73" w:rsidP="00A028E5">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3244" w:name="_Toc85734257"/>
      <w:bookmarkStart w:id="3245" w:name="_Toc89431556"/>
      <w:bookmarkStart w:id="3246" w:name="_Toc97042364"/>
      <w:bookmarkStart w:id="3247" w:name="_Toc97045508"/>
      <w:bookmarkStart w:id="3248" w:name="_Toc97155253"/>
      <w:bookmarkStart w:id="3249" w:name="_Toc101521390"/>
      <w:bookmarkStart w:id="3250" w:name="_Toc138761660"/>
      <w:bookmarkStart w:id="3251" w:name="_Toc145707872"/>
      <w:bookmarkStart w:id="3252" w:name="_Toc160570353"/>
      <w:bookmarkStart w:id="3253" w:name="_Toc162007949"/>
      <w:bookmarkStart w:id="3254" w:name="_Toc185515613"/>
      <w:bookmarkStart w:id="3255" w:name="_Toc192872920"/>
      <w:bookmarkStart w:id="3256" w:name="_Toc199335946"/>
      <w:r>
        <w:rPr>
          <w:lang w:eastAsia="zh-CN"/>
        </w:rPr>
        <w:t>8.</w:t>
      </w:r>
      <w:r w:rsidR="007B0A3F">
        <w:rPr>
          <w:lang w:eastAsia="zh-CN"/>
        </w:rPr>
        <w:t>1</w:t>
      </w:r>
      <w:r>
        <w:rPr>
          <w:lang w:eastAsia="zh-CN"/>
        </w:rPr>
        <w:t>.5.3</w:t>
      </w:r>
      <w:r>
        <w:rPr>
          <w:lang w:eastAsia="zh-CN"/>
        </w:rPr>
        <w:tab/>
        <w:t>Simple data types and enumerations</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32FEA8B3" w14:textId="77777777" w:rsidR="0094697A" w:rsidRDefault="0094697A" w:rsidP="0094697A">
      <w:pPr>
        <w:pStyle w:val="Heading5"/>
      </w:pPr>
      <w:bookmarkStart w:id="3257" w:name="_Toc97042365"/>
      <w:bookmarkStart w:id="3258" w:name="_Toc97045509"/>
      <w:bookmarkStart w:id="3259" w:name="_Toc97155254"/>
      <w:bookmarkStart w:id="3260" w:name="_Toc101521391"/>
      <w:bookmarkStart w:id="3261" w:name="_Toc138761661"/>
      <w:bookmarkStart w:id="3262" w:name="_Toc145707873"/>
      <w:bookmarkStart w:id="3263" w:name="_Toc160570354"/>
      <w:bookmarkStart w:id="3264" w:name="_Toc162007950"/>
      <w:bookmarkStart w:id="3265" w:name="_Toc185515614"/>
      <w:bookmarkStart w:id="3266" w:name="_Toc192872921"/>
      <w:bookmarkStart w:id="3267" w:name="_Toc199335947"/>
      <w:r>
        <w:t>8.1.5.3.1</w:t>
      </w:r>
      <w:r>
        <w:tab/>
        <w:t>Introduction</w:t>
      </w:r>
      <w:bookmarkEnd w:id="3257"/>
      <w:bookmarkEnd w:id="3258"/>
      <w:bookmarkEnd w:id="3259"/>
      <w:bookmarkEnd w:id="3260"/>
      <w:bookmarkEnd w:id="3261"/>
      <w:bookmarkEnd w:id="3262"/>
      <w:bookmarkEnd w:id="3263"/>
      <w:bookmarkEnd w:id="3264"/>
      <w:bookmarkEnd w:id="3265"/>
      <w:bookmarkEnd w:id="3266"/>
      <w:bookmarkEnd w:id="326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3268" w:name="_Toc97042366"/>
      <w:bookmarkStart w:id="3269" w:name="_Toc97045510"/>
      <w:bookmarkStart w:id="3270" w:name="_Toc97155255"/>
      <w:bookmarkStart w:id="3271" w:name="_Toc101521392"/>
      <w:bookmarkStart w:id="3272" w:name="_Toc138761662"/>
      <w:bookmarkStart w:id="3273" w:name="_Toc145707874"/>
      <w:bookmarkStart w:id="3274" w:name="_Toc160570355"/>
      <w:bookmarkStart w:id="3275" w:name="_Toc162007951"/>
      <w:bookmarkStart w:id="3276" w:name="_Toc185515615"/>
      <w:bookmarkStart w:id="3277" w:name="_Toc192872922"/>
      <w:bookmarkStart w:id="3278" w:name="_Toc199335948"/>
      <w:r>
        <w:t>8.1.5.3.2</w:t>
      </w:r>
      <w:r>
        <w:tab/>
        <w:t>Simple data types</w:t>
      </w:r>
      <w:bookmarkEnd w:id="3268"/>
      <w:bookmarkEnd w:id="3269"/>
      <w:bookmarkEnd w:id="3270"/>
      <w:bookmarkEnd w:id="3271"/>
      <w:bookmarkEnd w:id="3272"/>
      <w:bookmarkEnd w:id="3273"/>
      <w:bookmarkEnd w:id="3274"/>
      <w:bookmarkEnd w:id="3275"/>
      <w:bookmarkEnd w:id="3276"/>
      <w:bookmarkEnd w:id="3277"/>
      <w:bookmarkEnd w:id="327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3279" w:name="_Toc97042367"/>
      <w:bookmarkStart w:id="3280" w:name="_Toc97045511"/>
      <w:bookmarkStart w:id="3281" w:name="_Toc97155256"/>
      <w:bookmarkStart w:id="3282" w:name="_Toc101521393"/>
      <w:bookmarkStart w:id="3283" w:name="_Toc138761663"/>
      <w:bookmarkStart w:id="3284" w:name="_Toc145707875"/>
      <w:bookmarkStart w:id="3285" w:name="_Toc160570356"/>
      <w:bookmarkStart w:id="3286" w:name="_Toc162007952"/>
      <w:bookmarkStart w:id="3287" w:name="_Toc185515616"/>
      <w:bookmarkStart w:id="3288" w:name="_Toc192872923"/>
      <w:bookmarkStart w:id="3289" w:name="_Toc199335949"/>
      <w:r>
        <w:t>8.1.5.3.3</w:t>
      </w:r>
      <w:r>
        <w:tab/>
        <w:t>Enumeration: PermissionLevel</w:t>
      </w:r>
      <w:bookmarkEnd w:id="3279"/>
      <w:bookmarkEnd w:id="3280"/>
      <w:bookmarkEnd w:id="3281"/>
      <w:bookmarkEnd w:id="3282"/>
      <w:bookmarkEnd w:id="3283"/>
      <w:bookmarkEnd w:id="3284"/>
      <w:bookmarkEnd w:id="3285"/>
      <w:bookmarkEnd w:id="3286"/>
      <w:bookmarkEnd w:id="3287"/>
      <w:bookmarkEnd w:id="3288"/>
      <w:bookmarkEnd w:id="328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3290" w:name="_Toc97042368"/>
      <w:bookmarkStart w:id="3291" w:name="_Toc97045512"/>
      <w:bookmarkStart w:id="3292" w:name="_Toc97155257"/>
      <w:bookmarkStart w:id="3293" w:name="_Toc101521394"/>
      <w:bookmarkStart w:id="3294" w:name="_Toc138761664"/>
      <w:bookmarkStart w:id="3295" w:name="_Toc145707876"/>
      <w:bookmarkStart w:id="3296" w:name="_Toc160570357"/>
      <w:bookmarkStart w:id="3297" w:name="_Toc162007953"/>
      <w:bookmarkStart w:id="3298" w:name="_Toc185515617"/>
      <w:bookmarkStart w:id="3299" w:name="_Toc192872924"/>
      <w:bookmarkStart w:id="3300" w:name="_Toc199335950"/>
      <w:r>
        <w:t>8.1.5.3.4</w:t>
      </w:r>
      <w:r>
        <w:tab/>
        <w:t>Enumeration: EASCategory</w:t>
      </w:r>
      <w:bookmarkEnd w:id="3290"/>
      <w:bookmarkEnd w:id="3291"/>
      <w:bookmarkEnd w:id="3292"/>
      <w:bookmarkEnd w:id="3293"/>
      <w:bookmarkEnd w:id="3294"/>
      <w:bookmarkEnd w:id="3295"/>
      <w:bookmarkEnd w:id="3296"/>
      <w:bookmarkEnd w:id="3297"/>
      <w:bookmarkEnd w:id="3298"/>
      <w:bookmarkEnd w:id="3299"/>
      <w:bookmarkEnd w:id="330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3301" w:name="_Toc138761665"/>
      <w:bookmarkStart w:id="3302" w:name="_Toc145707877"/>
      <w:bookmarkStart w:id="3303" w:name="_Toc160570358"/>
      <w:bookmarkStart w:id="3304" w:name="_Toc162007954"/>
      <w:bookmarkStart w:id="3305" w:name="_Toc185515618"/>
      <w:bookmarkStart w:id="3306" w:name="_Toc192872925"/>
      <w:bookmarkStart w:id="3307" w:name="_Toc199335951"/>
      <w:r>
        <w:t>8.1.5.3.5</w:t>
      </w:r>
      <w:r>
        <w:tab/>
        <w:t>Enumeration: TransportProtocol</w:t>
      </w:r>
      <w:bookmarkEnd w:id="3301"/>
      <w:bookmarkEnd w:id="3302"/>
      <w:bookmarkEnd w:id="3303"/>
      <w:bookmarkEnd w:id="3304"/>
      <w:bookmarkEnd w:id="3305"/>
      <w:bookmarkEnd w:id="3306"/>
      <w:bookmarkEnd w:id="330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5DCB0D7E"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3308" w:name="_Toc145707878"/>
      <w:bookmarkStart w:id="3309" w:name="_Toc160570359"/>
      <w:bookmarkStart w:id="3310" w:name="_Toc162007955"/>
      <w:bookmarkStart w:id="3311" w:name="_Toc185515619"/>
      <w:bookmarkStart w:id="3312" w:name="_Toc192872926"/>
      <w:bookmarkStart w:id="3313" w:name="_Toc199335952"/>
      <w:r>
        <w:t>8.1.5.3.</w:t>
      </w:r>
      <w:r w:rsidRPr="009F6FAC">
        <w:t>6</w:t>
      </w:r>
      <w:r>
        <w:tab/>
        <w:t>Enumeration: BdlType</w:t>
      </w:r>
      <w:bookmarkEnd w:id="3308"/>
      <w:bookmarkEnd w:id="3309"/>
      <w:bookmarkEnd w:id="3310"/>
      <w:bookmarkEnd w:id="3311"/>
      <w:bookmarkEnd w:id="3312"/>
      <w:bookmarkEnd w:id="331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6E563B78"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5B62AEED"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18D714F6"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0F12723"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3314" w:name="_Toc145707879"/>
      <w:bookmarkStart w:id="3315" w:name="_Toc160570360"/>
      <w:bookmarkStart w:id="3316" w:name="_Toc162007956"/>
      <w:bookmarkStart w:id="3317" w:name="_Toc185515620"/>
      <w:bookmarkStart w:id="3318" w:name="_Toc192872927"/>
      <w:bookmarkStart w:id="3319" w:name="_Toc199335953"/>
      <w:r>
        <w:t>8.1.5.3.</w:t>
      </w:r>
      <w:r w:rsidRPr="009F6FAC">
        <w:t>7</w:t>
      </w:r>
      <w:r>
        <w:tab/>
        <w:t>Enumeration: Affinity</w:t>
      </w:r>
      <w:bookmarkEnd w:id="3314"/>
      <w:bookmarkEnd w:id="3315"/>
      <w:bookmarkEnd w:id="3316"/>
      <w:bookmarkEnd w:id="3317"/>
      <w:bookmarkEnd w:id="3318"/>
      <w:bookmarkEnd w:id="331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3320" w:name="_Toc145707880"/>
      <w:bookmarkStart w:id="3321" w:name="_Toc160570361"/>
      <w:bookmarkStart w:id="3322" w:name="_Toc162007957"/>
      <w:bookmarkStart w:id="3323" w:name="_Toc185515621"/>
      <w:bookmarkStart w:id="3324" w:name="_Toc192872928"/>
      <w:bookmarkStart w:id="3325" w:name="_Toc199335954"/>
      <w:r>
        <w:t>8.1.5.3.</w:t>
      </w:r>
      <w:r w:rsidRPr="009F6FAC">
        <w:t>8</w:t>
      </w:r>
      <w:r>
        <w:tab/>
        <w:t>Enumeration: FailureAction</w:t>
      </w:r>
      <w:bookmarkEnd w:id="3320"/>
      <w:bookmarkEnd w:id="3321"/>
      <w:bookmarkEnd w:id="3322"/>
      <w:bookmarkEnd w:id="3323"/>
      <w:bookmarkEnd w:id="3324"/>
      <w:bookmarkEnd w:id="332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3326" w:name="_Toc192872929"/>
      <w:bookmarkStart w:id="3327" w:name="_Toc199335955"/>
      <w:r>
        <w:t>8.1.5.3.9</w:t>
      </w:r>
      <w:r>
        <w:tab/>
        <w:t>Enumeration: EASStatus</w:t>
      </w:r>
      <w:bookmarkEnd w:id="3326"/>
      <w:bookmarkEnd w:id="3327"/>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3328" w:name="_Toc199335956"/>
      <w:r>
        <w:t>8.1.5.3.10</w:t>
      </w:r>
      <w:r>
        <w:tab/>
        <w:t>Enumeration: DeviceType</w:t>
      </w:r>
      <w:bookmarkEnd w:id="3328"/>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A028E5">
        <w:tc>
          <w:tcPr>
            <w:tcW w:w="1168" w:type="pct"/>
            <w:shd w:val="clear" w:color="auto" w:fill="C0C0C0"/>
            <w:tcMar>
              <w:top w:w="0" w:type="dxa"/>
              <w:left w:w="108" w:type="dxa"/>
              <w:bottom w:w="0" w:type="dxa"/>
              <w:right w:w="108" w:type="dxa"/>
            </w:tcMar>
            <w:hideMark/>
          </w:tcPr>
          <w:p w14:paraId="51CD3ABD" w14:textId="77777777" w:rsidR="002D5A73" w:rsidRDefault="002D5A73" w:rsidP="00A028E5">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A028E5">
            <w:pPr>
              <w:pStyle w:val="TAH"/>
            </w:pPr>
            <w:r>
              <w:t>Description</w:t>
            </w:r>
          </w:p>
        </w:tc>
        <w:tc>
          <w:tcPr>
            <w:tcW w:w="718" w:type="pct"/>
            <w:shd w:val="clear" w:color="auto" w:fill="C0C0C0"/>
          </w:tcPr>
          <w:p w14:paraId="1A10007C" w14:textId="77777777" w:rsidR="002D5A73" w:rsidRDefault="002D5A73" w:rsidP="00A028E5">
            <w:pPr>
              <w:pStyle w:val="TAH"/>
            </w:pPr>
            <w:r>
              <w:t>Applicability</w:t>
            </w:r>
          </w:p>
        </w:tc>
      </w:tr>
      <w:tr w:rsidR="002D5A73" w14:paraId="17CD298B" w14:textId="77777777" w:rsidTr="00A028E5">
        <w:tc>
          <w:tcPr>
            <w:tcW w:w="1168" w:type="pct"/>
            <w:tcMar>
              <w:top w:w="0" w:type="dxa"/>
              <w:left w:w="108" w:type="dxa"/>
              <w:bottom w:w="0" w:type="dxa"/>
              <w:right w:w="108" w:type="dxa"/>
            </w:tcMar>
          </w:tcPr>
          <w:p w14:paraId="623F3D05" w14:textId="77777777" w:rsidR="002D5A73" w:rsidRDefault="002D5A73" w:rsidP="00A028E5">
            <w:pPr>
              <w:pStyle w:val="TAL"/>
            </w:pPr>
            <w:r>
              <w:t>HAPTIC_DEVICE</w:t>
            </w:r>
          </w:p>
        </w:tc>
        <w:tc>
          <w:tcPr>
            <w:tcW w:w="3114" w:type="pct"/>
            <w:tcMar>
              <w:top w:w="0" w:type="dxa"/>
              <w:left w:w="108" w:type="dxa"/>
              <w:bottom w:w="0" w:type="dxa"/>
              <w:right w:w="108" w:type="dxa"/>
            </w:tcMar>
          </w:tcPr>
          <w:p w14:paraId="2F14D96F" w14:textId="77777777" w:rsidR="002D5A73" w:rsidRDefault="002D5A73" w:rsidP="00A028E5">
            <w:pPr>
              <w:pStyle w:val="TAL"/>
            </w:pPr>
            <w:r>
              <w:t>Indicates that the device type is haptic device</w:t>
            </w:r>
            <w:r>
              <w:rPr>
                <w:lang w:val="en-US" w:eastAsia="zh-CN"/>
              </w:rPr>
              <w:t>.</w:t>
            </w:r>
          </w:p>
        </w:tc>
        <w:tc>
          <w:tcPr>
            <w:tcW w:w="718" w:type="pct"/>
          </w:tcPr>
          <w:p w14:paraId="4DE65163" w14:textId="77777777" w:rsidR="002D5A73" w:rsidRDefault="002D5A73" w:rsidP="00A028E5">
            <w:pPr>
              <w:pStyle w:val="TAL"/>
            </w:pPr>
          </w:p>
        </w:tc>
      </w:tr>
      <w:tr w:rsidR="002D5A73" w14:paraId="4CEEB99B" w14:textId="77777777" w:rsidTr="00A028E5">
        <w:tc>
          <w:tcPr>
            <w:tcW w:w="1168" w:type="pct"/>
            <w:tcMar>
              <w:top w:w="0" w:type="dxa"/>
              <w:left w:w="108" w:type="dxa"/>
              <w:bottom w:w="0" w:type="dxa"/>
              <w:right w:w="108" w:type="dxa"/>
            </w:tcMar>
          </w:tcPr>
          <w:p w14:paraId="34BF8686" w14:textId="77777777" w:rsidR="002D5A73" w:rsidRDefault="002D5A73" w:rsidP="00A028E5">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A028E5">
            <w:pPr>
              <w:pStyle w:val="TAL"/>
            </w:pPr>
            <w:r>
              <w:t>Indicates that the device type is joy stick.</w:t>
            </w:r>
          </w:p>
        </w:tc>
        <w:tc>
          <w:tcPr>
            <w:tcW w:w="718" w:type="pct"/>
          </w:tcPr>
          <w:p w14:paraId="2226FE19" w14:textId="77777777" w:rsidR="002D5A73" w:rsidRDefault="002D5A73" w:rsidP="00A028E5">
            <w:pPr>
              <w:pStyle w:val="TAL"/>
            </w:pPr>
          </w:p>
        </w:tc>
      </w:tr>
      <w:tr w:rsidR="002D5A73" w14:paraId="19A92B7C" w14:textId="77777777" w:rsidTr="00A028E5">
        <w:tc>
          <w:tcPr>
            <w:tcW w:w="1168" w:type="pct"/>
            <w:tcMar>
              <w:top w:w="0" w:type="dxa"/>
              <w:left w:w="108" w:type="dxa"/>
              <w:bottom w:w="0" w:type="dxa"/>
              <w:right w:w="108" w:type="dxa"/>
            </w:tcMar>
          </w:tcPr>
          <w:p w14:paraId="7D5355CF" w14:textId="77777777" w:rsidR="002D5A73" w:rsidRDefault="002D5A73" w:rsidP="00A028E5">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A028E5">
            <w:pPr>
              <w:pStyle w:val="TAL"/>
            </w:pPr>
            <w:r>
              <w:t>Indicates any other device type.</w:t>
            </w:r>
          </w:p>
        </w:tc>
        <w:tc>
          <w:tcPr>
            <w:tcW w:w="718" w:type="pct"/>
          </w:tcPr>
          <w:p w14:paraId="570FF14E" w14:textId="77777777" w:rsidR="002D5A73" w:rsidRDefault="002D5A73" w:rsidP="00A028E5">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3329" w:name="_Toc85734258"/>
      <w:bookmarkStart w:id="3330" w:name="_Toc89431557"/>
      <w:bookmarkStart w:id="3331" w:name="_Toc97042369"/>
      <w:bookmarkStart w:id="3332" w:name="_Toc97045513"/>
      <w:bookmarkStart w:id="3333" w:name="_Toc97155258"/>
      <w:bookmarkStart w:id="3334" w:name="_Toc101521395"/>
      <w:bookmarkStart w:id="3335" w:name="_Toc138761666"/>
      <w:bookmarkStart w:id="3336" w:name="_Toc145707881"/>
      <w:bookmarkStart w:id="3337" w:name="_Toc160570362"/>
      <w:bookmarkStart w:id="3338" w:name="_Toc162007958"/>
      <w:bookmarkStart w:id="3339" w:name="_Toc185515622"/>
      <w:bookmarkStart w:id="3340" w:name="_Toc192872930"/>
      <w:bookmarkStart w:id="3341" w:name="_Toc199335957"/>
      <w:r>
        <w:t>8.</w:t>
      </w:r>
      <w:r w:rsidR="007B0A3F">
        <w:t>1</w:t>
      </w:r>
      <w:r>
        <w:t>.6</w:t>
      </w:r>
      <w:r>
        <w:tab/>
        <w:t>Error Handling</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E4791BA" w14:textId="77777777" w:rsidR="00031925" w:rsidRPr="00D00D02" w:rsidRDefault="00031925" w:rsidP="00031925">
      <w:pPr>
        <w:pStyle w:val="Heading4"/>
      </w:pPr>
      <w:bookmarkStart w:id="3342" w:name="_Toc199335958"/>
      <w:r>
        <w:t>8.1.6</w:t>
      </w:r>
      <w:r w:rsidRPr="00D00D02">
        <w:t>.1</w:t>
      </w:r>
      <w:r w:rsidRPr="00D00D02">
        <w:tab/>
        <w:t>General</w:t>
      </w:r>
      <w:bookmarkEnd w:id="3342"/>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3343" w:name="_Toc199335959"/>
      <w:r>
        <w:t>8.1.6</w:t>
      </w:r>
      <w:r w:rsidRPr="00D00D02">
        <w:t>.2</w:t>
      </w:r>
      <w:r w:rsidRPr="00D00D02">
        <w:tab/>
        <w:t>Protocol Errors</w:t>
      </w:r>
      <w:bookmarkEnd w:id="3343"/>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3344" w:name="_Toc199335960"/>
      <w:r>
        <w:t>8.1.6</w:t>
      </w:r>
      <w:r w:rsidRPr="00D00D02">
        <w:t>.3</w:t>
      </w:r>
      <w:r w:rsidRPr="00D00D02">
        <w:tab/>
        <w:t>Application Errors</w:t>
      </w:r>
      <w:bookmarkEnd w:id="3344"/>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6636FCFE" w:rsidR="00E667B4" w:rsidRPr="00E36C80" w:rsidRDefault="00E667B4" w:rsidP="00031925"/>
    <w:p w14:paraId="1FA46035" w14:textId="6890A199" w:rsidR="00E667B4" w:rsidRDefault="00E667B4" w:rsidP="00E667B4">
      <w:pPr>
        <w:pStyle w:val="Heading3"/>
      </w:pPr>
      <w:bookmarkStart w:id="3345" w:name="_Toc85734259"/>
      <w:bookmarkStart w:id="3346" w:name="_Toc89431558"/>
      <w:bookmarkStart w:id="3347" w:name="_Toc97042370"/>
      <w:bookmarkStart w:id="3348" w:name="_Toc97045514"/>
      <w:bookmarkStart w:id="3349" w:name="_Toc97155259"/>
      <w:bookmarkStart w:id="3350" w:name="_Toc101521396"/>
      <w:bookmarkStart w:id="3351" w:name="_Toc138761667"/>
      <w:bookmarkStart w:id="3352" w:name="_Toc145707882"/>
      <w:bookmarkStart w:id="3353" w:name="_Toc160570363"/>
      <w:bookmarkStart w:id="3354" w:name="_Toc162007959"/>
      <w:bookmarkStart w:id="3355" w:name="_Toc185515623"/>
      <w:bookmarkStart w:id="3356" w:name="_Toc192872931"/>
      <w:bookmarkStart w:id="3357" w:name="_Toc199335961"/>
      <w:r>
        <w:t>8.</w:t>
      </w:r>
      <w:r w:rsidR="007B0A3F">
        <w:t>1</w:t>
      </w:r>
      <w:r>
        <w:t>.7</w:t>
      </w:r>
      <w:r>
        <w:tab/>
        <w:t>Feature negotiation</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9E23F3">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9E23F3">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0DBD156" w:rsidR="00031925" w:rsidRDefault="00031925" w:rsidP="009E23F3">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9E23F3">
            <w:pPr>
              <w:pStyle w:val="TAL"/>
              <w:ind w:left="284" w:hanging="284"/>
            </w:pPr>
            <w:r w:rsidRPr="002845A0">
              <w:t>-</w:t>
            </w:r>
            <w:r w:rsidRPr="002845A0">
              <w:tab/>
            </w:r>
            <w:r>
              <w:t>S</w:t>
            </w:r>
            <w:r w:rsidRPr="002845A0">
              <w:t xml:space="preserve">upport </w:t>
            </w:r>
            <w:r>
              <w:t>of allowed MNO information in the EAS Profile.</w:t>
            </w:r>
          </w:p>
          <w:p w14:paraId="5607F6A1" w14:textId="6BFAB8C4" w:rsidR="00031925" w:rsidRDefault="00031925" w:rsidP="009E23F3">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0C8F1FF5"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69C9AB14"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3358" w:name="_Toc85734260"/>
      <w:bookmarkStart w:id="3359" w:name="_Toc89431559"/>
      <w:bookmarkStart w:id="3360" w:name="_Toc97042371"/>
      <w:bookmarkStart w:id="3361" w:name="_Toc97045515"/>
      <w:bookmarkStart w:id="3362" w:name="_Toc97155260"/>
      <w:bookmarkStart w:id="3363" w:name="_Toc101521397"/>
      <w:bookmarkStart w:id="3364" w:name="_Toc138761668"/>
      <w:bookmarkStart w:id="3365" w:name="_Toc145707883"/>
      <w:bookmarkStart w:id="3366" w:name="_Toc160570364"/>
      <w:bookmarkStart w:id="3367" w:name="_Toc162007960"/>
      <w:bookmarkStart w:id="3368" w:name="_Toc185515624"/>
      <w:bookmarkStart w:id="3369" w:name="_Toc192872932"/>
      <w:bookmarkStart w:id="3370" w:name="_Toc199335962"/>
      <w:r>
        <w:t>8.2</w:t>
      </w:r>
      <w:r>
        <w:tab/>
        <w:t>Eees_UELocation API</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6D967C31" w14:textId="732F6D3F" w:rsidR="00C95A9A" w:rsidRDefault="00C95A9A" w:rsidP="00C95A9A">
      <w:pPr>
        <w:pStyle w:val="Heading3"/>
      </w:pPr>
      <w:bookmarkStart w:id="3371" w:name="_Toc85734261"/>
      <w:bookmarkStart w:id="3372" w:name="_Toc89431560"/>
      <w:bookmarkStart w:id="3373" w:name="_Toc97042372"/>
      <w:bookmarkStart w:id="3374" w:name="_Toc97045516"/>
      <w:bookmarkStart w:id="3375" w:name="_Toc97155261"/>
      <w:bookmarkStart w:id="3376" w:name="_Toc101521398"/>
      <w:bookmarkStart w:id="3377" w:name="_Toc138761669"/>
      <w:bookmarkStart w:id="3378" w:name="_Toc145707884"/>
      <w:bookmarkStart w:id="3379" w:name="_Toc160570365"/>
      <w:bookmarkStart w:id="3380" w:name="_Toc162007961"/>
      <w:bookmarkStart w:id="3381" w:name="_Toc185515625"/>
      <w:bookmarkStart w:id="3382" w:name="_Toc192872933"/>
      <w:bookmarkStart w:id="3383" w:name="_Toc199335963"/>
      <w:r>
        <w:t>8.2.1</w:t>
      </w:r>
      <w:r>
        <w:tab/>
      </w:r>
      <w:bookmarkEnd w:id="3371"/>
      <w:r w:rsidR="00F63995">
        <w:t>Introduction</w:t>
      </w:r>
      <w:bookmarkEnd w:id="3372"/>
      <w:bookmarkEnd w:id="3373"/>
      <w:bookmarkEnd w:id="3374"/>
      <w:bookmarkEnd w:id="3375"/>
      <w:bookmarkEnd w:id="3376"/>
      <w:bookmarkEnd w:id="3377"/>
      <w:bookmarkEnd w:id="3378"/>
      <w:bookmarkEnd w:id="3379"/>
      <w:bookmarkEnd w:id="3380"/>
      <w:bookmarkEnd w:id="3381"/>
      <w:bookmarkEnd w:id="3382"/>
      <w:bookmarkEnd w:id="3383"/>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3384" w:name="_Toc85734262"/>
      <w:bookmarkStart w:id="3385" w:name="_Toc89431561"/>
      <w:bookmarkStart w:id="3386" w:name="_Toc97042373"/>
      <w:bookmarkStart w:id="3387" w:name="_Toc97045517"/>
      <w:bookmarkStart w:id="3388" w:name="_Toc97155262"/>
      <w:bookmarkStart w:id="3389" w:name="_Toc101521399"/>
      <w:bookmarkStart w:id="3390" w:name="_Toc138761670"/>
      <w:bookmarkStart w:id="3391" w:name="_Toc145707885"/>
      <w:bookmarkStart w:id="3392" w:name="_Toc160570366"/>
      <w:bookmarkStart w:id="3393" w:name="_Toc162007962"/>
      <w:bookmarkStart w:id="3394" w:name="_Toc185515626"/>
      <w:bookmarkStart w:id="3395" w:name="_Toc192872934"/>
      <w:bookmarkStart w:id="3396" w:name="_Toc199335964"/>
      <w:r>
        <w:t>8.2.2</w:t>
      </w:r>
      <w:r>
        <w:tab/>
        <w:t>Resources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5F4D41DF" w14:textId="440D3E81" w:rsidR="00C95A9A" w:rsidRDefault="00C95A9A" w:rsidP="00C95A9A">
      <w:pPr>
        <w:pStyle w:val="Heading4"/>
      </w:pPr>
      <w:bookmarkStart w:id="3397" w:name="_Toc85734263"/>
      <w:bookmarkStart w:id="3398" w:name="_Toc89431562"/>
      <w:bookmarkStart w:id="3399" w:name="_Toc97042374"/>
      <w:bookmarkStart w:id="3400" w:name="_Toc97045518"/>
      <w:bookmarkStart w:id="3401" w:name="_Toc97155263"/>
      <w:bookmarkStart w:id="3402" w:name="_Toc101521400"/>
      <w:bookmarkStart w:id="3403" w:name="_Toc138761671"/>
      <w:bookmarkStart w:id="3404" w:name="_Toc145707886"/>
      <w:bookmarkStart w:id="3405" w:name="_Toc160570367"/>
      <w:bookmarkStart w:id="3406" w:name="_Toc162007963"/>
      <w:bookmarkStart w:id="3407" w:name="_Toc185515627"/>
      <w:bookmarkStart w:id="3408" w:name="_Toc192872935"/>
      <w:bookmarkStart w:id="3409" w:name="_Toc199335965"/>
      <w:r>
        <w:t>8.2.2.1</w:t>
      </w:r>
      <w:r>
        <w:tab/>
        <w:t>Overview</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09948894"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3410" w:name="_Toc85734264"/>
      <w:bookmarkStart w:id="3411" w:name="_Toc89431563"/>
      <w:bookmarkStart w:id="3412" w:name="_Toc97042375"/>
      <w:bookmarkStart w:id="3413" w:name="_Toc97045519"/>
      <w:bookmarkStart w:id="3414" w:name="_Toc97155264"/>
      <w:bookmarkStart w:id="3415" w:name="_Toc101521401"/>
      <w:bookmarkStart w:id="3416" w:name="_Toc138761672"/>
      <w:bookmarkStart w:id="3417" w:name="_Toc145707887"/>
      <w:bookmarkStart w:id="3418" w:name="_Toc160570368"/>
      <w:bookmarkStart w:id="3419" w:name="_Toc162007964"/>
      <w:bookmarkStart w:id="3420" w:name="_Toc185515628"/>
      <w:bookmarkStart w:id="3421" w:name="_Toc192872936"/>
      <w:bookmarkStart w:id="3422" w:name="_Toc199335966"/>
      <w:r>
        <w:t>8.2.2.2</w:t>
      </w:r>
      <w:r>
        <w:tab/>
        <w:t>Resource</w:t>
      </w:r>
      <w:r w:rsidRPr="00831458">
        <w:t xml:space="preserve">: </w:t>
      </w:r>
      <w:r>
        <w:t>Location Information Subscriptions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7390CD20" w14:textId="17A056FB" w:rsidR="00C95A9A" w:rsidRDefault="00C95A9A" w:rsidP="00C95A9A">
      <w:pPr>
        <w:pStyle w:val="Heading5"/>
        <w:rPr>
          <w:lang w:eastAsia="zh-CN"/>
        </w:rPr>
      </w:pPr>
      <w:bookmarkStart w:id="3423" w:name="_Toc85734265"/>
      <w:bookmarkStart w:id="3424" w:name="_Toc89431564"/>
      <w:bookmarkStart w:id="3425" w:name="_Toc97042376"/>
      <w:bookmarkStart w:id="3426" w:name="_Toc97045520"/>
      <w:bookmarkStart w:id="3427" w:name="_Toc97155265"/>
      <w:bookmarkStart w:id="3428" w:name="_Toc101521402"/>
      <w:bookmarkStart w:id="3429" w:name="_Toc138761673"/>
      <w:bookmarkStart w:id="3430" w:name="_Toc145707888"/>
      <w:bookmarkStart w:id="3431" w:name="_Toc160570369"/>
      <w:bookmarkStart w:id="3432" w:name="_Toc162007965"/>
      <w:bookmarkStart w:id="3433" w:name="_Toc185515629"/>
      <w:bookmarkStart w:id="3434" w:name="_Toc192872937"/>
      <w:bookmarkStart w:id="3435" w:name="_Toc199335967"/>
      <w:r>
        <w:rPr>
          <w:lang w:eastAsia="zh-CN"/>
        </w:rPr>
        <w:t>8.2.2.2.1</w:t>
      </w:r>
      <w:r>
        <w:rPr>
          <w:lang w:eastAsia="zh-CN"/>
        </w:rPr>
        <w:tab/>
        <w:t>Description</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3436" w:name="_Toc85734266"/>
      <w:bookmarkStart w:id="3437" w:name="_Toc89431565"/>
      <w:bookmarkStart w:id="3438" w:name="_Toc97042377"/>
      <w:bookmarkStart w:id="3439" w:name="_Toc97045521"/>
      <w:bookmarkStart w:id="3440" w:name="_Toc97155266"/>
      <w:bookmarkStart w:id="3441" w:name="_Toc101521403"/>
      <w:bookmarkStart w:id="3442" w:name="_Toc138761674"/>
      <w:bookmarkStart w:id="3443" w:name="_Toc145707889"/>
      <w:bookmarkStart w:id="3444" w:name="_Toc160570370"/>
      <w:bookmarkStart w:id="3445" w:name="_Toc162007966"/>
      <w:bookmarkStart w:id="3446" w:name="_Toc185515630"/>
      <w:bookmarkStart w:id="3447" w:name="_Toc192872938"/>
      <w:bookmarkStart w:id="3448" w:name="_Toc199335968"/>
      <w:r>
        <w:rPr>
          <w:lang w:eastAsia="zh-CN"/>
        </w:rPr>
        <w:t>8.2.2.2.2</w:t>
      </w:r>
      <w:r>
        <w:rPr>
          <w:lang w:eastAsia="zh-CN"/>
        </w:rPr>
        <w:tab/>
        <w:t>Resource Definition</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3449" w:name="_Toc85734267"/>
      <w:bookmarkStart w:id="3450" w:name="_Toc89431566"/>
      <w:bookmarkStart w:id="3451" w:name="_Toc97042378"/>
      <w:bookmarkStart w:id="3452" w:name="_Toc97045522"/>
      <w:bookmarkStart w:id="3453" w:name="_Toc97155267"/>
      <w:bookmarkStart w:id="3454" w:name="_Toc101521404"/>
      <w:bookmarkStart w:id="3455" w:name="_Toc138761675"/>
      <w:bookmarkStart w:id="3456" w:name="_Toc145707890"/>
      <w:bookmarkStart w:id="3457" w:name="_Toc160570371"/>
      <w:bookmarkStart w:id="3458" w:name="_Toc162007967"/>
      <w:bookmarkStart w:id="3459" w:name="_Toc185515631"/>
      <w:bookmarkStart w:id="3460" w:name="_Toc192872939"/>
      <w:bookmarkStart w:id="3461" w:name="_Toc199335969"/>
      <w:r>
        <w:rPr>
          <w:lang w:eastAsia="zh-CN"/>
        </w:rPr>
        <w:t>8.2.2.2.3</w:t>
      </w:r>
      <w:r>
        <w:rPr>
          <w:lang w:eastAsia="zh-CN"/>
        </w:rPr>
        <w:tab/>
        <w:t>Resource Standard Methods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432F835E" w14:textId="321DBDD0" w:rsidR="00C95A9A" w:rsidRDefault="00C95A9A" w:rsidP="00C95A9A">
      <w:pPr>
        <w:pStyle w:val="Heading6"/>
        <w:rPr>
          <w:lang w:eastAsia="zh-CN"/>
        </w:rPr>
      </w:pPr>
      <w:bookmarkStart w:id="3462" w:name="_Toc85734268"/>
      <w:bookmarkStart w:id="3463" w:name="_Toc89431567"/>
      <w:bookmarkStart w:id="3464" w:name="_Toc97042379"/>
      <w:bookmarkStart w:id="3465" w:name="_Toc97045523"/>
      <w:bookmarkStart w:id="3466" w:name="_Toc97155268"/>
      <w:bookmarkStart w:id="3467" w:name="_Toc101521405"/>
      <w:bookmarkStart w:id="3468" w:name="_Toc138761676"/>
      <w:bookmarkStart w:id="3469" w:name="_Toc145707891"/>
      <w:bookmarkStart w:id="3470" w:name="_Toc160570372"/>
      <w:bookmarkStart w:id="3471" w:name="_Toc162007968"/>
      <w:bookmarkStart w:id="3472" w:name="_Toc185515632"/>
      <w:bookmarkStart w:id="3473" w:name="_Toc192872940"/>
      <w:bookmarkStart w:id="3474" w:name="_Toc199335970"/>
      <w:r>
        <w:rPr>
          <w:lang w:eastAsia="zh-CN"/>
        </w:rPr>
        <w:t>8.2.2.2.3.1</w:t>
      </w:r>
      <w:r>
        <w:rPr>
          <w:lang w:eastAsia="zh-CN"/>
        </w:rPr>
        <w:tab/>
        <w:t>POST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3475" w:name="_Toc85734269"/>
      <w:bookmarkStart w:id="3476" w:name="_Toc89431568"/>
      <w:bookmarkStart w:id="3477" w:name="_Toc97042380"/>
      <w:bookmarkStart w:id="3478" w:name="_Toc97045524"/>
      <w:bookmarkStart w:id="3479" w:name="_Toc97155269"/>
      <w:bookmarkStart w:id="3480" w:name="_Toc101521406"/>
      <w:bookmarkStart w:id="3481" w:name="_Toc138761677"/>
      <w:bookmarkStart w:id="3482" w:name="_Toc145707892"/>
      <w:bookmarkStart w:id="3483" w:name="_Toc160570373"/>
      <w:bookmarkStart w:id="3484" w:name="_Toc162007969"/>
      <w:bookmarkStart w:id="3485" w:name="_Toc185515633"/>
      <w:bookmarkStart w:id="3486" w:name="_Toc192872941"/>
      <w:bookmarkStart w:id="3487" w:name="_Toc199335971"/>
      <w:r>
        <w:rPr>
          <w:lang w:eastAsia="zh-CN"/>
        </w:rPr>
        <w:t>8.2.2.2.4</w:t>
      </w:r>
      <w:r>
        <w:rPr>
          <w:lang w:eastAsia="zh-CN"/>
        </w:rPr>
        <w:tab/>
        <w:t>Resource Custom Operations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4A14BA72" w14:textId="77777777" w:rsidR="00C95A9A" w:rsidRDefault="00C95A9A" w:rsidP="00C95A9A">
      <w:r>
        <w:t>None.</w:t>
      </w:r>
    </w:p>
    <w:p w14:paraId="18418CCB" w14:textId="7AFCBE58" w:rsidR="00C95A9A" w:rsidRDefault="00C95A9A" w:rsidP="00C95A9A">
      <w:pPr>
        <w:pStyle w:val="Heading4"/>
      </w:pPr>
      <w:bookmarkStart w:id="3488" w:name="_Toc85734270"/>
      <w:bookmarkStart w:id="3489" w:name="_Toc89431569"/>
      <w:bookmarkStart w:id="3490" w:name="_Toc97042381"/>
      <w:bookmarkStart w:id="3491" w:name="_Toc97045525"/>
      <w:bookmarkStart w:id="3492" w:name="_Toc97155270"/>
      <w:bookmarkStart w:id="3493" w:name="_Toc101521407"/>
      <w:bookmarkStart w:id="3494" w:name="_Toc138761678"/>
      <w:bookmarkStart w:id="3495" w:name="_Toc145707893"/>
      <w:bookmarkStart w:id="3496" w:name="_Toc160570374"/>
      <w:bookmarkStart w:id="3497" w:name="_Toc162007970"/>
      <w:bookmarkStart w:id="3498" w:name="_Toc185515634"/>
      <w:bookmarkStart w:id="3499" w:name="_Toc192872942"/>
      <w:bookmarkStart w:id="3500" w:name="_Toc199335972"/>
      <w:r>
        <w:t>8.2.2.3</w:t>
      </w:r>
      <w:r>
        <w:tab/>
        <w:t>Resource</w:t>
      </w:r>
      <w:r w:rsidRPr="00831458">
        <w:t xml:space="preserve">: </w:t>
      </w:r>
      <w:r>
        <w:t>Individual Location Information Subscription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25C3185F" w14:textId="10387C15" w:rsidR="00C95A9A" w:rsidRDefault="00C95A9A" w:rsidP="00C95A9A">
      <w:pPr>
        <w:pStyle w:val="Heading5"/>
        <w:rPr>
          <w:lang w:eastAsia="zh-CN"/>
        </w:rPr>
      </w:pPr>
      <w:bookmarkStart w:id="3501" w:name="_Toc85734271"/>
      <w:bookmarkStart w:id="3502" w:name="_Toc89431570"/>
      <w:bookmarkStart w:id="3503" w:name="_Toc97042382"/>
      <w:bookmarkStart w:id="3504" w:name="_Toc97045526"/>
      <w:bookmarkStart w:id="3505" w:name="_Toc97155271"/>
      <w:bookmarkStart w:id="3506" w:name="_Toc101521408"/>
      <w:bookmarkStart w:id="3507" w:name="_Toc138761679"/>
      <w:bookmarkStart w:id="3508" w:name="_Toc145707894"/>
      <w:bookmarkStart w:id="3509" w:name="_Toc160570375"/>
      <w:bookmarkStart w:id="3510" w:name="_Toc162007971"/>
      <w:bookmarkStart w:id="3511" w:name="_Toc185515635"/>
      <w:bookmarkStart w:id="3512" w:name="_Toc192872943"/>
      <w:bookmarkStart w:id="3513" w:name="_Toc199335973"/>
      <w:r>
        <w:rPr>
          <w:lang w:eastAsia="zh-CN"/>
        </w:rPr>
        <w:t>8.2.2.3.1</w:t>
      </w:r>
      <w:r>
        <w:rPr>
          <w:lang w:eastAsia="zh-CN"/>
        </w:rPr>
        <w:tab/>
        <w:t>Description</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3514" w:name="_Toc85734272"/>
      <w:bookmarkStart w:id="3515" w:name="_Toc89431571"/>
      <w:bookmarkStart w:id="3516" w:name="_Toc97042383"/>
      <w:bookmarkStart w:id="3517" w:name="_Toc97045527"/>
      <w:bookmarkStart w:id="3518" w:name="_Toc97155272"/>
      <w:bookmarkStart w:id="3519" w:name="_Toc101521409"/>
      <w:bookmarkStart w:id="3520" w:name="_Toc138761680"/>
      <w:bookmarkStart w:id="3521" w:name="_Toc145707895"/>
      <w:bookmarkStart w:id="3522" w:name="_Toc160570376"/>
      <w:bookmarkStart w:id="3523" w:name="_Toc162007972"/>
      <w:bookmarkStart w:id="3524" w:name="_Toc185515636"/>
      <w:bookmarkStart w:id="3525" w:name="_Toc192872944"/>
      <w:bookmarkStart w:id="3526" w:name="_Toc199335974"/>
      <w:r>
        <w:rPr>
          <w:lang w:eastAsia="zh-CN"/>
        </w:rPr>
        <w:t>8.2.2.3.2</w:t>
      </w:r>
      <w:r>
        <w:rPr>
          <w:lang w:eastAsia="zh-CN"/>
        </w:rPr>
        <w:tab/>
        <w:t>Resource Definition</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3527" w:name="_Toc85734273"/>
      <w:bookmarkStart w:id="3528" w:name="_Toc89431572"/>
      <w:bookmarkStart w:id="3529" w:name="_Toc97042384"/>
      <w:bookmarkStart w:id="3530" w:name="_Toc97045528"/>
      <w:bookmarkStart w:id="3531" w:name="_Toc97155273"/>
      <w:bookmarkStart w:id="3532" w:name="_Toc101521410"/>
      <w:bookmarkStart w:id="3533" w:name="_Toc138761681"/>
      <w:bookmarkStart w:id="3534" w:name="_Toc145707896"/>
      <w:bookmarkStart w:id="3535" w:name="_Toc160570377"/>
      <w:bookmarkStart w:id="3536" w:name="_Toc162007973"/>
      <w:bookmarkStart w:id="3537" w:name="_Toc185515637"/>
      <w:bookmarkStart w:id="3538" w:name="_Toc192872945"/>
      <w:bookmarkStart w:id="3539" w:name="_Toc199335975"/>
      <w:r>
        <w:rPr>
          <w:lang w:eastAsia="zh-CN"/>
        </w:rPr>
        <w:t>8.2.2.3.3</w:t>
      </w:r>
      <w:r>
        <w:rPr>
          <w:lang w:eastAsia="zh-CN"/>
        </w:rPr>
        <w:tab/>
        <w:t>Resource Standard Methods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495ACCB9" w14:textId="4169AF66" w:rsidR="00C95A9A" w:rsidRDefault="00C95A9A" w:rsidP="00C95A9A">
      <w:pPr>
        <w:pStyle w:val="Heading6"/>
        <w:rPr>
          <w:lang w:eastAsia="zh-CN"/>
        </w:rPr>
      </w:pPr>
      <w:bookmarkStart w:id="3540" w:name="_Toc85734274"/>
      <w:bookmarkStart w:id="3541" w:name="_Toc89431573"/>
      <w:bookmarkStart w:id="3542" w:name="_Toc97042385"/>
      <w:bookmarkStart w:id="3543" w:name="_Toc97045529"/>
      <w:bookmarkStart w:id="3544" w:name="_Toc97155274"/>
      <w:bookmarkStart w:id="3545" w:name="_Toc101521411"/>
      <w:bookmarkStart w:id="3546" w:name="_Toc138761682"/>
      <w:bookmarkStart w:id="3547" w:name="_Toc145707897"/>
      <w:bookmarkStart w:id="3548" w:name="_Toc160570378"/>
      <w:bookmarkStart w:id="3549" w:name="_Toc162007974"/>
      <w:bookmarkStart w:id="3550" w:name="_Toc185515638"/>
      <w:bookmarkStart w:id="3551" w:name="_Toc192872946"/>
      <w:bookmarkStart w:id="3552" w:name="_Toc199335976"/>
      <w:r>
        <w:rPr>
          <w:lang w:eastAsia="zh-CN"/>
        </w:rPr>
        <w:t>8.2.2.3.3.1</w:t>
      </w:r>
      <w:r>
        <w:rPr>
          <w:lang w:eastAsia="zh-CN"/>
        </w:rPr>
        <w:tab/>
        <w:t>GET</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3553" w:name="_Toc85734275"/>
      <w:bookmarkStart w:id="3554" w:name="_Toc89431574"/>
      <w:bookmarkStart w:id="3555" w:name="_Toc97042386"/>
      <w:bookmarkStart w:id="3556" w:name="_Toc97045530"/>
      <w:bookmarkStart w:id="3557" w:name="_Toc97155275"/>
      <w:bookmarkStart w:id="3558" w:name="_Toc101521412"/>
      <w:bookmarkStart w:id="3559" w:name="_Toc138761683"/>
      <w:bookmarkStart w:id="3560" w:name="_Toc145707898"/>
      <w:bookmarkStart w:id="3561" w:name="_Toc160570379"/>
      <w:bookmarkStart w:id="3562" w:name="_Toc162007975"/>
      <w:bookmarkStart w:id="3563" w:name="_Toc185515639"/>
      <w:bookmarkStart w:id="3564" w:name="_Toc192872947"/>
      <w:bookmarkStart w:id="3565" w:name="_Toc199335977"/>
      <w:r>
        <w:rPr>
          <w:lang w:eastAsia="zh-CN"/>
        </w:rPr>
        <w:t>8.2.2.3.3.2</w:t>
      </w:r>
      <w:r>
        <w:rPr>
          <w:lang w:eastAsia="zh-CN"/>
        </w:rPr>
        <w:tab/>
        <w:t>PATCH</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3566" w:name="_Toc85734276"/>
      <w:bookmarkStart w:id="3567" w:name="_Toc89431575"/>
      <w:bookmarkStart w:id="3568" w:name="_Toc97042387"/>
      <w:bookmarkStart w:id="3569" w:name="_Toc97045531"/>
      <w:bookmarkStart w:id="3570" w:name="_Toc97155276"/>
      <w:bookmarkStart w:id="3571" w:name="_Toc101521413"/>
      <w:bookmarkStart w:id="3572" w:name="_Toc138761684"/>
      <w:bookmarkStart w:id="3573" w:name="_Toc145707899"/>
      <w:bookmarkStart w:id="3574" w:name="_Toc160570380"/>
      <w:bookmarkStart w:id="3575" w:name="_Toc162007976"/>
      <w:bookmarkStart w:id="3576" w:name="_Toc185515640"/>
      <w:bookmarkStart w:id="3577" w:name="_Toc192872948"/>
      <w:bookmarkStart w:id="3578" w:name="_Toc199335978"/>
      <w:r>
        <w:rPr>
          <w:lang w:eastAsia="zh-CN"/>
        </w:rPr>
        <w:t>8.2.2.3.3.3</w:t>
      </w:r>
      <w:r>
        <w:rPr>
          <w:lang w:eastAsia="zh-CN"/>
        </w:rPr>
        <w:tab/>
        <w:t>PUT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3579" w:name="_Toc85734277"/>
      <w:bookmarkStart w:id="3580" w:name="_Toc89431576"/>
      <w:bookmarkStart w:id="3581" w:name="_Toc97042388"/>
      <w:bookmarkStart w:id="3582" w:name="_Toc97045532"/>
      <w:bookmarkStart w:id="3583" w:name="_Toc97155277"/>
      <w:bookmarkStart w:id="3584" w:name="_Toc101521414"/>
      <w:bookmarkStart w:id="3585" w:name="_Toc138761685"/>
      <w:bookmarkStart w:id="3586" w:name="_Toc145707900"/>
      <w:bookmarkStart w:id="3587" w:name="_Toc160570381"/>
      <w:bookmarkStart w:id="3588" w:name="_Toc162007977"/>
      <w:bookmarkStart w:id="3589" w:name="_Toc185515641"/>
      <w:bookmarkStart w:id="3590" w:name="_Toc192872949"/>
      <w:bookmarkStart w:id="3591" w:name="_Toc199335979"/>
      <w:r>
        <w:rPr>
          <w:lang w:eastAsia="zh-CN"/>
        </w:rPr>
        <w:t>8.2</w:t>
      </w:r>
      <w:r w:rsidR="00C95A9A">
        <w:rPr>
          <w:lang w:eastAsia="zh-CN"/>
        </w:rPr>
        <w:t>.2.3.3.4</w:t>
      </w:r>
      <w:r w:rsidR="00C95A9A">
        <w:rPr>
          <w:lang w:eastAsia="zh-CN"/>
        </w:rPr>
        <w:tab/>
        <w:t>DELETE</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3592" w:name="_Toc85734278"/>
      <w:bookmarkStart w:id="3593" w:name="_Toc89431577"/>
      <w:bookmarkStart w:id="3594" w:name="_Toc97042389"/>
      <w:bookmarkStart w:id="3595" w:name="_Toc97045533"/>
      <w:bookmarkStart w:id="3596" w:name="_Toc97155278"/>
      <w:bookmarkStart w:id="3597" w:name="_Toc101521415"/>
      <w:bookmarkStart w:id="3598" w:name="_Toc138761686"/>
      <w:bookmarkStart w:id="3599" w:name="_Toc145707901"/>
      <w:bookmarkStart w:id="3600" w:name="_Toc160570382"/>
      <w:bookmarkStart w:id="3601" w:name="_Toc162007978"/>
      <w:bookmarkStart w:id="3602" w:name="_Toc185515642"/>
      <w:bookmarkStart w:id="3603" w:name="_Toc192872950"/>
      <w:bookmarkStart w:id="3604" w:name="_Toc199335980"/>
      <w:r>
        <w:rPr>
          <w:lang w:eastAsia="zh-CN"/>
        </w:rPr>
        <w:t>8.2</w:t>
      </w:r>
      <w:r w:rsidR="00C95A9A">
        <w:rPr>
          <w:lang w:eastAsia="zh-CN"/>
        </w:rPr>
        <w:t>.2.3.4</w:t>
      </w:r>
      <w:r w:rsidR="00C95A9A">
        <w:rPr>
          <w:lang w:eastAsia="zh-CN"/>
        </w:rPr>
        <w:tab/>
        <w:t>Resource Custom Operations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3605" w:name="_Toc85734279"/>
      <w:bookmarkStart w:id="3606" w:name="_Toc89431578"/>
      <w:bookmarkStart w:id="3607" w:name="_Toc97042390"/>
      <w:bookmarkStart w:id="3608" w:name="_Toc97045534"/>
      <w:bookmarkStart w:id="3609" w:name="_Toc97155279"/>
      <w:bookmarkStart w:id="3610" w:name="_Toc101521416"/>
      <w:bookmarkStart w:id="3611" w:name="_Toc138761687"/>
      <w:bookmarkStart w:id="3612" w:name="_Toc145707902"/>
      <w:bookmarkStart w:id="3613" w:name="_Toc160570383"/>
      <w:bookmarkStart w:id="3614" w:name="_Toc162007979"/>
      <w:bookmarkStart w:id="3615" w:name="_Toc185515643"/>
      <w:bookmarkStart w:id="3616" w:name="_Toc192872951"/>
      <w:bookmarkStart w:id="3617" w:name="_Toc199335981"/>
      <w:r>
        <w:t>8.2</w:t>
      </w:r>
      <w:r w:rsidR="00C95A9A">
        <w:t>.3</w:t>
      </w:r>
      <w:r w:rsidR="00C95A9A">
        <w:tab/>
        <w:t>Custom Operations without associated resources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683CACC6" w14:textId="77777777" w:rsidR="0016246B" w:rsidRPr="000A7435" w:rsidRDefault="0016246B" w:rsidP="0016246B">
      <w:pPr>
        <w:pStyle w:val="Heading4"/>
      </w:pPr>
      <w:bookmarkStart w:id="3618" w:name="_Toc65839243"/>
      <w:bookmarkStart w:id="3619" w:name="_Toc85734280"/>
      <w:bookmarkStart w:id="3620" w:name="_Toc89431579"/>
      <w:bookmarkStart w:id="3621" w:name="_Toc97042391"/>
      <w:bookmarkStart w:id="3622" w:name="_Toc97045535"/>
      <w:bookmarkStart w:id="3623" w:name="_Toc97155280"/>
      <w:bookmarkStart w:id="3624" w:name="_Toc101521417"/>
      <w:bookmarkStart w:id="3625" w:name="_Toc138761688"/>
      <w:bookmarkStart w:id="3626" w:name="_Toc145707903"/>
      <w:bookmarkStart w:id="3627" w:name="_Toc160570384"/>
      <w:bookmarkStart w:id="3628" w:name="_Toc162007980"/>
      <w:bookmarkStart w:id="3629" w:name="_Toc185515644"/>
      <w:bookmarkStart w:id="3630" w:name="_Toc192872952"/>
      <w:bookmarkStart w:id="3631" w:name="_Toc199335982"/>
      <w:r>
        <w:t>8.2.3.1</w:t>
      </w:r>
      <w:r>
        <w:tab/>
        <w:t>Overview</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pt" o:ole="">
            <v:imagedata r:id="rId17" o:title=""/>
          </v:shape>
          <o:OLEObject Type="Embed" ProgID="Visio.Drawing.11" ShapeID="_x0000_i1028" DrawAspect="Content" ObjectID="_1809948895"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3632" w:name="_Toc65839244"/>
      <w:bookmarkStart w:id="3633" w:name="_Toc85734281"/>
      <w:bookmarkStart w:id="3634" w:name="_Toc89431580"/>
      <w:bookmarkStart w:id="3635" w:name="_Toc97042392"/>
      <w:bookmarkStart w:id="3636" w:name="_Toc97045536"/>
      <w:bookmarkStart w:id="3637" w:name="_Toc97155281"/>
      <w:bookmarkStart w:id="3638" w:name="_Toc101521418"/>
      <w:bookmarkStart w:id="3639" w:name="_Toc138761689"/>
      <w:bookmarkStart w:id="3640" w:name="_Toc145707904"/>
      <w:bookmarkStart w:id="3641" w:name="_Toc160570385"/>
      <w:bookmarkStart w:id="3642" w:name="_Toc162007981"/>
      <w:bookmarkStart w:id="3643" w:name="_Toc185515645"/>
      <w:bookmarkStart w:id="3644" w:name="_Toc192872953"/>
      <w:bookmarkStart w:id="3645" w:name="_Toc199335983"/>
      <w:r>
        <w:t>8.2.3.2</w:t>
      </w:r>
      <w:r>
        <w:tab/>
        <w:t xml:space="preserve">Operation: </w:t>
      </w:r>
      <w:bookmarkEnd w:id="3632"/>
      <w:r>
        <w:t>Fetch</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7DBEC0F6" w14:textId="77777777" w:rsidR="0016246B" w:rsidRDefault="0016246B" w:rsidP="0016246B">
      <w:pPr>
        <w:pStyle w:val="Heading5"/>
      </w:pPr>
      <w:bookmarkStart w:id="3646" w:name="_Toc65839245"/>
      <w:bookmarkStart w:id="3647" w:name="_Toc85734282"/>
      <w:bookmarkStart w:id="3648" w:name="_Toc89431581"/>
      <w:bookmarkStart w:id="3649" w:name="_Toc97042393"/>
      <w:bookmarkStart w:id="3650" w:name="_Toc97045537"/>
      <w:bookmarkStart w:id="3651" w:name="_Toc97155282"/>
      <w:bookmarkStart w:id="3652" w:name="_Toc101521419"/>
      <w:bookmarkStart w:id="3653" w:name="_Toc138761690"/>
      <w:bookmarkStart w:id="3654" w:name="_Toc145707905"/>
      <w:bookmarkStart w:id="3655" w:name="_Toc160570386"/>
      <w:bookmarkStart w:id="3656" w:name="_Toc162007982"/>
      <w:bookmarkStart w:id="3657" w:name="_Toc185515646"/>
      <w:bookmarkStart w:id="3658" w:name="_Toc192872954"/>
      <w:bookmarkStart w:id="3659" w:name="_Toc199335984"/>
      <w:r>
        <w:t>8.2.3.2.1</w:t>
      </w:r>
      <w:r>
        <w:tab/>
        <w:t>Description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3660" w:name="_Toc65839246"/>
      <w:bookmarkStart w:id="3661" w:name="_Toc85734283"/>
      <w:bookmarkStart w:id="3662" w:name="_Toc89431582"/>
      <w:bookmarkStart w:id="3663" w:name="_Toc97042394"/>
      <w:bookmarkStart w:id="3664" w:name="_Toc97045538"/>
      <w:bookmarkStart w:id="3665" w:name="_Toc97155283"/>
      <w:bookmarkStart w:id="3666" w:name="_Toc101521420"/>
      <w:bookmarkStart w:id="3667" w:name="_Toc138761691"/>
      <w:bookmarkStart w:id="3668" w:name="_Toc145707906"/>
      <w:bookmarkStart w:id="3669" w:name="_Toc160570387"/>
      <w:bookmarkStart w:id="3670" w:name="_Toc162007983"/>
      <w:bookmarkStart w:id="3671" w:name="_Toc185515647"/>
      <w:bookmarkStart w:id="3672" w:name="_Toc192872955"/>
      <w:bookmarkStart w:id="3673" w:name="_Toc199335985"/>
      <w:r>
        <w:t>8.2.3.2.2</w:t>
      </w:r>
      <w:r>
        <w:tab/>
        <w:t>Operation Definition</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3674" w:name="_Toc85734284"/>
      <w:bookmarkStart w:id="3675" w:name="_Toc89431583"/>
      <w:bookmarkStart w:id="3676" w:name="_Toc97042395"/>
      <w:bookmarkStart w:id="3677" w:name="_Toc97045539"/>
      <w:bookmarkStart w:id="3678" w:name="_Toc97155284"/>
      <w:bookmarkStart w:id="3679" w:name="_Toc101521421"/>
      <w:bookmarkStart w:id="3680" w:name="_Toc138761692"/>
      <w:bookmarkStart w:id="3681" w:name="_Toc145707907"/>
      <w:bookmarkStart w:id="3682" w:name="_Toc160570388"/>
      <w:bookmarkStart w:id="3683" w:name="_Toc162007984"/>
      <w:bookmarkStart w:id="3684" w:name="_Toc185515648"/>
      <w:bookmarkStart w:id="3685" w:name="_Toc192872956"/>
      <w:bookmarkStart w:id="3686" w:name="_Toc199335986"/>
      <w:r>
        <w:t>8.2</w:t>
      </w:r>
      <w:r w:rsidR="00C95A9A">
        <w:t>.4</w:t>
      </w:r>
      <w:r w:rsidR="00C95A9A">
        <w:tab/>
        <w:t>Notifications</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202B195" w14:textId="4671DEE7" w:rsidR="00C95A9A" w:rsidRPr="00AF7276" w:rsidRDefault="00377899" w:rsidP="00C95A9A">
      <w:pPr>
        <w:pStyle w:val="Heading4"/>
      </w:pPr>
      <w:bookmarkStart w:id="3687" w:name="_Toc85734285"/>
      <w:bookmarkStart w:id="3688" w:name="_Toc89431584"/>
      <w:bookmarkStart w:id="3689" w:name="_Toc97042396"/>
      <w:bookmarkStart w:id="3690" w:name="_Toc97045540"/>
      <w:bookmarkStart w:id="3691" w:name="_Toc97155285"/>
      <w:bookmarkStart w:id="3692" w:name="_Toc101521422"/>
      <w:bookmarkStart w:id="3693" w:name="_Toc138761693"/>
      <w:bookmarkStart w:id="3694" w:name="_Toc145707908"/>
      <w:bookmarkStart w:id="3695" w:name="_Toc160570389"/>
      <w:bookmarkStart w:id="3696" w:name="_Toc162007985"/>
      <w:bookmarkStart w:id="3697" w:name="_Toc185515649"/>
      <w:bookmarkStart w:id="3698" w:name="_Toc192872957"/>
      <w:bookmarkStart w:id="3699" w:name="_Toc199335987"/>
      <w:r>
        <w:t>8.2</w:t>
      </w:r>
      <w:r w:rsidR="00C95A9A" w:rsidRPr="00AF7276">
        <w:t>.</w:t>
      </w:r>
      <w:r w:rsidR="00C95A9A">
        <w:t>4</w:t>
      </w:r>
      <w:r w:rsidR="00C95A9A" w:rsidRPr="00AF7276">
        <w:t>.1</w:t>
      </w:r>
      <w:r w:rsidR="00C95A9A" w:rsidRPr="00AF7276">
        <w:tab/>
        <w:t>General</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3700" w:name="_Toc85734286"/>
      <w:bookmarkStart w:id="3701" w:name="_Toc89431585"/>
      <w:bookmarkStart w:id="3702" w:name="_Toc97042397"/>
      <w:bookmarkStart w:id="3703" w:name="_Toc97045541"/>
      <w:bookmarkStart w:id="3704" w:name="_Toc97155286"/>
      <w:bookmarkStart w:id="3705" w:name="_Toc101521423"/>
      <w:bookmarkStart w:id="3706" w:name="_Toc138761694"/>
      <w:bookmarkStart w:id="3707" w:name="_Toc145707909"/>
      <w:bookmarkStart w:id="3708" w:name="_Toc160570390"/>
      <w:bookmarkStart w:id="3709" w:name="_Toc162007986"/>
      <w:bookmarkStart w:id="3710" w:name="_Toc185515650"/>
      <w:bookmarkStart w:id="3711" w:name="_Toc192872958"/>
      <w:bookmarkStart w:id="3712" w:name="_Toc199335988"/>
      <w:r>
        <w:rPr>
          <w:lang w:eastAsia="zh-CN"/>
        </w:rPr>
        <w:t>8.2</w:t>
      </w:r>
      <w:r w:rsidR="00C95A9A">
        <w:rPr>
          <w:lang w:eastAsia="zh-CN"/>
        </w:rPr>
        <w:t>.4.2</w:t>
      </w:r>
      <w:r w:rsidR="00C95A9A">
        <w:rPr>
          <w:lang w:eastAsia="zh-CN"/>
        </w:rPr>
        <w:tab/>
        <w:t>Location Information Notification</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68935CA8" w14:textId="1ACA0FA2" w:rsidR="00C95A9A" w:rsidRDefault="00377899" w:rsidP="00C95A9A">
      <w:pPr>
        <w:pStyle w:val="Heading5"/>
        <w:rPr>
          <w:lang w:eastAsia="zh-CN"/>
        </w:rPr>
      </w:pPr>
      <w:bookmarkStart w:id="3713" w:name="_Toc85734287"/>
      <w:bookmarkStart w:id="3714" w:name="_Toc89431586"/>
      <w:bookmarkStart w:id="3715" w:name="_Toc97042398"/>
      <w:bookmarkStart w:id="3716" w:name="_Toc97045542"/>
      <w:bookmarkStart w:id="3717" w:name="_Toc97155287"/>
      <w:bookmarkStart w:id="3718" w:name="_Toc101521424"/>
      <w:bookmarkStart w:id="3719" w:name="_Toc138761695"/>
      <w:bookmarkStart w:id="3720" w:name="_Toc145707910"/>
      <w:bookmarkStart w:id="3721" w:name="_Toc160570391"/>
      <w:bookmarkStart w:id="3722" w:name="_Toc162007987"/>
      <w:bookmarkStart w:id="3723" w:name="_Toc185515651"/>
      <w:bookmarkStart w:id="3724" w:name="_Toc192872959"/>
      <w:bookmarkStart w:id="3725" w:name="_Toc199335989"/>
      <w:r>
        <w:rPr>
          <w:lang w:eastAsia="zh-CN"/>
        </w:rPr>
        <w:t>8.2</w:t>
      </w:r>
      <w:r w:rsidR="00C95A9A">
        <w:rPr>
          <w:lang w:eastAsia="zh-CN"/>
        </w:rPr>
        <w:t>.4.2.1</w:t>
      </w:r>
      <w:r w:rsidR="00C95A9A">
        <w:rPr>
          <w:lang w:eastAsia="zh-CN"/>
        </w:rPr>
        <w:tab/>
        <w:t>Description</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3726" w:name="_Toc85734288"/>
      <w:bookmarkStart w:id="3727" w:name="_Toc89431587"/>
      <w:bookmarkStart w:id="3728" w:name="_Toc97042399"/>
      <w:bookmarkStart w:id="3729" w:name="_Toc97045543"/>
      <w:bookmarkStart w:id="3730" w:name="_Toc97155288"/>
      <w:bookmarkStart w:id="3731" w:name="_Toc101521425"/>
      <w:bookmarkStart w:id="3732" w:name="_Toc138761696"/>
      <w:bookmarkStart w:id="3733" w:name="_Toc145707911"/>
      <w:bookmarkStart w:id="3734" w:name="_Toc160570392"/>
      <w:bookmarkStart w:id="3735" w:name="_Toc162007988"/>
      <w:bookmarkStart w:id="3736" w:name="_Toc185515652"/>
      <w:bookmarkStart w:id="3737" w:name="_Toc192872960"/>
      <w:bookmarkStart w:id="3738" w:name="_Toc199335990"/>
      <w:r>
        <w:rPr>
          <w:lang w:eastAsia="zh-CN"/>
        </w:rPr>
        <w:t>8.2</w:t>
      </w:r>
      <w:r w:rsidR="00C95A9A">
        <w:rPr>
          <w:lang w:eastAsia="zh-CN"/>
        </w:rPr>
        <w:t>.4.2.2</w:t>
      </w:r>
      <w:r w:rsidR="00C95A9A">
        <w:rPr>
          <w:lang w:eastAsia="zh-CN"/>
        </w:rPr>
        <w:tab/>
      </w:r>
      <w:bookmarkEnd w:id="3726"/>
      <w:bookmarkEnd w:id="3727"/>
      <w:bookmarkEnd w:id="3728"/>
      <w:bookmarkEnd w:id="3729"/>
      <w:bookmarkEnd w:id="3730"/>
      <w:bookmarkEnd w:id="3731"/>
      <w:r w:rsidR="00C46D36">
        <w:rPr>
          <w:lang w:eastAsia="zh-CN"/>
        </w:rPr>
        <w:t>Target URI</w:t>
      </w:r>
      <w:bookmarkEnd w:id="3732"/>
      <w:bookmarkEnd w:id="3733"/>
      <w:bookmarkEnd w:id="3734"/>
      <w:bookmarkEnd w:id="3735"/>
      <w:bookmarkEnd w:id="3736"/>
      <w:bookmarkEnd w:id="3737"/>
      <w:bookmarkEnd w:id="373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739" w:name="_Toc532994457"/>
      <w:bookmarkStart w:id="3740" w:name="_Toc35971424"/>
      <w:bookmarkStart w:id="3741" w:name="_Toc67903541"/>
      <w:bookmarkStart w:id="3742" w:name="_Toc138761697"/>
      <w:bookmarkStart w:id="3743" w:name="_Toc145707912"/>
      <w:bookmarkStart w:id="3744" w:name="_Toc160570393"/>
      <w:bookmarkStart w:id="3745" w:name="_Toc162007989"/>
      <w:bookmarkStart w:id="3746" w:name="_Toc185515653"/>
      <w:bookmarkStart w:id="3747" w:name="_Toc192872961"/>
      <w:bookmarkStart w:id="3748" w:name="_Toc199335991"/>
      <w:r w:rsidRPr="006C7EB1">
        <w:t>8.2.4.2.3</w:t>
      </w:r>
      <w:r w:rsidRPr="006C7EB1">
        <w:tab/>
        <w:t>Standard Methods</w:t>
      </w:r>
      <w:bookmarkEnd w:id="3739"/>
      <w:bookmarkEnd w:id="3740"/>
      <w:bookmarkEnd w:id="3741"/>
      <w:bookmarkEnd w:id="3742"/>
      <w:bookmarkEnd w:id="3743"/>
      <w:bookmarkEnd w:id="3744"/>
      <w:bookmarkEnd w:id="3745"/>
      <w:bookmarkEnd w:id="3746"/>
      <w:bookmarkEnd w:id="3747"/>
      <w:bookmarkEnd w:id="3748"/>
    </w:p>
    <w:p w14:paraId="569C8ED1" w14:textId="1DF0991F" w:rsidR="00C95A9A" w:rsidRPr="00E73566" w:rsidRDefault="00C46D36" w:rsidP="006C7EB1">
      <w:pPr>
        <w:pStyle w:val="Heading6"/>
      </w:pPr>
      <w:bookmarkStart w:id="3749" w:name="_Toc532994458"/>
      <w:bookmarkStart w:id="3750" w:name="_Toc35971425"/>
      <w:bookmarkStart w:id="3751" w:name="_Toc138761698"/>
      <w:bookmarkStart w:id="3752" w:name="_Toc145707913"/>
      <w:bookmarkStart w:id="3753" w:name="_Toc160570394"/>
      <w:bookmarkStart w:id="3754" w:name="_Toc162007990"/>
      <w:bookmarkStart w:id="3755" w:name="_Toc185515654"/>
      <w:bookmarkStart w:id="3756" w:name="_Toc192872962"/>
      <w:bookmarkStart w:id="3757" w:name="_Toc199335992"/>
      <w:r>
        <w:rPr>
          <w:lang w:eastAsia="zh-CN"/>
        </w:rPr>
        <w:t>8.2.4.2</w:t>
      </w:r>
      <w:r>
        <w:t>.3</w:t>
      </w:r>
      <w:r w:rsidRPr="00986E88">
        <w:rPr>
          <w:noProof/>
        </w:rPr>
        <w:t>.1</w:t>
      </w:r>
      <w:r w:rsidRPr="00986E88">
        <w:rPr>
          <w:noProof/>
        </w:rPr>
        <w:tab/>
        <w:t>POST</w:t>
      </w:r>
      <w:bookmarkEnd w:id="3749"/>
      <w:bookmarkEnd w:id="3750"/>
      <w:bookmarkEnd w:id="3751"/>
      <w:bookmarkEnd w:id="3752"/>
      <w:bookmarkEnd w:id="3753"/>
      <w:bookmarkEnd w:id="3754"/>
      <w:bookmarkEnd w:id="3755"/>
      <w:bookmarkEnd w:id="3756"/>
      <w:bookmarkEnd w:id="375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758" w:name="_Toc100767573"/>
      <w:bookmarkStart w:id="3759" w:name="_Toc138761699"/>
      <w:bookmarkStart w:id="3760" w:name="_Toc145707914"/>
      <w:bookmarkStart w:id="3761" w:name="_Toc160570395"/>
      <w:bookmarkStart w:id="3762" w:name="_Toc162007991"/>
      <w:bookmarkStart w:id="3763" w:name="_Toc185515655"/>
      <w:bookmarkStart w:id="3764" w:name="_Toc192872963"/>
      <w:bookmarkStart w:id="3765" w:name="_Toc199335993"/>
      <w:r w:rsidRPr="00C955D0">
        <w:rPr>
          <w:lang w:val="fr-FR" w:eastAsia="zh-CN"/>
        </w:rPr>
        <w:t>8.2.4.</w:t>
      </w:r>
      <w:r w:rsidR="00AE15D9">
        <w:rPr>
          <w:lang w:val="fr-FR" w:eastAsia="zh-CN"/>
        </w:rPr>
        <w:t>3</w:t>
      </w:r>
      <w:r w:rsidRPr="00C955D0">
        <w:rPr>
          <w:lang w:val="fr-FR" w:eastAsia="zh-CN"/>
        </w:rPr>
        <w:tab/>
      </w:r>
      <w:bookmarkEnd w:id="3758"/>
      <w:r w:rsidRPr="00C955D0">
        <w:rPr>
          <w:lang w:val="fr-FR"/>
        </w:rPr>
        <w:t>User Consent Revocation Notification</w:t>
      </w:r>
      <w:bookmarkEnd w:id="3759"/>
      <w:bookmarkEnd w:id="3760"/>
      <w:bookmarkEnd w:id="3761"/>
      <w:bookmarkEnd w:id="3762"/>
      <w:bookmarkEnd w:id="3763"/>
      <w:bookmarkEnd w:id="3764"/>
      <w:bookmarkEnd w:id="3765"/>
    </w:p>
    <w:p w14:paraId="54C0443E" w14:textId="0339CE8D" w:rsidR="00606C35" w:rsidRPr="00C955D0" w:rsidRDefault="00606C35" w:rsidP="00606C35">
      <w:pPr>
        <w:pStyle w:val="Heading5"/>
        <w:rPr>
          <w:lang w:val="fr-FR" w:eastAsia="zh-CN"/>
        </w:rPr>
      </w:pPr>
      <w:bookmarkStart w:id="3766" w:name="_Toc100767574"/>
      <w:bookmarkStart w:id="3767" w:name="_Toc138761700"/>
      <w:bookmarkStart w:id="3768" w:name="_Toc145707915"/>
      <w:bookmarkStart w:id="3769" w:name="_Toc160570396"/>
      <w:bookmarkStart w:id="3770" w:name="_Toc162007992"/>
      <w:bookmarkStart w:id="3771" w:name="_Toc185515656"/>
      <w:bookmarkStart w:id="3772" w:name="_Toc192872964"/>
      <w:bookmarkStart w:id="3773" w:name="_Toc19933599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766"/>
      <w:bookmarkEnd w:id="3767"/>
      <w:bookmarkEnd w:id="3768"/>
      <w:bookmarkEnd w:id="3769"/>
      <w:bookmarkEnd w:id="3770"/>
      <w:bookmarkEnd w:id="3771"/>
      <w:bookmarkEnd w:id="3772"/>
      <w:bookmarkEnd w:id="3773"/>
    </w:p>
    <w:p w14:paraId="6F06DB82" w14:textId="77777777" w:rsidR="00606C35" w:rsidRDefault="00606C35" w:rsidP="00606C35">
      <w:pPr>
        <w:rPr>
          <w:noProof/>
        </w:rPr>
      </w:pPr>
      <w:bookmarkStart w:id="377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775" w:name="_Toc138761701"/>
      <w:bookmarkStart w:id="3776" w:name="_Toc145707916"/>
      <w:bookmarkStart w:id="3777" w:name="_Toc160570397"/>
      <w:bookmarkStart w:id="3778" w:name="_Toc162007993"/>
      <w:bookmarkStart w:id="3779" w:name="_Toc185515657"/>
      <w:bookmarkStart w:id="3780" w:name="_Toc192872965"/>
      <w:bookmarkStart w:id="3781" w:name="_Toc199335995"/>
      <w:r>
        <w:rPr>
          <w:lang w:eastAsia="zh-CN"/>
        </w:rPr>
        <w:t>8.2.4.</w:t>
      </w:r>
      <w:r w:rsidR="00AE15D9">
        <w:rPr>
          <w:lang w:eastAsia="zh-CN"/>
        </w:rPr>
        <w:t>3</w:t>
      </w:r>
      <w:r>
        <w:rPr>
          <w:lang w:eastAsia="zh-CN"/>
        </w:rPr>
        <w:t>.2</w:t>
      </w:r>
      <w:r>
        <w:rPr>
          <w:lang w:eastAsia="zh-CN"/>
        </w:rPr>
        <w:tab/>
      </w:r>
      <w:bookmarkEnd w:id="3774"/>
      <w:r>
        <w:rPr>
          <w:lang w:eastAsia="zh-CN"/>
        </w:rPr>
        <w:t>Target URI</w:t>
      </w:r>
      <w:bookmarkEnd w:id="3775"/>
      <w:bookmarkEnd w:id="3776"/>
      <w:bookmarkEnd w:id="3777"/>
      <w:bookmarkEnd w:id="3778"/>
      <w:bookmarkEnd w:id="3779"/>
      <w:bookmarkEnd w:id="3780"/>
      <w:bookmarkEnd w:id="378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782" w:name="_Toc138761702"/>
      <w:bookmarkStart w:id="3783" w:name="_Toc145707917"/>
      <w:bookmarkStart w:id="3784" w:name="_Toc160570398"/>
      <w:bookmarkStart w:id="3785" w:name="_Toc162007994"/>
      <w:bookmarkStart w:id="3786" w:name="_Toc185515658"/>
      <w:bookmarkStart w:id="3787" w:name="_Toc192872966"/>
      <w:bookmarkStart w:id="3788" w:name="_Toc199335996"/>
      <w:r>
        <w:rPr>
          <w:lang w:eastAsia="zh-CN"/>
        </w:rPr>
        <w:t>8.2.4.</w:t>
      </w:r>
      <w:r w:rsidR="00AE15D9">
        <w:rPr>
          <w:lang w:eastAsia="zh-CN"/>
        </w:rPr>
        <w:t>3</w:t>
      </w:r>
      <w:r w:rsidRPr="00986E88">
        <w:rPr>
          <w:noProof/>
        </w:rPr>
        <w:t>.3</w:t>
      </w:r>
      <w:r w:rsidRPr="00986E88">
        <w:rPr>
          <w:noProof/>
        </w:rPr>
        <w:tab/>
        <w:t>Standard Methods</w:t>
      </w:r>
      <w:bookmarkEnd w:id="3782"/>
      <w:bookmarkEnd w:id="3783"/>
      <w:bookmarkEnd w:id="3784"/>
      <w:bookmarkEnd w:id="3785"/>
      <w:bookmarkEnd w:id="3786"/>
      <w:bookmarkEnd w:id="3787"/>
      <w:bookmarkEnd w:id="378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789" w:name="_Toc85734289"/>
      <w:bookmarkStart w:id="3790" w:name="_Toc89431588"/>
      <w:bookmarkStart w:id="3791" w:name="_Toc97042400"/>
      <w:bookmarkStart w:id="3792" w:name="_Toc97045544"/>
      <w:bookmarkStart w:id="3793" w:name="_Toc97155289"/>
      <w:bookmarkStart w:id="3794" w:name="_Toc101521426"/>
      <w:bookmarkStart w:id="3795" w:name="_Toc138761703"/>
      <w:bookmarkStart w:id="3796" w:name="_Toc145707918"/>
      <w:bookmarkStart w:id="3797" w:name="_Toc160570399"/>
      <w:bookmarkStart w:id="3798" w:name="_Toc162007995"/>
      <w:bookmarkStart w:id="3799" w:name="_Toc185515659"/>
      <w:bookmarkStart w:id="3800" w:name="_Toc192872967"/>
      <w:bookmarkStart w:id="3801" w:name="_Toc199335997"/>
      <w:r>
        <w:t>8.2</w:t>
      </w:r>
      <w:r w:rsidR="00C95A9A">
        <w:t>.5</w:t>
      </w:r>
      <w:r w:rsidR="00C95A9A">
        <w:tab/>
        <w:t>Data Model</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369D2C9E" w14:textId="68F99EBE" w:rsidR="00C95A9A" w:rsidRDefault="00C95A9A" w:rsidP="00C95A9A">
      <w:pPr>
        <w:pStyle w:val="Heading4"/>
        <w:rPr>
          <w:lang w:eastAsia="zh-CN"/>
        </w:rPr>
      </w:pPr>
      <w:bookmarkStart w:id="3802" w:name="_Toc85734290"/>
      <w:bookmarkStart w:id="3803" w:name="_Toc89431589"/>
      <w:bookmarkStart w:id="3804" w:name="_Toc97042401"/>
      <w:bookmarkStart w:id="3805" w:name="_Toc97045545"/>
      <w:bookmarkStart w:id="3806" w:name="_Toc97155290"/>
      <w:bookmarkStart w:id="3807" w:name="_Toc101521427"/>
      <w:bookmarkStart w:id="3808" w:name="_Toc138761704"/>
      <w:bookmarkStart w:id="3809" w:name="_Toc145707919"/>
      <w:bookmarkStart w:id="3810" w:name="_Toc160570400"/>
      <w:bookmarkStart w:id="3811" w:name="_Toc162007996"/>
      <w:bookmarkStart w:id="3812" w:name="_Toc185515660"/>
      <w:bookmarkStart w:id="3813" w:name="_Toc192872968"/>
      <w:bookmarkStart w:id="3814" w:name="_Toc199335998"/>
      <w:r>
        <w:rPr>
          <w:lang w:eastAsia="zh-CN"/>
        </w:rPr>
        <w:t>8.</w:t>
      </w:r>
      <w:r w:rsidR="00377899">
        <w:rPr>
          <w:lang w:eastAsia="zh-CN"/>
        </w:rPr>
        <w:t>2</w:t>
      </w:r>
      <w:r>
        <w:rPr>
          <w:lang w:eastAsia="zh-CN"/>
        </w:rPr>
        <w:t>.5.1</w:t>
      </w:r>
      <w:r>
        <w:rPr>
          <w:lang w:eastAsia="zh-CN"/>
        </w:rPr>
        <w:tab/>
        <w:t>General</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815" w:name="_Toc85734291"/>
      <w:bookmarkStart w:id="3816" w:name="_Toc89431590"/>
      <w:bookmarkStart w:id="3817" w:name="_Toc97042402"/>
      <w:bookmarkStart w:id="3818" w:name="_Toc97045546"/>
      <w:bookmarkStart w:id="3819" w:name="_Toc97155291"/>
      <w:bookmarkStart w:id="3820" w:name="_Toc101521428"/>
      <w:bookmarkStart w:id="3821" w:name="_Toc138761705"/>
      <w:bookmarkStart w:id="3822" w:name="_Toc145707920"/>
      <w:bookmarkStart w:id="3823" w:name="_Toc160570401"/>
      <w:bookmarkStart w:id="3824" w:name="_Toc162007997"/>
      <w:bookmarkStart w:id="3825" w:name="_Toc185515661"/>
      <w:bookmarkStart w:id="3826" w:name="_Toc192872969"/>
      <w:bookmarkStart w:id="3827" w:name="_Toc199335999"/>
      <w:r>
        <w:rPr>
          <w:lang w:eastAsia="zh-CN"/>
        </w:rPr>
        <w:t>8.2</w:t>
      </w:r>
      <w:r w:rsidR="00C95A9A">
        <w:rPr>
          <w:lang w:eastAsia="zh-CN"/>
        </w:rPr>
        <w:t>.5.2</w:t>
      </w:r>
      <w:r w:rsidR="00C95A9A">
        <w:rPr>
          <w:lang w:eastAsia="zh-CN"/>
        </w:rPr>
        <w:tab/>
        <w:t>Structured data types</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28C1213A" w14:textId="57E237A7" w:rsidR="00C95A9A" w:rsidRDefault="00377899" w:rsidP="00C95A9A">
      <w:pPr>
        <w:pStyle w:val="Heading5"/>
        <w:rPr>
          <w:lang w:eastAsia="zh-CN"/>
        </w:rPr>
      </w:pPr>
      <w:bookmarkStart w:id="3828" w:name="_Toc85734292"/>
      <w:bookmarkStart w:id="3829" w:name="_Toc89431591"/>
      <w:bookmarkStart w:id="3830" w:name="_Toc97042403"/>
      <w:bookmarkStart w:id="3831" w:name="_Toc97045547"/>
      <w:bookmarkStart w:id="3832" w:name="_Toc97155292"/>
      <w:bookmarkStart w:id="3833" w:name="_Toc101521429"/>
      <w:bookmarkStart w:id="3834" w:name="_Toc138761706"/>
      <w:bookmarkStart w:id="3835" w:name="_Toc145707921"/>
      <w:bookmarkStart w:id="3836" w:name="_Toc160570402"/>
      <w:bookmarkStart w:id="3837" w:name="_Toc162007998"/>
      <w:bookmarkStart w:id="3838" w:name="_Toc185515662"/>
      <w:bookmarkStart w:id="3839" w:name="_Toc192872970"/>
      <w:bookmarkStart w:id="3840" w:name="_Toc199336000"/>
      <w:r>
        <w:rPr>
          <w:lang w:eastAsia="zh-CN"/>
        </w:rPr>
        <w:t>8.2</w:t>
      </w:r>
      <w:r w:rsidR="00C95A9A">
        <w:rPr>
          <w:lang w:eastAsia="zh-CN"/>
        </w:rPr>
        <w:t>.5.2.1</w:t>
      </w:r>
      <w:r w:rsidR="00C95A9A">
        <w:rPr>
          <w:lang w:eastAsia="zh-CN"/>
        </w:rPr>
        <w:tab/>
        <w:t>Introduction</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142473D5" w14:textId="6F9C799D" w:rsidR="00C95A9A" w:rsidRDefault="00377899" w:rsidP="00C95A9A">
      <w:pPr>
        <w:pStyle w:val="Heading5"/>
        <w:rPr>
          <w:lang w:eastAsia="zh-CN"/>
        </w:rPr>
      </w:pPr>
      <w:bookmarkStart w:id="3841" w:name="_Toc85734293"/>
      <w:bookmarkStart w:id="3842" w:name="_Toc89431592"/>
      <w:bookmarkStart w:id="3843" w:name="_Toc97042404"/>
      <w:bookmarkStart w:id="3844" w:name="_Toc97045548"/>
      <w:bookmarkStart w:id="3845" w:name="_Toc97155293"/>
      <w:bookmarkStart w:id="3846" w:name="_Toc101521430"/>
      <w:bookmarkStart w:id="3847" w:name="_Toc138761707"/>
      <w:bookmarkStart w:id="3848" w:name="_Toc145707922"/>
      <w:bookmarkStart w:id="3849" w:name="_Toc160570403"/>
      <w:bookmarkStart w:id="3850" w:name="_Toc162007999"/>
      <w:bookmarkStart w:id="3851" w:name="_Toc185515663"/>
      <w:bookmarkStart w:id="3852" w:name="_Toc192872971"/>
      <w:bookmarkStart w:id="3853" w:name="_Toc199336001"/>
      <w:r>
        <w:rPr>
          <w:lang w:eastAsia="zh-CN"/>
        </w:rPr>
        <w:t>8.2</w:t>
      </w:r>
      <w:r w:rsidR="00C95A9A">
        <w:rPr>
          <w:lang w:eastAsia="zh-CN"/>
        </w:rPr>
        <w:t>.5.2.2</w:t>
      </w:r>
      <w:r w:rsidR="00C95A9A">
        <w:rPr>
          <w:lang w:eastAsia="zh-CN"/>
        </w:rPr>
        <w:tab/>
        <w:t>Type: LocationSubscription</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854" w:name="_Toc85734294"/>
      <w:bookmarkStart w:id="3855" w:name="_Toc89431593"/>
      <w:bookmarkStart w:id="3856" w:name="_Toc97042405"/>
      <w:bookmarkStart w:id="3857" w:name="_Toc97045549"/>
      <w:bookmarkStart w:id="3858" w:name="_Toc97155294"/>
      <w:bookmarkStart w:id="3859" w:name="_Toc101521431"/>
      <w:bookmarkStart w:id="3860" w:name="_Toc138761708"/>
      <w:bookmarkStart w:id="3861" w:name="_Toc145707923"/>
      <w:bookmarkStart w:id="3862" w:name="_Toc160570404"/>
      <w:bookmarkStart w:id="3863" w:name="_Toc162008000"/>
      <w:bookmarkStart w:id="3864" w:name="_Toc185515664"/>
      <w:bookmarkStart w:id="3865" w:name="_Toc192872972"/>
      <w:bookmarkStart w:id="3866" w:name="_Toc199336002"/>
      <w:r>
        <w:rPr>
          <w:lang w:eastAsia="zh-CN"/>
        </w:rPr>
        <w:t>8.2</w:t>
      </w:r>
      <w:r w:rsidR="00C95A9A">
        <w:rPr>
          <w:lang w:eastAsia="zh-CN"/>
        </w:rPr>
        <w:t>.5.2.3</w:t>
      </w:r>
      <w:r w:rsidR="00C95A9A">
        <w:rPr>
          <w:lang w:eastAsia="zh-CN"/>
        </w:rPr>
        <w:tab/>
        <w:t>Type: LocationSubscriptionPatch</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867" w:name="_Toc85734295"/>
      <w:bookmarkStart w:id="3868" w:name="_Toc89431594"/>
      <w:bookmarkStart w:id="3869" w:name="_Toc97042406"/>
      <w:bookmarkStart w:id="3870" w:name="_Toc97045550"/>
      <w:bookmarkStart w:id="3871" w:name="_Toc97155295"/>
      <w:bookmarkStart w:id="3872" w:name="_Toc101521432"/>
      <w:bookmarkStart w:id="3873" w:name="_Toc138761709"/>
      <w:bookmarkStart w:id="3874" w:name="_Toc145707924"/>
      <w:bookmarkStart w:id="3875" w:name="_Toc160570405"/>
      <w:bookmarkStart w:id="3876" w:name="_Toc162008001"/>
      <w:bookmarkStart w:id="3877" w:name="_Toc185515665"/>
      <w:bookmarkStart w:id="3878" w:name="_Toc192872973"/>
      <w:bookmarkStart w:id="3879" w:name="_Toc199336003"/>
      <w:r>
        <w:rPr>
          <w:lang w:eastAsia="zh-CN"/>
        </w:rPr>
        <w:t>8.</w:t>
      </w:r>
      <w:r w:rsidR="00377899">
        <w:rPr>
          <w:lang w:eastAsia="zh-CN"/>
        </w:rPr>
        <w:t>2</w:t>
      </w:r>
      <w:r>
        <w:rPr>
          <w:lang w:eastAsia="zh-CN"/>
        </w:rPr>
        <w:t>.5.2.4</w:t>
      </w:r>
      <w:r>
        <w:rPr>
          <w:lang w:eastAsia="zh-CN"/>
        </w:rPr>
        <w:tab/>
        <w:t>Type: LocationNotification</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880" w:name="_Toc85734296"/>
      <w:bookmarkStart w:id="3881" w:name="_Toc89431595"/>
      <w:bookmarkStart w:id="3882" w:name="_Toc97042407"/>
      <w:bookmarkStart w:id="3883" w:name="_Toc97045551"/>
      <w:bookmarkStart w:id="3884" w:name="_Toc97155296"/>
      <w:bookmarkStart w:id="3885" w:name="_Toc101521433"/>
      <w:bookmarkStart w:id="3886" w:name="_Toc138761710"/>
      <w:bookmarkStart w:id="3887" w:name="_Toc145707925"/>
      <w:bookmarkStart w:id="3888" w:name="_Toc160570406"/>
      <w:bookmarkStart w:id="3889" w:name="_Toc162008002"/>
      <w:bookmarkStart w:id="3890" w:name="_Toc185515666"/>
      <w:bookmarkStart w:id="3891" w:name="_Toc192872974"/>
      <w:bookmarkStart w:id="3892" w:name="_Toc199336004"/>
      <w:r>
        <w:rPr>
          <w:lang w:eastAsia="zh-CN"/>
        </w:rPr>
        <w:t>8.2</w:t>
      </w:r>
      <w:r w:rsidR="00C95A9A">
        <w:rPr>
          <w:lang w:eastAsia="zh-CN"/>
        </w:rPr>
        <w:t>.5.2.5</w:t>
      </w:r>
      <w:r w:rsidR="00C95A9A">
        <w:rPr>
          <w:lang w:eastAsia="zh-CN"/>
        </w:rPr>
        <w:tab/>
        <w:t>Type: LocationEvent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893" w:name="_Toc85734297"/>
      <w:bookmarkStart w:id="3894" w:name="_Toc89431596"/>
      <w:bookmarkStart w:id="3895" w:name="_Toc97042408"/>
      <w:bookmarkStart w:id="3896" w:name="_Toc97045552"/>
      <w:bookmarkStart w:id="3897" w:name="_Toc97155297"/>
      <w:bookmarkStart w:id="3898" w:name="_Toc101521434"/>
      <w:bookmarkStart w:id="3899" w:name="_Toc138761711"/>
      <w:bookmarkStart w:id="3900" w:name="_Toc145707926"/>
      <w:bookmarkStart w:id="3901" w:name="_Toc160570407"/>
      <w:bookmarkStart w:id="3902" w:name="_Toc162008003"/>
      <w:bookmarkStart w:id="3903" w:name="_Toc185515667"/>
      <w:bookmarkStart w:id="3904" w:name="_Toc192872975"/>
      <w:bookmarkStart w:id="3905" w:name="_Toc199336005"/>
      <w:r>
        <w:rPr>
          <w:lang w:eastAsia="zh-CN"/>
        </w:rPr>
        <w:t>8.2.5.2.6</w:t>
      </w:r>
      <w:r>
        <w:rPr>
          <w:lang w:eastAsia="zh-CN"/>
        </w:rPr>
        <w:tab/>
        <w:t>Type: LocationRequest</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906" w:name="_Toc138761712"/>
      <w:bookmarkStart w:id="3907" w:name="_Toc145707927"/>
      <w:bookmarkStart w:id="3908" w:name="_Toc160570408"/>
      <w:bookmarkStart w:id="3909" w:name="_Toc162008004"/>
      <w:bookmarkStart w:id="3910" w:name="_Toc185515668"/>
      <w:bookmarkStart w:id="3911" w:name="_Toc192872976"/>
      <w:bookmarkStart w:id="3912" w:name="_Toc199336006"/>
      <w:r>
        <w:rPr>
          <w:lang w:eastAsia="zh-CN"/>
        </w:rPr>
        <w:t>8.2.5.2.7</w:t>
      </w:r>
      <w:r>
        <w:rPr>
          <w:lang w:eastAsia="zh-CN"/>
        </w:rPr>
        <w:tab/>
        <w:t>Type: LocationResponse</w:t>
      </w:r>
      <w:bookmarkEnd w:id="3906"/>
      <w:bookmarkEnd w:id="3907"/>
      <w:bookmarkEnd w:id="3908"/>
      <w:bookmarkEnd w:id="3909"/>
      <w:bookmarkEnd w:id="3910"/>
      <w:bookmarkEnd w:id="3911"/>
      <w:bookmarkEnd w:id="391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913" w:name="_Toc138761713"/>
      <w:bookmarkStart w:id="3914" w:name="_Toc145707928"/>
      <w:bookmarkStart w:id="3915" w:name="_Toc160570409"/>
      <w:bookmarkStart w:id="3916" w:name="_Toc162008005"/>
      <w:bookmarkStart w:id="3917" w:name="_Toc185515669"/>
      <w:bookmarkStart w:id="3918" w:name="_Toc192872977"/>
      <w:bookmarkStart w:id="3919" w:name="_Toc19933600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913"/>
      <w:bookmarkEnd w:id="3914"/>
      <w:bookmarkEnd w:id="3915"/>
      <w:bookmarkEnd w:id="3916"/>
      <w:bookmarkEnd w:id="3917"/>
      <w:bookmarkEnd w:id="3918"/>
      <w:bookmarkEnd w:id="391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920" w:name="_Toc138761714"/>
      <w:bookmarkStart w:id="3921" w:name="_Toc145707929"/>
      <w:bookmarkStart w:id="3922" w:name="_Toc160570410"/>
      <w:bookmarkStart w:id="3923" w:name="_Toc162008006"/>
      <w:bookmarkStart w:id="3924" w:name="_Toc185515670"/>
      <w:bookmarkStart w:id="3925" w:name="_Toc192872978"/>
      <w:bookmarkStart w:id="3926" w:name="_Toc199336008"/>
      <w:r>
        <w:rPr>
          <w:lang w:eastAsia="zh-CN"/>
        </w:rPr>
        <w:t>8.2.5.2</w:t>
      </w:r>
      <w:r>
        <w:t>.9</w:t>
      </w:r>
      <w:r>
        <w:tab/>
        <w:t xml:space="preserve">Type: </w:t>
      </w:r>
      <w:r>
        <w:rPr>
          <w:lang w:eastAsia="zh-CN"/>
        </w:rPr>
        <w:t>ConsentRevoked</w:t>
      </w:r>
      <w:bookmarkEnd w:id="3920"/>
      <w:bookmarkEnd w:id="3921"/>
      <w:bookmarkEnd w:id="3922"/>
      <w:bookmarkEnd w:id="3923"/>
      <w:bookmarkEnd w:id="3924"/>
      <w:bookmarkEnd w:id="3925"/>
      <w:bookmarkEnd w:id="3926"/>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927" w:name="_Toc85734298"/>
      <w:bookmarkStart w:id="3928" w:name="_Toc89431597"/>
      <w:bookmarkStart w:id="3929" w:name="_Toc97042409"/>
      <w:bookmarkStart w:id="3930" w:name="_Toc97045553"/>
      <w:bookmarkStart w:id="3931" w:name="_Toc97155298"/>
      <w:bookmarkStart w:id="3932" w:name="_Toc101521435"/>
      <w:bookmarkStart w:id="3933" w:name="_Toc138761715"/>
      <w:bookmarkStart w:id="3934" w:name="_Toc145707930"/>
      <w:bookmarkStart w:id="3935" w:name="_Toc160570411"/>
      <w:bookmarkStart w:id="3936" w:name="_Toc162008007"/>
      <w:bookmarkStart w:id="3937" w:name="_Toc185515671"/>
      <w:bookmarkStart w:id="3938" w:name="_Toc192872979"/>
      <w:bookmarkStart w:id="3939" w:name="_Toc199336009"/>
      <w:r>
        <w:rPr>
          <w:lang w:eastAsia="zh-CN"/>
        </w:rPr>
        <w:t>8.</w:t>
      </w:r>
      <w:r w:rsidR="00377899">
        <w:rPr>
          <w:lang w:eastAsia="zh-CN"/>
        </w:rPr>
        <w:t>2</w:t>
      </w:r>
      <w:r>
        <w:rPr>
          <w:lang w:eastAsia="zh-CN"/>
        </w:rPr>
        <w:t>.5.3</w:t>
      </w:r>
      <w:r>
        <w:rPr>
          <w:lang w:eastAsia="zh-CN"/>
        </w:rPr>
        <w:tab/>
        <w:t>Simple data types and enumerations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940" w:name="_Toc85734299"/>
      <w:bookmarkStart w:id="3941" w:name="_Toc89431598"/>
      <w:bookmarkStart w:id="3942" w:name="_Toc97042410"/>
      <w:bookmarkStart w:id="3943" w:name="_Toc97045554"/>
      <w:bookmarkStart w:id="3944" w:name="_Toc97155299"/>
      <w:bookmarkStart w:id="3945" w:name="_Toc101521436"/>
      <w:bookmarkStart w:id="3946" w:name="_Toc138761716"/>
      <w:bookmarkStart w:id="3947" w:name="_Toc145707931"/>
      <w:bookmarkStart w:id="3948" w:name="_Toc160570412"/>
      <w:bookmarkStart w:id="3949" w:name="_Toc162008008"/>
      <w:bookmarkStart w:id="3950" w:name="_Toc185515672"/>
      <w:bookmarkStart w:id="3951" w:name="_Toc192872980"/>
      <w:bookmarkStart w:id="3952" w:name="_Toc199336010"/>
      <w:r>
        <w:t>8.</w:t>
      </w:r>
      <w:r w:rsidR="00377899">
        <w:t>2</w:t>
      </w:r>
      <w:r>
        <w:t>.6</w:t>
      </w:r>
      <w:r>
        <w:tab/>
        <w:t>Error Handling</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1D0402E1" w14:textId="7FD8285F" w:rsidR="00D017C1" w:rsidRDefault="00D017C1" w:rsidP="00D017C1">
      <w:pPr>
        <w:pStyle w:val="Heading4"/>
      </w:pPr>
      <w:bookmarkStart w:id="3953" w:name="_Toc100767822"/>
      <w:bookmarkStart w:id="3954" w:name="_Toc138761717"/>
      <w:bookmarkStart w:id="3955" w:name="_Toc145707932"/>
      <w:bookmarkStart w:id="3956" w:name="_Toc160570413"/>
      <w:bookmarkStart w:id="3957" w:name="_Toc162008009"/>
      <w:bookmarkStart w:id="3958" w:name="_Toc185515673"/>
      <w:bookmarkStart w:id="3959" w:name="_Toc192872981"/>
      <w:bookmarkStart w:id="3960" w:name="_Toc199336011"/>
      <w:r>
        <w:t>8.2.6.1</w:t>
      </w:r>
      <w:r>
        <w:tab/>
        <w:t>General</w:t>
      </w:r>
      <w:bookmarkEnd w:id="3953"/>
      <w:bookmarkEnd w:id="3954"/>
      <w:bookmarkEnd w:id="3955"/>
      <w:bookmarkEnd w:id="3956"/>
      <w:bookmarkEnd w:id="3957"/>
      <w:bookmarkEnd w:id="3958"/>
      <w:bookmarkEnd w:id="3959"/>
      <w:bookmarkEnd w:id="3960"/>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961" w:name="_Toc100767823"/>
      <w:bookmarkStart w:id="3962" w:name="_Toc138761718"/>
      <w:bookmarkStart w:id="3963" w:name="_Toc145707933"/>
      <w:bookmarkStart w:id="3964" w:name="_Toc160570414"/>
      <w:bookmarkStart w:id="3965" w:name="_Toc162008010"/>
      <w:bookmarkStart w:id="3966" w:name="_Toc185515674"/>
      <w:bookmarkStart w:id="3967" w:name="_Toc192872982"/>
      <w:bookmarkStart w:id="3968" w:name="_Toc199336012"/>
      <w:r>
        <w:t>8.2.6.2</w:t>
      </w:r>
      <w:r>
        <w:tab/>
        <w:t>Protocol Errors</w:t>
      </w:r>
      <w:bookmarkEnd w:id="3961"/>
      <w:bookmarkEnd w:id="3962"/>
      <w:bookmarkEnd w:id="3963"/>
      <w:bookmarkEnd w:id="3964"/>
      <w:bookmarkEnd w:id="3965"/>
      <w:bookmarkEnd w:id="3966"/>
      <w:bookmarkEnd w:id="3967"/>
      <w:bookmarkEnd w:id="396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969" w:name="_Toc100767824"/>
      <w:bookmarkStart w:id="3970" w:name="_Toc138761719"/>
      <w:bookmarkStart w:id="3971" w:name="_Toc145707934"/>
      <w:bookmarkStart w:id="3972" w:name="_Toc160570415"/>
      <w:bookmarkStart w:id="3973" w:name="_Toc162008011"/>
      <w:bookmarkStart w:id="3974" w:name="_Toc185515675"/>
      <w:bookmarkStart w:id="3975" w:name="_Toc192872983"/>
      <w:bookmarkStart w:id="3976" w:name="_Toc199336013"/>
      <w:r>
        <w:t>8.2.6.3</w:t>
      </w:r>
      <w:r>
        <w:tab/>
        <w:t>Application Errors</w:t>
      </w:r>
      <w:bookmarkEnd w:id="3969"/>
      <w:bookmarkEnd w:id="3970"/>
      <w:bookmarkEnd w:id="3971"/>
      <w:bookmarkEnd w:id="3972"/>
      <w:bookmarkEnd w:id="3973"/>
      <w:bookmarkEnd w:id="3974"/>
      <w:bookmarkEnd w:id="3975"/>
      <w:bookmarkEnd w:id="3976"/>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977" w:name="_Toc85734300"/>
      <w:bookmarkStart w:id="3978" w:name="_Toc89431599"/>
      <w:bookmarkStart w:id="3979" w:name="_Toc97042411"/>
      <w:bookmarkStart w:id="3980" w:name="_Toc97045555"/>
      <w:bookmarkStart w:id="3981" w:name="_Toc97155300"/>
      <w:bookmarkStart w:id="3982" w:name="_Toc101521437"/>
      <w:bookmarkStart w:id="3983" w:name="_Toc138761720"/>
      <w:bookmarkStart w:id="3984" w:name="_Toc145707935"/>
      <w:bookmarkStart w:id="3985" w:name="_Toc160570416"/>
      <w:bookmarkStart w:id="3986" w:name="_Toc162008012"/>
      <w:bookmarkStart w:id="3987" w:name="_Toc185515676"/>
      <w:bookmarkStart w:id="3988" w:name="_Toc192872984"/>
      <w:bookmarkStart w:id="3989" w:name="_Toc199336014"/>
      <w:r>
        <w:t>8.</w:t>
      </w:r>
      <w:r w:rsidR="00377899">
        <w:t>2</w:t>
      </w:r>
      <w:r>
        <w:t>.7</w:t>
      </w:r>
      <w:r>
        <w:tab/>
        <w:t>Feature negotiation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990" w:name="_Toc85734301"/>
      <w:bookmarkStart w:id="3991" w:name="_Toc89431600"/>
      <w:bookmarkStart w:id="3992" w:name="_Toc97042412"/>
      <w:bookmarkStart w:id="3993" w:name="_Toc97045556"/>
      <w:bookmarkStart w:id="3994" w:name="_Toc97155301"/>
      <w:bookmarkStart w:id="3995" w:name="_Toc101521438"/>
      <w:bookmarkStart w:id="3996" w:name="_Toc138761721"/>
      <w:bookmarkStart w:id="3997" w:name="_Toc145707936"/>
      <w:bookmarkStart w:id="3998" w:name="_Toc160570417"/>
      <w:bookmarkStart w:id="3999" w:name="_Toc162008013"/>
      <w:bookmarkStart w:id="4000" w:name="_Toc185515677"/>
      <w:bookmarkStart w:id="4001" w:name="_Toc192872985"/>
      <w:bookmarkStart w:id="4002" w:name="_Toc199336015"/>
      <w:r>
        <w:t>8.3</w:t>
      </w:r>
      <w:r>
        <w:tab/>
        <w:t>Eees_UEIdentifier API</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2A38C20" w14:textId="03D50268" w:rsidR="00BD7A82" w:rsidRDefault="00BD7A82" w:rsidP="00BD7A82">
      <w:pPr>
        <w:pStyle w:val="Heading3"/>
      </w:pPr>
      <w:bookmarkStart w:id="4003" w:name="_Toc85734302"/>
      <w:bookmarkStart w:id="4004" w:name="_Toc89431601"/>
      <w:bookmarkStart w:id="4005" w:name="_Toc97042413"/>
      <w:bookmarkStart w:id="4006" w:name="_Toc97045557"/>
      <w:bookmarkStart w:id="4007" w:name="_Toc97155302"/>
      <w:bookmarkStart w:id="4008" w:name="_Toc101521439"/>
      <w:bookmarkStart w:id="4009" w:name="_Toc138761722"/>
      <w:bookmarkStart w:id="4010" w:name="_Toc145707937"/>
      <w:bookmarkStart w:id="4011" w:name="_Toc160570418"/>
      <w:bookmarkStart w:id="4012" w:name="_Toc162008014"/>
      <w:bookmarkStart w:id="4013" w:name="_Toc185515678"/>
      <w:bookmarkStart w:id="4014" w:name="_Toc192872986"/>
      <w:bookmarkStart w:id="4015" w:name="_Toc199336016"/>
      <w:r>
        <w:t>8.3.1</w:t>
      </w:r>
      <w:r>
        <w:tab/>
      </w:r>
      <w:bookmarkEnd w:id="4003"/>
      <w:r w:rsidR="00B01C2E">
        <w:t>Introduction</w:t>
      </w:r>
      <w:bookmarkEnd w:id="4004"/>
      <w:bookmarkEnd w:id="4005"/>
      <w:bookmarkEnd w:id="4006"/>
      <w:bookmarkEnd w:id="4007"/>
      <w:bookmarkEnd w:id="4008"/>
      <w:bookmarkEnd w:id="4009"/>
      <w:bookmarkEnd w:id="4010"/>
      <w:bookmarkEnd w:id="4011"/>
      <w:bookmarkEnd w:id="4012"/>
      <w:bookmarkEnd w:id="4013"/>
      <w:bookmarkEnd w:id="4014"/>
      <w:bookmarkEnd w:id="4015"/>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4016" w:name="_Toc85734303"/>
      <w:bookmarkStart w:id="4017" w:name="_Toc89431602"/>
      <w:bookmarkStart w:id="4018" w:name="_Toc97042414"/>
      <w:bookmarkStart w:id="4019" w:name="_Toc97045558"/>
      <w:bookmarkStart w:id="4020" w:name="_Toc97155303"/>
      <w:bookmarkStart w:id="4021" w:name="_Toc101521440"/>
      <w:bookmarkStart w:id="4022" w:name="_Toc138761723"/>
      <w:bookmarkStart w:id="4023" w:name="_Toc145707938"/>
      <w:bookmarkStart w:id="4024" w:name="_Toc160570419"/>
      <w:bookmarkStart w:id="4025" w:name="_Toc162008015"/>
      <w:bookmarkStart w:id="4026" w:name="_Toc185515679"/>
      <w:bookmarkStart w:id="4027" w:name="_Toc192872987"/>
      <w:bookmarkStart w:id="4028" w:name="_Toc199336017"/>
      <w:r>
        <w:t>8.3</w:t>
      </w:r>
      <w:r w:rsidR="00BD7A82">
        <w:t>.2</w:t>
      </w:r>
      <w:r w:rsidR="00BD7A82">
        <w:tab/>
        <w:t>Resources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4029" w:name="_Toc85734314"/>
      <w:bookmarkStart w:id="4030" w:name="_Toc89431613"/>
      <w:bookmarkStart w:id="4031" w:name="_Toc97042425"/>
      <w:bookmarkStart w:id="4032" w:name="_Toc97045569"/>
      <w:bookmarkStart w:id="4033" w:name="_Toc97155314"/>
      <w:bookmarkStart w:id="4034" w:name="_Toc101521451"/>
      <w:bookmarkStart w:id="4035" w:name="_Toc138761724"/>
      <w:bookmarkStart w:id="4036" w:name="_Toc145707939"/>
      <w:bookmarkStart w:id="4037" w:name="_Toc160570420"/>
      <w:bookmarkStart w:id="4038" w:name="_Toc162008016"/>
      <w:bookmarkStart w:id="4039" w:name="_Toc185515680"/>
      <w:bookmarkStart w:id="4040" w:name="_Toc192872988"/>
      <w:bookmarkStart w:id="4041" w:name="_Toc199336018"/>
      <w:r>
        <w:t>8.</w:t>
      </w:r>
      <w:r w:rsidR="0026562D">
        <w:t>3</w:t>
      </w:r>
      <w:r>
        <w:t>.3</w:t>
      </w:r>
      <w:r>
        <w:tab/>
        <w:t>Custom Operations without associated resources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3C1841AC" w14:textId="77777777" w:rsidR="003633CB" w:rsidRDefault="003633CB" w:rsidP="003633CB">
      <w:pPr>
        <w:pStyle w:val="Heading4"/>
      </w:pPr>
      <w:bookmarkStart w:id="4042" w:name="_Toc510696623"/>
      <w:bookmarkStart w:id="4043" w:name="_Toc35971414"/>
      <w:bookmarkStart w:id="4044" w:name="_Toc96843360"/>
      <w:bookmarkStart w:id="4045" w:name="_Toc96844335"/>
      <w:bookmarkStart w:id="4046" w:name="_Toc97039889"/>
      <w:bookmarkStart w:id="4047" w:name="_Toc138761725"/>
      <w:bookmarkStart w:id="4048" w:name="_Toc145707940"/>
      <w:bookmarkStart w:id="4049" w:name="_Toc160570421"/>
      <w:bookmarkStart w:id="4050" w:name="_Toc162008017"/>
      <w:bookmarkStart w:id="4051" w:name="_Toc185515681"/>
      <w:bookmarkStart w:id="4052" w:name="_Toc192872989"/>
      <w:bookmarkStart w:id="4053" w:name="_Toc199336019"/>
      <w:r>
        <w:t>8.3.3.1</w:t>
      </w:r>
      <w:r>
        <w:tab/>
        <w:t>Overview</w:t>
      </w:r>
      <w:bookmarkEnd w:id="4042"/>
      <w:bookmarkEnd w:id="4043"/>
      <w:bookmarkEnd w:id="4044"/>
      <w:bookmarkEnd w:id="4045"/>
      <w:bookmarkEnd w:id="4046"/>
      <w:bookmarkEnd w:id="4047"/>
      <w:bookmarkEnd w:id="4048"/>
      <w:bookmarkEnd w:id="4049"/>
      <w:bookmarkEnd w:id="4050"/>
      <w:bookmarkEnd w:id="4051"/>
      <w:bookmarkEnd w:id="4052"/>
      <w:bookmarkEnd w:id="405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809948896"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4054" w:name="_Toc510696624"/>
      <w:bookmarkStart w:id="4055" w:name="_Toc35971415"/>
      <w:bookmarkStart w:id="4056" w:name="_Toc96843361"/>
      <w:bookmarkStart w:id="4057" w:name="_Toc96844336"/>
      <w:bookmarkStart w:id="4058" w:name="_Toc97039890"/>
      <w:bookmarkStart w:id="4059" w:name="_Toc138761726"/>
      <w:bookmarkStart w:id="4060" w:name="_Toc145707941"/>
      <w:bookmarkStart w:id="4061" w:name="_Toc160570422"/>
      <w:bookmarkStart w:id="4062" w:name="_Toc162008018"/>
      <w:bookmarkStart w:id="4063" w:name="_Toc185515682"/>
      <w:bookmarkStart w:id="4064" w:name="_Toc192872990"/>
      <w:bookmarkStart w:id="4065" w:name="_Toc199336020"/>
      <w:r>
        <w:t>8.3.3.2</w:t>
      </w:r>
      <w:r>
        <w:tab/>
        <w:t xml:space="preserve">Operation: </w:t>
      </w:r>
      <w:bookmarkEnd w:id="4054"/>
      <w:bookmarkEnd w:id="4055"/>
      <w:bookmarkEnd w:id="4056"/>
      <w:bookmarkEnd w:id="4057"/>
      <w:bookmarkEnd w:id="4058"/>
      <w:r>
        <w:t>Fetch</w:t>
      </w:r>
      <w:bookmarkEnd w:id="4059"/>
      <w:bookmarkEnd w:id="4060"/>
      <w:bookmarkEnd w:id="4061"/>
      <w:bookmarkEnd w:id="4062"/>
      <w:bookmarkEnd w:id="4063"/>
      <w:bookmarkEnd w:id="4064"/>
      <w:bookmarkEnd w:id="4065"/>
    </w:p>
    <w:p w14:paraId="47A584C0" w14:textId="639BF4BF" w:rsidR="00D0620E" w:rsidRDefault="00D0620E" w:rsidP="00527D5E">
      <w:bookmarkStart w:id="4066" w:name="_Toc510696625"/>
      <w:bookmarkStart w:id="4067" w:name="_Toc35971416"/>
      <w:bookmarkStart w:id="4068" w:name="_Toc96843362"/>
      <w:bookmarkStart w:id="4069" w:name="_Toc96844337"/>
      <w:bookmarkStart w:id="4070" w:name="_Toc97039891"/>
      <w:bookmarkStart w:id="4071" w:name="_Toc138761727"/>
      <w:bookmarkStart w:id="4072" w:name="_Toc145707942"/>
      <w:r>
        <w:t>This operation is deprecated. The operation defined in clause 8.3.3.3 should be used instead.</w:t>
      </w:r>
    </w:p>
    <w:p w14:paraId="1293A99A" w14:textId="01DAF2E9" w:rsidR="003633CB" w:rsidRDefault="003633CB" w:rsidP="003633CB">
      <w:pPr>
        <w:pStyle w:val="Heading5"/>
      </w:pPr>
      <w:bookmarkStart w:id="4073" w:name="_Toc160570423"/>
      <w:bookmarkStart w:id="4074" w:name="_Toc162008019"/>
      <w:bookmarkStart w:id="4075" w:name="_Toc185515683"/>
      <w:bookmarkStart w:id="4076" w:name="_Toc192872991"/>
      <w:bookmarkStart w:id="4077" w:name="_Toc199336021"/>
      <w:r>
        <w:t>8.3.3.2.1</w:t>
      </w:r>
      <w:r>
        <w:tab/>
        <w:t>Description</w:t>
      </w:r>
      <w:bookmarkEnd w:id="4066"/>
      <w:bookmarkEnd w:id="4067"/>
      <w:bookmarkEnd w:id="4068"/>
      <w:bookmarkEnd w:id="4069"/>
      <w:bookmarkEnd w:id="4070"/>
      <w:bookmarkEnd w:id="4071"/>
      <w:bookmarkEnd w:id="4072"/>
      <w:bookmarkEnd w:id="4073"/>
      <w:bookmarkEnd w:id="4074"/>
      <w:bookmarkEnd w:id="4075"/>
      <w:bookmarkEnd w:id="4076"/>
      <w:bookmarkEnd w:id="4077"/>
    </w:p>
    <w:p w14:paraId="45DE3BEE" w14:textId="77777777" w:rsidR="003633CB" w:rsidRPr="00384E92" w:rsidRDefault="003633CB" w:rsidP="003633CB">
      <w:bookmarkStart w:id="4078" w:name="_Toc510696626"/>
      <w:bookmarkStart w:id="4079" w:name="_Toc35971417"/>
      <w:bookmarkStart w:id="4080" w:name="_Toc96843363"/>
      <w:bookmarkStart w:id="4081" w:name="_Toc96844338"/>
      <w:bookmarkStart w:id="4082"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4083" w:name="_Toc138761728"/>
      <w:bookmarkStart w:id="4084" w:name="_Toc145707943"/>
      <w:bookmarkStart w:id="4085" w:name="_Toc160570424"/>
      <w:bookmarkStart w:id="4086" w:name="_Toc162008020"/>
      <w:bookmarkStart w:id="4087" w:name="_Toc185515684"/>
      <w:bookmarkStart w:id="4088" w:name="_Toc192872992"/>
      <w:bookmarkStart w:id="4089" w:name="_Toc199336022"/>
      <w:r>
        <w:t>8.3.3.2.2</w:t>
      </w:r>
      <w:r>
        <w:tab/>
        <w:t>Operation Definition</w:t>
      </w:r>
      <w:bookmarkEnd w:id="4078"/>
      <w:bookmarkEnd w:id="4079"/>
      <w:bookmarkEnd w:id="4080"/>
      <w:bookmarkEnd w:id="4081"/>
      <w:bookmarkEnd w:id="4082"/>
      <w:bookmarkEnd w:id="4083"/>
      <w:bookmarkEnd w:id="4084"/>
      <w:bookmarkEnd w:id="4085"/>
      <w:bookmarkEnd w:id="4086"/>
      <w:bookmarkEnd w:id="4087"/>
      <w:bookmarkEnd w:id="4088"/>
      <w:bookmarkEnd w:id="408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4090" w:name="_Toc510696627"/>
      <w:bookmarkStart w:id="409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4090"/>
      <w:bookmarkEnd w:id="4091"/>
    </w:tbl>
    <w:p w14:paraId="3CB40F72" w14:textId="019F058B" w:rsidR="00BD7A82" w:rsidRDefault="00BD7A82" w:rsidP="00BD7A82"/>
    <w:p w14:paraId="23AB7917" w14:textId="77777777" w:rsidR="00D0620E" w:rsidRDefault="00D0620E" w:rsidP="00D0620E">
      <w:pPr>
        <w:pStyle w:val="Heading4"/>
      </w:pPr>
      <w:bookmarkStart w:id="4092" w:name="_Toc160570425"/>
      <w:bookmarkStart w:id="4093" w:name="_Toc162008021"/>
      <w:bookmarkStart w:id="4094" w:name="_Toc185515685"/>
      <w:bookmarkStart w:id="4095" w:name="_Toc192872993"/>
      <w:bookmarkStart w:id="4096" w:name="_Toc199336023"/>
      <w:r>
        <w:t>8.3.3.3</w:t>
      </w:r>
      <w:r>
        <w:tab/>
        <w:t>Operation: Get</w:t>
      </w:r>
      <w:bookmarkEnd w:id="4092"/>
      <w:bookmarkEnd w:id="4093"/>
      <w:bookmarkEnd w:id="4094"/>
      <w:bookmarkEnd w:id="4095"/>
      <w:bookmarkEnd w:id="4096"/>
    </w:p>
    <w:p w14:paraId="0451374F" w14:textId="77777777" w:rsidR="00D0620E" w:rsidRDefault="00D0620E" w:rsidP="00D0620E">
      <w:pPr>
        <w:pStyle w:val="Heading5"/>
      </w:pPr>
      <w:bookmarkStart w:id="4097" w:name="_Toc160570426"/>
      <w:bookmarkStart w:id="4098" w:name="_Toc162008022"/>
      <w:bookmarkStart w:id="4099" w:name="_Toc185515686"/>
      <w:bookmarkStart w:id="4100" w:name="_Toc192872994"/>
      <w:bookmarkStart w:id="4101" w:name="_Toc199336024"/>
      <w:r>
        <w:t>8.3.3.3.1</w:t>
      </w:r>
      <w:r>
        <w:tab/>
        <w:t>Description</w:t>
      </w:r>
      <w:bookmarkEnd w:id="4097"/>
      <w:bookmarkEnd w:id="4098"/>
      <w:bookmarkEnd w:id="4099"/>
      <w:bookmarkEnd w:id="4100"/>
      <w:bookmarkEnd w:id="410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4102" w:name="_Toc160570427"/>
      <w:bookmarkStart w:id="4103" w:name="_Toc162008023"/>
      <w:bookmarkStart w:id="4104" w:name="_Toc185515687"/>
      <w:bookmarkStart w:id="4105" w:name="_Toc192872995"/>
      <w:bookmarkStart w:id="4106" w:name="_Toc199336025"/>
      <w:r>
        <w:t>8.3.3.3.2</w:t>
      </w:r>
      <w:r>
        <w:tab/>
        <w:t>Operation Definition</w:t>
      </w:r>
      <w:bookmarkEnd w:id="4102"/>
      <w:bookmarkEnd w:id="4103"/>
      <w:bookmarkEnd w:id="4104"/>
      <w:bookmarkEnd w:id="4105"/>
      <w:bookmarkEnd w:id="410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4107" w:name="_Toc85734315"/>
      <w:bookmarkStart w:id="4108" w:name="_Toc89431614"/>
      <w:bookmarkStart w:id="4109" w:name="_Toc97042426"/>
      <w:bookmarkStart w:id="4110" w:name="_Toc97045570"/>
      <w:bookmarkStart w:id="4111" w:name="_Toc97155315"/>
      <w:bookmarkStart w:id="4112" w:name="_Toc101521452"/>
      <w:bookmarkStart w:id="4113" w:name="_Toc138761729"/>
      <w:bookmarkStart w:id="4114" w:name="_Toc145707944"/>
      <w:bookmarkStart w:id="4115" w:name="_Toc160570428"/>
      <w:bookmarkStart w:id="4116" w:name="_Toc162008024"/>
      <w:bookmarkStart w:id="4117" w:name="_Toc185515688"/>
      <w:bookmarkStart w:id="4118" w:name="_Toc192872996"/>
      <w:bookmarkStart w:id="4119" w:name="_Toc199336026"/>
      <w:r>
        <w:t>8.</w:t>
      </w:r>
      <w:r w:rsidR="0026562D">
        <w:t>3</w:t>
      </w:r>
      <w:r>
        <w:t>.4</w:t>
      </w:r>
      <w:r>
        <w:tab/>
        <w:t>Notifications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0C35F33" w14:textId="77777777" w:rsidR="00BD7A82" w:rsidRDefault="00BD7A82" w:rsidP="00BD7A82">
      <w:r>
        <w:t>None.</w:t>
      </w:r>
    </w:p>
    <w:p w14:paraId="5227F261" w14:textId="13E54C29" w:rsidR="00BD7A82" w:rsidRDefault="00BD7A82" w:rsidP="00BD7A82">
      <w:pPr>
        <w:pStyle w:val="Heading3"/>
      </w:pPr>
      <w:bookmarkStart w:id="4120" w:name="_Toc85734316"/>
      <w:bookmarkStart w:id="4121" w:name="_Toc89431615"/>
      <w:bookmarkStart w:id="4122" w:name="_Toc97042427"/>
      <w:bookmarkStart w:id="4123" w:name="_Toc97045571"/>
      <w:bookmarkStart w:id="4124" w:name="_Toc97155316"/>
      <w:bookmarkStart w:id="4125" w:name="_Toc101521453"/>
      <w:bookmarkStart w:id="4126" w:name="_Toc138761730"/>
      <w:bookmarkStart w:id="4127" w:name="_Toc145707945"/>
      <w:bookmarkStart w:id="4128" w:name="_Toc160570429"/>
      <w:bookmarkStart w:id="4129" w:name="_Toc162008025"/>
      <w:bookmarkStart w:id="4130" w:name="_Toc185515689"/>
      <w:bookmarkStart w:id="4131" w:name="_Toc192872997"/>
      <w:bookmarkStart w:id="4132" w:name="_Toc199336027"/>
      <w:r>
        <w:t>8.</w:t>
      </w:r>
      <w:r w:rsidR="0026562D">
        <w:t>3</w:t>
      </w:r>
      <w:r>
        <w:t>.5</w:t>
      </w:r>
      <w:r>
        <w:tab/>
        <w:t>Data Model</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618A5EAF" w14:textId="5A676C24" w:rsidR="00BD7A82" w:rsidRDefault="0026562D" w:rsidP="00BD7A82">
      <w:pPr>
        <w:pStyle w:val="Heading4"/>
        <w:rPr>
          <w:lang w:eastAsia="zh-CN"/>
        </w:rPr>
      </w:pPr>
      <w:bookmarkStart w:id="4133" w:name="_Toc85734317"/>
      <w:bookmarkStart w:id="4134" w:name="_Toc89431616"/>
      <w:bookmarkStart w:id="4135" w:name="_Toc97042428"/>
      <w:bookmarkStart w:id="4136" w:name="_Toc97045572"/>
      <w:bookmarkStart w:id="4137" w:name="_Toc97155317"/>
      <w:bookmarkStart w:id="4138" w:name="_Toc101521454"/>
      <w:bookmarkStart w:id="4139" w:name="_Toc138761731"/>
      <w:bookmarkStart w:id="4140" w:name="_Toc145707946"/>
      <w:bookmarkStart w:id="4141" w:name="_Toc160570430"/>
      <w:bookmarkStart w:id="4142" w:name="_Toc162008026"/>
      <w:bookmarkStart w:id="4143" w:name="_Toc185515690"/>
      <w:bookmarkStart w:id="4144" w:name="_Toc192872998"/>
      <w:bookmarkStart w:id="4145" w:name="_Toc199336028"/>
      <w:r>
        <w:rPr>
          <w:lang w:eastAsia="zh-CN"/>
        </w:rPr>
        <w:t>8.3</w:t>
      </w:r>
      <w:r w:rsidR="00BD7A82">
        <w:rPr>
          <w:lang w:eastAsia="zh-CN"/>
        </w:rPr>
        <w:t>.5.1</w:t>
      </w:r>
      <w:r w:rsidR="00BD7A82">
        <w:rPr>
          <w:lang w:eastAsia="zh-CN"/>
        </w:rPr>
        <w:tab/>
        <w:t>General</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4146" w:name="_Toc85734318"/>
      <w:bookmarkStart w:id="4147" w:name="_Toc89431617"/>
      <w:bookmarkStart w:id="4148" w:name="_Toc97042429"/>
      <w:bookmarkStart w:id="4149" w:name="_Toc97045573"/>
      <w:bookmarkStart w:id="4150" w:name="_Toc97155318"/>
      <w:bookmarkStart w:id="4151" w:name="_Toc101521455"/>
      <w:bookmarkStart w:id="4152" w:name="_Toc138761732"/>
      <w:bookmarkStart w:id="4153" w:name="_Toc145707947"/>
      <w:bookmarkStart w:id="4154" w:name="_Toc160570431"/>
      <w:bookmarkStart w:id="4155" w:name="_Toc162008027"/>
      <w:bookmarkStart w:id="4156" w:name="_Toc185515691"/>
      <w:bookmarkStart w:id="4157" w:name="_Toc192872999"/>
      <w:bookmarkStart w:id="4158" w:name="_Toc199336029"/>
      <w:r>
        <w:rPr>
          <w:lang w:eastAsia="zh-CN"/>
        </w:rPr>
        <w:t>8.</w:t>
      </w:r>
      <w:r w:rsidR="0026562D">
        <w:rPr>
          <w:lang w:eastAsia="zh-CN"/>
        </w:rPr>
        <w:t>3</w:t>
      </w:r>
      <w:r>
        <w:rPr>
          <w:lang w:eastAsia="zh-CN"/>
        </w:rPr>
        <w:t>.5.2</w:t>
      </w:r>
      <w:r>
        <w:rPr>
          <w:lang w:eastAsia="zh-CN"/>
        </w:rPr>
        <w:tab/>
        <w:t>Structured data types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CE86B58" w14:textId="364B2A37" w:rsidR="00BD7A82" w:rsidRDefault="00BD7A82" w:rsidP="00BD7A82">
      <w:pPr>
        <w:pStyle w:val="Heading5"/>
        <w:rPr>
          <w:lang w:eastAsia="zh-CN"/>
        </w:rPr>
      </w:pPr>
      <w:bookmarkStart w:id="4159" w:name="_Toc85734319"/>
      <w:bookmarkStart w:id="4160" w:name="_Toc89431618"/>
      <w:bookmarkStart w:id="4161" w:name="_Toc97042430"/>
      <w:bookmarkStart w:id="4162" w:name="_Toc97045574"/>
      <w:bookmarkStart w:id="4163" w:name="_Toc97155319"/>
      <w:bookmarkStart w:id="4164" w:name="_Toc101521456"/>
      <w:bookmarkStart w:id="4165" w:name="_Toc138761733"/>
      <w:bookmarkStart w:id="4166" w:name="_Toc145707948"/>
      <w:bookmarkStart w:id="4167" w:name="_Toc160570432"/>
      <w:bookmarkStart w:id="4168" w:name="_Toc162008028"/>
      <w:bookmarkStart w:id="4169" w:name="_Toc185515692"/>
      <w:bookmarkStart w:id="4170" w:name="_Toc192873000"/>
      <w:bookmarkStart w:id="4171" w:name="_Toc199336030"/>
      <w:r>
        <w:rPr>
          <w:lang w:eastAsia="zh-CN"/>
        </w:rPr>
        <w:t>8.</w:t>
      </w:r>
      <w:r w:rsidR="0026562D">
        <w:rPr>
          <w:lang w:eastAsia="zh-CN"/>
        </w:rPr>
        <w:t>3</w:t>
      </w:r>
      <w:r>
        <w:rPr>
          <w:lang w:eastAsia="zh-CN"/>
        </w:rPr>
        <w:t>.5.2.1</w:t>
      </w:r>
      <w:r>
        <w:rPr>
          <w:lang w:eastAsia="zh-CN"/>
        </w:rPr>
        <w:tab/>
        <w:t>Introduction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B6AEFDB" w14:textId="60987BF1" w:rsidR="00BD7A82" w:rsidRDefault="00BD7A82" w:rsidP="00BD7A82">
      <w:pPr>
        <w:pStyle w:val="Heading5"/>
        <w:rPr>
          <w:lang w:eastAsia="zh-CN"/>
        </w:rPr>
      </w:pPr>
      <w:bookmarkStart w:id="4172" w:name="_Toc85734320"/>
      <w:bookmarkStart w:id="4173" w:name="_Toc89431619"/>
      <w:bookmarkStart w:id="4174" w:name="_Toc97042431"/>
      <w:bookmarkStart w:id="4175" w:name="_Toc97045575"/>
      <w:bookmarkStart w:id="4176" w:name="_Toc97155320"/>
      <w:bookmarkStart w:id="4177" w:name="_Toc101521457"/>
      <w:bookmarkStart w:id="4178" w:name="_Toc138761734"/>
      <w:bookmarkStart w:id="4179" w:name="_Toc145707949"/>
      <w:bookmarkStart w:id="4180" w:name="_Toc160570433"/>
      <w:bookmarkStart w:id="4181" w:name="_Toc162008029"/>
      <w:bookmarkStart w:id="4182" w:name="_Toc185515693"/>
      <w:bookmarkStart w:id="4183" w:name="_Toc192873001"/>
      <w:bookmarkStart w:id="4184" w:name="_Toc199336031"/>
      <w:r>
        <w:rPr>
          <w:lang w:eastAsia="zh-CN"/>
        </w:rPr>
        <w:t>8.</w:t>
      </w:r>
      <w:r w:rsidR="0026562D">
        <w:rPr>
          <w:lang w:eastAsia="zh-CN"/>
        </w:rPr>
        <w:t>3</w:t>
      </w:r>
      <w:r>
        <w:rPr>
          <w:lang w:eastAsia="zh-CN"/>
        </w:rPr>
        <w:t>.5.2.2</w:t>
      </w:r>
      <w:r>
        <w:rPr>
          <w:lang w:eastAsia="zh-CN"/>
        </w:rPr>
        <w:tab/>
        <w:t>Type: UserInformation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4185" w:name="_Toc160570434"/>
      <w:bookmarkStart w:id="4186" w:name="_Toc162008030"/>
      <w:bookmarkStart w:id="4187" w:name="_Toc185515694"/>
      <w:bookmarkStart w:id="4188" w:name="_Toc192873002"/>
      <w:bookmarkStart w:id="4189" w:name="_Toc199336032"/>
      <w:r w:rsidRPr="00527D5E">
        <w:rPr>
          <w:lang w:eastAsia="zh-CN"/>
        </w:rPr>
        <w:t>8.3.5.2.3</w:t>
      </w:r>
      <w:r>
        <w:rPr>
          <w:lang w:eastAsia="zh-CN"/>
        </w:rPr>
        <w:tab/>
        <w:t>Type: UserInfo</w:t>
      </w:r>
      <w:bookmarkEnd w:id="4185"/>
      <w:bookmarkEnd w:id="4186"/>
      <w:bookmarkEnd w:id="4187"/>
      <w:bookmarkEnd w:id="4188"/>
      <w:bookmarkEnd w:id="4189"/>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4190" w:name="_Toc160570435"/>
      <w:bookmarkStart w:id="4191" w:name="_Toc162008031"/>
      <w:bookmarkStart w:id="4192" w:name="_Toc185515695"/>
      <w:bookmarkStart w:id="4193" w:name="_Toc192873003"/>
      <w:bookmarkStart w:id="4194" w:name="_Toc199336033"/>
      <w:r w:rsidRPr="00527D5E">
        <w:rPr>
          <w:lang w:eastAsia="zh-CN"/>
        </w:rPr>
        <w:t>8.3.5.2.4</w:t>
      </w:r>
      <w:r>
        <w:rPr>
          <w:lang w:eastAsia="zh-CN"/>
        </w:rPr>
        <w:tab/>
        <w:t>Type: UeIdInfo</w:t>
      </w:r>
      <w:bookmarkEnd w:id="4190"/>
      <w:bookmarkEnd w:id="4191"/>
      <w:bookmarkEnd w:id="4192"/>
      <w:bookmarkEnd w:id="4193"/>
      <w:bookmarkEnd w:id="4194"/>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671AB44A"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4195" w:name="_Toc160570436"/>
      <w:bookmarkStart w:id="4196" w:name="_Toc162008032"/>
      <w:bookmarkStart w:id="4197" w:name="_Toc185515696"/>
      <w:bookmarkStart w:id="4198" w:name="_Toc192873004"/>
      <w:bookmarkStart w:id="4199" w:name="_Toc199336034"/>
      <w:r w:rsidRPr="00527D5E">
        <w:rPr>
          <w:lang w:eastAsia="zh-CN"/>
        </w:rPr>
        <w:t>8.3.5.2.5</w:t>
      </w:r>
      <w:r>
        <w:rPr>
          <w:lang w:eastAsia="zh-CN"/>
        </w:rPr>
        <w:tab/>
        <w:t>Type: UeId</w:t>
      </w:r>
      <w:bookmarkEnd w:id="4195"/>
      <w:bookmarkEnd w:id="4196"/>
      <w:bookmarkEnd w:id="4197"/>
      <w:bookmarkEnd w:id="4198"/>
      <w:bookmarkEnd w:id="419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4200" w:name="_Toc85734321"/>
      <w:bookmarkStart w:id="4201" w:name="_Toc89431620"/>
      <w:bookmarkStart w:id="4202" w:name="_Toc97042432"/>
      <w:bookmarkStart w:id="4203" w:name="_Toc97045576"/>
      <w:bookmarkStart w:id="4204" w:name="_Toc97155321"/>
      <w:bookmarkStart w:id="4205" w:name="_Toc101521458"/>
      <w:bookmarkStart w:id="4206" w:name="_Toc138761735"/>
      <w:bookmarkStart w:id="4207" w:name="_Toc145707950"/>
      <w:bookmarkStart w:id="4208" w:name="_Toc160570437"/>
      <w:bookmarkStart w:id="4209" w:name="_Toc162008033"/>
      <w:bookmarkStart w:id="4210" w:name="_Toc185515697"/>
      <w:bookmarkStart w:id="4211" w:name="_Toc192873005"/>
      <w:bookmarkStart w:id="4212" w:name="_Toc199336035"/>
      <w:r>
        <w:rPr>
          <w:lang w:eastAsia="zh-CN"/>
        </w:rPr>
        <w:t>8.3</w:t>
      </w:r>
      <w:r w:rsidR="00BD7A82">
        <w:rPr>
          <w:lang w:eastAsia="zh-CN"/>
        </w:rPr>
        <w:t>.5.3</w:t>
      </w:r>
      <w:r w:rsidR="00BD7A82">
        <w:rPr>
          <w:lang w:eastAsia="zh-CN"/>
        </w:rPr>
        <w:tab/>
        <w:t>Simple data types and enumerations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E735318" w14:textId="77777777" w:rsidR="004E6468" w:rsidRDefault="004E6468" w:rsidP="004E6468">
      <w:pPr>
        <w:pStyle w:val="Heading5"/>
      </w:pPr>
      <w:bookmarkStart w:id="4213" w:name="_Toc160570438"/>
      <w:bookmarkStart w:id="4214" w:name="_Toc162008034"/>
      <w:bookmarkStart w:id="4215" w:name="_Toc185515698"/>
      <w:bookmarkStart w:id="4216" w:name="_Toc192873006"/>
      <w:bookmarkStart w:id="4217" w:name="_Toc199336036"/>
      <w:r>
        <w:t>8.3.5.3.</w:t>
      </w:r>
      <w:r w:rsidRPr="00527D5E">
        <w:t>1</w:t>
      </w:r>
      <w:r>
        <w:tab/>
        <w:t>Introduction</w:t>
      </w:r>
      <w:bookmarkEnd w:id="4213"/>
      <w:bookmarkEnd w:id="4214"/>
      <w:bookmarkEnd w:id="4215"/>
      <w:bookmarkEnd w:id="4216"/>
      <w:bookmarkEnd w:id="4217"/>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4218" w:name="_Toc129169592"/>
      <w:bookmarkStart w:id="4219" w:name="_Toc160570439"/>
      <w:bookmarkStart w:id="4220" w:name="_Toc162008035"/>
      <w:bookmarkStart w:id="4221" w:name="_Toc185515699"/>
      <w:bookmarkStart w:id="4222" w:name="_Toc192873007"/>
      <w:bookmarkStart w:id="4223" w:name="_Toc199336037"/>
      <w:r>
        <w:t>8.3.5.3.</w:t>
      </w:r>
      <w:r w:rsidRPr="00527D5E">
        <w:t>2</w:t>
      </w:r>
      <w:r>
        <w:tab/>
        <w:t>Simple data types</w:t>
      </w:r>
      <w:bookmarkEnd w:id="4218"/>
      <w:bookmarkEnd w:id="4219"/>
      <w:bookmarkEnd w:id="4220"/>
      <w:bookmarkEnd w:id="4221"/>
      <w:bookmarkEnd w:id="4222"/>
      <w:bookmarkEnd w:id="422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4224" w:name="_Toc85734322"/>
      <w:bookmarkStart w:id="4225" w:name="_Toc89431621"/>
      <w:bookmarkStart w:id="4226" w:name="_Toc97042433"/>
      <w:bookmarkStart w:id="4227" w:name="_Toc97045577"/>
      <w:bookmarkStart w:id="4228" w:name="_Toc97155322"/>
      <w:bookmarkStart w:id="4229" w:name="_Toc101521459"/>
      <w:bookmarkStart w:id="4230" w:name="_Toc138761736"/>
      <w:bookmarkStart w:id="4231" w:name="_Toc145707951"/>
      <w:bookmarkStart w:id="4232" w:name="_Toc160570440"/>
      <w:bookmarkStart w:id="4233" w:name="_Toc162008036"/>
      <w:bookmarkStart w:id="4234" w:name="_Toc185515700"/>
      <w:bookmarkStart w:id="4235" w:name="_Toc192873008"/>
      <w:bookmarkStart w:id="4236" w:name="_Toc199336038"/>
      <w:r>
        <w:t>8.3</w:t>
      </w:r>
      <w:r w:rsidR="00BD7A82">
        <w:t>.6</w:t>
      </w:r>
      <w:r w:rsidR="00BD7A82">
        <w:tab/>
        <w:t>Error Handling</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04B0AD80" w14:textId="77777777" w:rsidR="000641F8" w:rsidRDefault="000641F8" w:rsidP="000641F8">
      <w:pPr>
        <w:pStyle w:val="Heading4"/>
      </w:pPr>
      <w:bookmarkStart w:id="4237" w:name="_Toc185515701"/>
      <w:bookmarkStart w:id="4238" w:name="_Toc192873009"/>
      <w:bookmarkStart w:id="4239" w:name="_Toc199336039"/>
      <w:bookmarkStart w:id="4240" w:name="_Toc85734323"/>
      <w:bookmarkStart w:id="4241" w:name="_Toc89431622"/>
      <w:bookmarkStart w:id="4242" w:name="_Toc97042434"/>
      <w:bookmarkStart w:id="4243" w:name="_Toc97045578"/>
      <w:bookmarkStart w:id="4244" w:name="_Toc97155323"/>
      <w:bookmarkStart w:id="4245" w:name="_Toc101521460"/>
      <w:bookmarkStart w:id="4246" w:name="_Toc138761737"/>
      <w:bookmarkStart w:id="4247" w:name="_Toc145707952"/>
      <w:bookmarkStart w:id="4248" w:name="_Toc160570441"/>
      <w:bookmarkStart w:id="4249" w:name="_Toc162008037"/>
      <w:r>
        <w:t>8.3.6.1</w:t>
      </w:r>
      <w:r>
        <w:tab/>
        <w:t>General</w:t>
      </w:r>
      <w:bookmarkEnd w:id="4237"/>
      <w:bookmarkEnd w:id="4238"/>
      <w:bookmarkEnd w:id="423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4250" w:name="_Toc185515702"/>
      <w:bookmarkStart w:id="4251" w:name="_Toc192873010"/>
      <w:bookmarkStart w:id="4252" w:name="_Toc199336040"/>
      <w:r>
        <w:t>8.3.6.2</w:t>
      </w:r>
      <w:r>
        <w:tab/>
        <w:t>Protocol Errors</w:t>
      </w:r>
      <w:bookmarkEnd w:id="4250"/>
      <w:bookmarkEnd w:id="4251"/>
      <w:bookmarkEnd w:id="425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4253" w:name="_Toc185515703"/>
      <w:bookmarkStart w:id="4254" w:name="_Toc192873011"/>
      <w:bookmarkStart w:id="4255" w:name="_Toc199336041"/>
      <w:r>
        <w:t>8.3.6.3</w:t>
      </w:r>
      <w:r>
        <w:tab/>
        <w:t>Application Errors</w:t>
      </w:r>
      <w:bookmarkEnd w:id="4253"/>
      <w:bookmarkEnd w:id="4254"/>
      <w:bookmarkEnd w:id="4255"/>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4256" w:name="_Toc185515704"/>
      <w:bookmarkStart w:id="4257" w:name="_Toc192873012"/>
      <w:bookmarkStart w:id="4258" w:name="_Toc199336042"/>
      <w:r>
        <w:t>8.3</w:t>
      </w:r>
      <w:r w:rsidR="00BD7A82">
        <w:t>.7</w:t>
      </w:r>
      <w:r w:rsidR="00BD7A82">
        <w:tab/>
        <w:t>Feature negotiation</w:t>
      </w:r>
      <w:bookmarkEnd w:id="4240"/>
      <w:bookmarkEnd w:id="4241"/>
      <w:bookmarkEnd w:id="4242"/>
      <w:bookmarkEnd w:id="4243"/>
      <w:bookmarkEnd w:id="4244"/>
      <w:bookmarkEnd w:id="4245"/>
      <w:bookmarkEnd w:id="4246"/>
      <w:bookmarkEnd w:id="4247"/>
      <w:bookmarkEnd w:id="4248"/>
      <w:bookmarkEnd w:id="4249"/>
      <w:bookmarkEnd w:id="4256"/>
      <w:bookmarkEnd w:id="4257"/>
      <w:bookmarkEnd w:id="425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4259" w:name="_Toc85734324"/>
      <w:bookmarkStart w:id="4260" w:name="_Toc89431623"/>
      <w:bookmarkStart w:id="4261" w:name="_Toc97042435"/>
      <w:bookmarkStart w:id="4262" w:name="_Toc97045579"/>
      <w:bookmarkStart w:id="4263" w:name="_Toc97155324"/>
      <w:bookmarkStart w:id="4264" w:name="_Toc101521461"/>
      <w:bookmarkStart w:id="4265" w:name="_Toc138761738"/>
      <w:bookmarkStart w:id="4266" w:name="_Toc145707953"/>
      <w:bookmarkStart w:id="4267" w:name="_Toc160570442"/>
      <w:bookmarkStart w:id="4268" w:name="_Toc162008038"/>
      <w:bookmarkStart w:id="4269" w:name="_Toc185515705"/>
      <w:bookmarkStart w:id="4270" w:name="_Toc192873013"/>
      <w:bookmarkStart w:id="4271" w:name="_Toc199336043"/>
      <w:r>
        <w:t>8.4</w:t>
      </w:r>
      <w:r w:rsidR="00C1068C">
        <w:tab/>
        <w:t>Eees_AppClientInformation API</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05C35719" w14:textId="5491D110" w:rsidR="00C1068C" w:rsidRDefault="008D1128" w:rsidP="00C1068C">
      <w:pPr>
        <w:pStyle w:val="Heading3"/>
      </w:pPr>
      <w:bookmarkStart w:id="4272" w:name="_Toc85734325"/>
      <w:bookmarkStart w:id="4273" w:name="_Toc89431624"/>
      <w:bookmarkStart w:id="4274" w:name="_Toc97042436"/>
      <w:bookmarkStart w:id="4275" w:name="_Toc97045580"/>
      <w:bookmarkStart w:id="4276" w:name="_Toc97155325"/>
      <w:bookmarkStart w:id="4277" w:name="_Toc101521462"/>
      <w:bookmarkStart w:id="4278" w:name="_Toc138761739"/>
      <w:bookmarkStart w:id="4279" w:name="_Toc145707954"/>
      <w:bookmarkStart w:id="4280" w:name="_Toc160570443"/>
      <w:bookmarkStart w:id="4281" w:name="_Toc162008039"/>
      <w:bookmarkStart w:id="4282" w:name="_Toc185515706"/>
      <w:bookmarkStart w:id="4283" w:name="_Toc192873014"/>
      <w:bookmarkStart w:id="4284" w:name="_Toc199336044"/>
      <w:r>
        <w:t>8.4</w:t>
      </w:r>
      <w:r w:rsidR="00C1068C">
        <w:t>.1</w:t>
      </w:r>
      <w:r w:rsidR="00C1068C">
        <w:tab/>
      </w:r>
      <w:bookmarkEnd w:id="4272"/>
      <w:r w:rsidR="00C96826">
        <w:t>I</w:t>
      </w:r>
      <w:r w:rsidR="00A81404">
        <w:t>ntroduction</w:t>
      </w:r>
      <w:bookmarkEnd w:id="4273"/>
      <w:bookmarkEnd w:id="4274"/>
      <w:bookmarkEnd w:id="4275"/>
      <w:bookmarkEnd w:id="4276"/>
      <w:bookmarkEnd w:id="4277"/>
      <w:bookmarkEnd w:id="4278"/>
      <w:bookmarkEnd w:id="4279"/>
      <w:bookmarkEnd w:id="4280"/>
      <w:bookmarkEnd w:id="4281"/>
      <w:bookmarkEnd w:id="4282"/>
      <w:bookmarkEnd w:id="4283"/>
      <w:bookmarkEnd w:id="428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4285" w:name="_Toc85734326"/>
      <w:bookmarkStart w:id="4286" w:name="_Toc89431625"/>
      <w:bookmarkStart w:id="4287" w:name="_Toc97042437"/>
      <w:bookmarkStart w:id="4288" w:name="_Toc97045581"/>
      <w:bookmarkStart w:id="4289" w:name="_Toc97155326"/>
      <w:bookmarkStart w:id="4290" w:name="_Toc101521463"/>
      <w:bookmarkStart w:id="4291" w:name="_Toc138761740"/>
      <w:bookmarkStart w:id="4292" w:name="_Toc145707955"/>
      <w:bookmarkStart w:id="4293" w:name="_Toc160570444"/>
      <w:bookmarkStart w:id="4294" w:name="_Toc162008040"/>
      <w:bookmarkStart w:id="4295" w:name="_Toc185515707"/>
      <w:bookmarkStart w:id="4296" w:name="_Toc192873015"/>
      <w:bookmarkStart w:id="4297" w:name="_Toc199336045"/>
      <w:r>
        <w:t>8.</w:t>
      </w:r>
      <w:r w:rsidR="008D1128">
        <w:t>4</w:t>
      </w:r>
      <w:r>
        <w:t>.2</w:t>
      </w:r>
      <w:r>
        <w:tab/>
        <w:t>Resources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04671252" w14:textId="27EFFCE5" w:rsidR="00C1068C" w:rsidRDefault="008D1128" w:rsidP="00C1068C">
      <w:pPr>
        <w:pStyle w:val="Heading4"/>
      </w:pPr>
      <w:bookmarkStart w:id="4298" w:name="_Toc85734327"/>
      <w:bookmarkStart w:id="4299" w:name="_Toc89431626"/>
      <w:bookmarkStart w:id="4300" w:name="_Toc97042438"/>
      <w:bookmarkStart w:id="4301" w:name="_Toc97045582"/>
      <w:bookmarkStart w:id="4302" w:name="_Toc97155327"/>
      <w:bookmarkStart w:id="4303" w:name="_Toc101521464"/>
      <w:bookmarkStart w:id="4304" w:name="_Toc138761741"/>
      <w:bookmarkStart w:id="4305" w:name="_Toc145707956"/>
      <w:bookmarkStart w:id="4306" w:name="_Toc160570445"/>
      <w:bookmarkStart w:id="4307" w:name="_Toc162008041"/>
      <w:bookmarkStart w:id="4308" w:name="_Toc185515708"/>
      <w:bookmarkStart w:id="4309" w:name="_Toc192873016"/>
      <w:bookmarkStart w:id="4310" w:name="_Toc199336046"/>
      <w:r>
        <w:t>8.4</w:t>
      </w:r>
      <w:r w:rsidR="00C1068C">
        <w:t>.2.1</w:t>
      </w:r>
      <w:r w:rsidR="00C1068C">
        <w:tab/>
        <w:t>Overview</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809948897"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4311" w:name="_Toc85734328"/>
      <w:bookmarkStart w:id="4312" w:name="_Toc89431627"/>
      <w:bookmarkStart w:id="4313" w:name="_Toc97042439"/>
      <w:bookmarkStart w:id="4314" w:name="_Toc97045583"/>
      <w:bookmarkStart w:id="4315" w:name="_Toc97155328"/>
      <w:bookmarkStart w:id="4316" w:name="_Toc101521465"/>
      <w:bookmarkStart w:id="4317" w:name="_Toc138761742"/>
      <w:bookmarkStart w:id="4318" w:name="_Toc145707957"/>
      <w:bookmarkStart w:id="4319" w:name="_Toc160570446"/>
      <w:bookmarkStart w:id="4320" w:name="_Toc162008042"/>
      <w:bookmarkStart w:id="4321" w:name="_Toc185515709"/>
      <w:bookmarkStart w:id="4322" w:name="_Toc192873017"/>
      <w:bookmarkStart w:id="4323" w:name="_Toc199336047"/>
      <w:r w:rsidRPr="0067699A">
        <w:rPr>
          <w:lang w:val="fr-FR"/>
        </w:rPr>
        <w:t>8.4</w:t>
      </w:r>
      <w:r w:rsidR="00C1068C" w:rsidRPr="0067699A">
        <w:rPr>
          <w:lang w:val="fr-FR"/>
        </w:rPr>
        <w:t>.2.2</w:t>
      </w:r>
      <w:r w:rsidR="00C1068C" w:rsidRPr="0067699A">
        <w:rPr>
          <w:lang w:val="fr-FR"/>
        </w:rPr>
        <w:tab/>
        <w:t>Resource: Application Client Information Subscriptions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1976BB28" w14:textId="08DE9A62" w:rsidR="00C1068C" w:rsidRPr="0067699A" w:rsidRDefault="008D1128" w:rsidP="00C1068C">
      <w:pPr>
        <w:pStyle w:val="Heading5"/>
        <w:rPr>
          <w:lang w:val="fr-FR" w:eastAsia="zh-CN"/>
        </w:rPr>
      </w:pPr>
      <w:bookmarkStart w:id="4324" w:name="_Toc85734329"/>
      <w:bookmarkStart w:id="4325" w:name="_Toc89431628"/>
      <w:bookmarkStart w:id="4326" w:name="_Toc97042440"/>
      <w:bookmarkStart w:id="4327" w:name="_Toc97045584"/>
      <w:bookmarkStart w:id="4328" w:name="_Toc97155329"/>
      <w:bookmarkStart w:id="4329" w:name="_Toc101521466"/>
      <w:bookmarkStart w:id="4330" w:name="_Toc138761743"/>
      <w:bookmarkStart w:id="4331" w:name="_Toc145707958"/>
      <w:bookmarkStart w:id="4332" w:name="_Toc160570447"/>
      <w:bookmarkStart w:id="4333" w:name="_Toc162008043"/>
      <w:bookmarkStart w:id="4334" w:name="_Toc185515710"/>
      <w:bookmarkStart w:id="4335" w:name="_Toc192873018"/>
      <w:bookmarkStart w:id="4336" w:name="_Toc199336048"/>
      <w:r w:rsidRPr="0067699A">
        <w:rPr>
          <w:lang w:val="fr-FR" w:eastAsia="zh-CN"/>
        </w:rPr>
        <w:t>8.4</w:t>
      </w:r>
      <w:r w:rsidR="00C1068C" w:rsidRPr="0067699A">
        <w:rPr>
          <w:lang w:val="fr-FR" w:eastAsia="zh-CN"/>
        </w:rPr>
        <w:t>.2.2.1</w:t>
      </w:r>
      <w:r w:rsidR="00C1068C" w:rsidRPr="0067699A">
        <w:rPr>
          <w:lang w:val="fr-FR" w:eastAsia="zh-CN"/>
        </w:rPr>
        <w:tab/>
        <w:t>Description</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4337" w:name="_Toc85734330"/>
      <w:bookmarkStart w:id="4338" w:name="_Toc89431629"/>
      <w:bookmarkStart w:id="4339" w:name="_Toc97042441"/>
      <w:bookmarkStart w:id="4340" w:name="_Toc97045585"/>
      <w:bookmarkStart w:id="4341" w:name="_Toc97155330"/>
      <w:bookmarkStart w:id="4342" w:name="_Toc101521467"/>
      <w:bookmarkStart w:id="4343" w:name="_Toc138761744"/>
      <w:bookmarkStart w:id="4344" w:name="_Toc145707959"/>
      <w:bookmarkStart w:id="4345" w:name="_Toc160570448"/>
      <w:bookmarkStart w:id="4346" w:name="_Toc162008044"/>
      <w:bookmarkStart w:id="4347" w:name="_Toc185515711"/>
      <w:bookmarkStart w:id="4348" w:name="_Toc192873019"/>
      <w:bookmarkStart w:id="4349" w:name="_Toc199336049"/>
      <w:r>
        <w:rPr>
          <w:lang w:eastAsia="zh-CN"/>
        </w:rPr>
        <w:t>8.4</w:t>
      </w:r>
      <w:r w:rsidR="00C1068C">
        <w:rPr>
          <w:lang w:eastAsia="zh-CN"/>
        </w:rPr>
        <w:t>.2.2.2</w:t>
      </w:r>
      <w:r w:rsidR="00C1068C">
        <w:rPr>
          <w:lang w:eastAsia="zh-CN"/>
        </w:rPr>
        <w:tab/>
        <w:t>Resource Definition</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4350" w:name="_Toc85734331"/>
      <w:bookmarkStart w:id="4351" w:name="_Toc89431630"/>
      <w:bookmarkStart w:id="4352" w:name="_Toc97042442"/>
      <w:bookmarkStart w:id="4353" w:name="_Toc97045586"/>
      <w:bookmarkStart w:id="4354" w:name="_Toc97155331"/>
      <w:bookmarkStart w:id="4355" w:name="_Toc101521468"/>
      <w:bookmarkStart w:id="4356" w:name="_Toc138761745"/>
      <w:bookmarkStart w:id="4357" w:name="_Toc145707960"/>
      <w:bookmarkStart w:id="4358" w:name="_Toc160570449"/>
      <w:bookmarkStart w:id="4359" w:name="_Toc162008045"/>
      <w:bookmarkStart w:id="4360" w:name="_Toc185515712"/>
      <w:bookmarkStart w:id="4361" w:name="_Toc192873020"/>
      <w:bookmarkStart w:id="4362" w:name="_Toc199336050"/>
      <w:r>
        <w:rPr>
          <w:lang w:eastAsia="zh-CN"/>
        </w:rPr>
        <w:t>8.</w:t>
      </w:r>
      <w:r w:rsidR="008D1128">
        <w:rPr>
          <w:lang w:eastAsia="zh-CN"/>
        </w:rPr>
        <w:t>4</w:t>
      </w:r>
      <w:r>
        <w:rPr>
          <w:lang w:eastAsia="zh-CN"/>
        </w:rPr>
        <w:t>.2.2.3</w:t>
      </w:r>
      <w:r>
        <w:rPr>
          <w:lang w:eastAsia="zh-CN"/>
        </w:rPr>
        <w:tab/>
        <w:t>Resource Standard Methods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5596308F" w14:textId="145E13E1" w:rsidR="00C1068C" w:rsidRDefault="00C1068C" w:rsidP="00C1068C">
      <w:pPr>
        <w:pStyle w:val="Heading6"/>
        <w:rPr>
          <w:lang w:eastAsia="zh-CN"/>
        </w:rPr>
      </w:pPr>
      <w:bookmarkStart w:id="4363" w:name="_Toc85734332"/>
      <w:bookmarkStart w:id="4364" w:name="_Toc89431631"/>
      <w:bookmarkStart w:id="4365" w:name="_Toc97042443"/>
      <w:bookmarkStart w:id="4366" w:name="_Toc97045587"/>
      <w:bookmarkStart w:id="4367" w:name="_Toc97155332"/>
      <w:bookmarkStart w:id="4368" w:name="_Toc101521469"/>
      <w:bookmarkStart w:id="4369" w:name="_Toc138761746"/>
      <w:bookmarkStart w:id="4370" w:name="_Toc145707961"/>
      <w:bookmarkStart w:id="4371" w:name="_Toc160570450"/>
      <w:bookmarkStart w:id="4372" w:name="_Toc162008046"/>
      <w:bookmarkStart w:id="4373" w:name="_Toc185515713"/>
      <w:bookmarkStart w:id="4374" w:name="_Toc192873021"/>
      <w:bookmarkStart w:id="4375" w:name="_Toc199336051"/>
      <w:r>
        <w:rPr>
          <w:lang w:eastAsia="zh-CN"/>
        </w:rPr>
        <w:t>8.</w:t>
      </w:r>
      <w:r w:rsidR="008D1128">
        <w:rPr>
          <w:lang w:eastAsia="zh-CN"/>
        </w:rPr>
        <w:t>4</w:t>
      </w:r>
      <w:r>
        <w:rPr>
          <w:lang w:eastAsia="zh-CN"/>
        </w:rPr>
        <w:t>.2.2.3.1</w:t>
      </w:r>
      <w:r>
        <w:rPr>
          <w:lang w:eastAsia="zh-CN"/>
        </w:rPr>
        <w:tab/>
        <w:t>POST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4376" w:name="_Toc85734333"/>
      <w:bookmarkStart w:id="4377" w:name="_Toc89431632"/>
      <w:bookmarkStart w:id="4378" w:name="_Toc97042444"/>
      <w:bookmarkStart w:id="4379" w:name="_Toc97045588"/>
      <w:bookmarkStart w:id="4380" w:name="_Toc97155333"/>
      <w:bookmarkStart w:id="4381" w:name="_Toc101521470"/>
      <w:bookmarkStart w:id="4382" w:name="_Toc138761747"/>
      <w:bookmarkStart w:id="4383" w:name="_Toc145707962"/>
      <w:bookmarkStart w:id="4384" w:name="_Toc160570451"/>
      <w:bookmarkStart w:id="4385" w:name="_Toc162008047"/>
      <w:bookmarkStart w:id="4386" w:name="_Toc185515714"/>
      <w:bookmarkStart w:id="4387" w:name="_Toc192873022"/>
      <w:bookmarkStart w:id="4388" w:name="_Toc199336052"/>
      <w:r>
        <w:rPr>
          <w:lang w:eastAsia="zh-CN"/>
        </w:rPr>
        <w:t>8.4</w:t>
      </w:r>
      <w:r w:rsidR="00C1068C">
        <w:rPr>
          <w:lang w:eastAsia="zh-CN"/>
        </w:rPr>
        <w:t>.2.2.4</w:t>
      </w:r>
      <w:r w:rsidR="00C1068C">
        <w:rPr>
          <w:lang w:eastAsia="zh-CN"/>
        </w:rPr>
        <w:tab/>
        <w:t>Resource Custom Operations</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5C793A34" w14:textId="77777777" w:rsidR="00C1068C" w:rsidRDefault="00C1068C" w:rsidP="00C1068C">
      <w:r>
        <w:t>None.</w:t>
      </w:r>
    </w:p>
    <w:p w14:paraId="31BAD23B" w14:textId="0A56C226" w:rsidR="00C1068C" w:rsidRDefault="008D1128" w:rsidP="00C1068C">
      <w:pPr>
        <w:pStyle w:val="Heading4"/>
      </w:pPr>
      <w:bookmarkStart w:id="4389" w:name="_Toc85734334"/>
      <w:bookmarkStart w:id="4390" w:name="_Toc89431633"/>
      <w:bookmarkStart w:id="4391" w:name="_Toc97042445"/>
      <w:bookmarkStart w:id="4392" w:name="_Toc97045589"/>
      <w:bookmarkStart w:id="4393" w:name="_Toc97155334"/>
      <w:bookmarkStart w:id="4394" w:name="_Toc101521471"/>
      <w:bookmarkStart w:id="4395" w:name="_Toc138761748"/>
      <w:bookmarkStart w:id="4396" w:name="_Toc145707963"/>
      <w:bookmarkStart w:id="4397" w:name="_Toc160570452"/>
      <w:bookmarkStart w:id="4398" w:name="_Toc162008048"/>
      <w:bookmarkStart w:id="4399" w:name="_Toc185515715"/>
      <w:bookmarkStart w:id="4400" w:name="_Toc192873023"/>
      <w:bookmarkStart w:id="4401" w:name="_Toc199336053"/>
      <w:r>
        <w:t>8.4</w:t>
      </w:r>
      <w:r w:rsidR="00C1068C">
        <w:t>.2.3</w:t>
      </w:r>
      <w:r w:rsidR="00C1068C">
        <w:tab/>
        <w:t>Resource</w:t>
      </w:r>
      <w:r w:rsidR="00C1068C" w:rsidRPr="00831458">
        <w:t xml:space="preserve">: </w:t>
      </w:r>
      <w:r w:rsidR="00C1068C">
        <w:t>Individual Application Client Information Subscription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671FE624" w14:textId="40259E52" w:rsidR="00C1068C" w:rsidRDefault="008D1128" w:rsidP="00C1068C">
      <w:pPr>
        <w:pStyle w:val="Heading5"/>
        <w:rPr>
          <w:lang w:eastAsia="zh-CN"/>
        </w:rPr>
      </w:pPr>
      <w:bookmarkStart w:id="4402" w:name="_Toc85734335"/>
      <w:bookmarkStart w:id="4403" w:name="_Toc89431634"/>
      <w:bookmarkStart w:id="4404" w:name="_Toc97042446"/>
      <w:bookmarkStart w:id="4405" w:name="_Toc97045590"/>
      <w:bookmarkStart w:id="4406" w:name="_Toc97155335"/>
      <w:bookmarkStart w:id="4407" w:name="_Toc101521472"/>
      <w:bookmarkStart w:id="4408" w:name="_Toc138761749"/>
      <w:bookmarkStart w:id="4409" w:name="_Toc145707964"/>
      <w:bookmarkStart w:id="4410" w:name="_Toc160570453"/>
      <w:bookmarkStart w:id="4411" w:name="_Toc162008049"/>
      <w:bookmarkStart w:id="4412" w:name="_Toc185515716"/>
      <w:bookmarkStart w:id="4413" w:name="_Toc192873024"/>
      <w:bookmarkStart w:id="4414" w:name="_Toc199336054"/>
      <w:r>
        <w:rPr>
          <w:lang w:eastAsia="zh-CN"/>
        </w:rPr>
        <w:t>8.4</w:t>
      </w:r>
      <w:r w:rsidR="00C1068C">
        <w:rPr>
          <w:lang w:eastAsia="zh-CN"/>
        </w:rPr>
        <w:t>.2.3.1</w:t>
      </w:r>
      <w:r w:rsidR="00C1068C">
        <w:rPr>
          <w:lang w:eastAsia="zh-CN"/>
        </w:rPr>
        <w:tab/>
        <w:t>Description</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4415" w:name="_Toc85734336"/>
      <w:bookmarkStart w:id="4416" w:name="_Toc89431635"/>
      <w:bookmarkStart w:id="4417" w:name="_Toc97042447"/>
      <w:bookmarkStart w:id="4418" w:name="_Toc97045591"/>
      <w:bookmarkStart w:id="4419" w:name="_Toc97155336"/>
      <w:bookmarkStart w:id="4420" w:name="_Toc101521473"/>
      <w:bookmarkStart w:id="4421" w:name="_Toc138761750"/>
      <w:bookmarkStart w:id="4422" w:name="_Toc145707965"/>
      <w:bookmarkStart w:id="4423" w:name="_Toc160570454"/>
      <w:bookmarkStart w:id="4424" w:name="_Toc162008050"/>
      <w:bookmarkStart w:id="4425" w:name="_Toc185515717"/>
      <w:bookmarkStart w:id="4426" w:name="_Toc192873025"/>
      <w:bookmarkStart w:id="4427" w:name="_Toc199336055"/>
      <w:r>
        <w:rPr>
          <w:lang w:eastAsia="zh-CN"/>
        </w:rPr>
        <w:t>8.4</w:t>
      </w:r>
      <w:r w:rsidR="00C1068C">
        <w:rPr>
          <w:lang w:eastAsia="zh-CN"/>
        </w:rPr>
        <w:t>.2.3.2</w:t>
      </w:r>
      <w:r w:rsidR="00C1068C">
        <w:rPr>
          <w:lang w:eastAsia="zh-CN"/>
        </w:rPr>
        <w:tab/>
        <w:t>Resource Definition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4428" w:name="_Toc85734337"/>
      <w:bookmarkStart w:id="4429" w:name="_Toc89431636"/>
      <w:bookmarkStart w:id="4430" w:name="_Toc97042448"/>
      <w:bookmarkStart w:id="4431" w:name="_Toc97045592"/>
      <w:bookmarkStart w:id="4432" w:name="_Toc97155337"/>
      <w:bookmarkStart w:id="4433" w:name="_Toc101521474"/>
      <w:bookmarkStart w:id="4434" w:name="_Toc138761751"/>
      <w:bookmarkStart w:id="4435" w:name="_Toc145707966"/>
      <w:bookmarkStart w:id="4436" w:name="_Toc160570455"/>
      <w:bookmarkStart w:id="4437" w:name="_Toc162008051"/>
      <w:bookmarkStart w:id="4438" w:name="_Toc185515718"/>
      <w:bookmarkStart w:id="4439" w:name="_Toc192873026"/>
      <w:bookmarkStart w:id="4440" w:name="_Toc199336056"/>
      <w:r>
        <w:rPr>
          <w:lang w:eastAsia="zh-CN"/>
        </w:rPr>
        <w:t>8.</w:t>
      </w:r>
      <w:r w:rsidR="008D1128">
        <w:rPr>
          <w:lang w:eastAsia="zh-CN"/>
        </w:rPr>
        <w:t>4</w:t>
      </w:r>
      <w:r>
        <w:rPr>
          <w:lang w:eastAsia="zh-CN"/>
        </w:rPr>
        <w:t>.2.3.3</w:t>
      </w:r>
      <w:r>
        <w:rPr>
          <w:lang w:eastAsia="zh-CN"/>
        </w:rPr>
        <w:tab/>
        <w:t>Resource Standard Methods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16D336A9" w14:textId="23C312AC" w:rsidR="00C1068C" w:rsidRDefault="00C1068C" w:rsidP="00C1068C">
      <w:pPr>
        <w:pStyle w:val="Heading6"/>
        <w:rPr>
          <w:lang w:eastAsia="zh-CN"/>
        </w:rPr>
      </w:pPr>
      <w:bookmarkStart w:id="4441" w:name="_Toc85734338"/>
      <w:bookmarkStart w:id="4442" w:name="_Toc89431637"/>
      <w:bookmarkStart w:id="4443" w:name="_Toc97042449"/>
      <w:bookmarkStart w:id="4444" w:name="_Toc97045593"/>
      <w:bookmarkStart w:id="4445" w:name="_Toc97155338"/>
      <w:bookmarkStart w:id="4446" w:name="_Toc101521475"/>
      <w:bookmarkStart w:id="4447" w:name="_Toc138761752"/>
      <w:bookmarkStart w:id="4448" w:name="_Toc145707967"/>
      <w:bookmarkStart w:id="4449" w:name="_Toc160570456"/>
      <w:bookmarkStart w:id="4450" w:name="_Toc162008052"/>
      <w:bookmarkStart w:id="4451" w:name="_Toc185515719"/>
      <w:bookmarkStart w:id="4452" w:name="_Toc192873027"/>
      <w:bookmarkStart w:id="4453" w:name="_Toc199336057"/>
      <w:r>
        <w:rPr>
          <w:lang w:eastAsia="zh-CN"/>
        </w:rPr>
        <w:t>8.</w:t>
      </w:r>
      <w:r w:rsidR="008D1128">
        <w:rPr>
          <w:lang w:eastAsia="zh-CN"/>
        </w:rPr>
        <w:t>4</w:t>
      </w:r>
      <w:r>
        <w:rPr>
          <w:lang w:eastAsia="zh-CN"/>
        </w:rPr>
        <w:t>.2.3.3.1</w:t>
      </w:r>
      <w:r>
        <w:rPr>
          <w:lang w:eastAsia="zh-CN"/>
        </w:rPr>
        <w:tab/>
        <w:t>GET</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4454" w:name="_Toc85734339"/>
      <w:bookmarkStart w:id="4455" w:name="_Toc89431638"/>
      <w:bookmarkStart w:id="4456" w:name="_Toc97042450"/>
      <w:bookmarkStart w:id="4457" w:name="_Toc97045594"/>
      <w:bookmarkStart w:id="4458" w:name="_Toc97155339"/>
      <w:bookmarkStart w:id="4459" w:name="_Toc101521476"/>
      <w:bookmarkStart w:id="4460" w:name="_Toc138761753"/>
      <w:bookmarkStart w:id="4461" w:name="_Toc145707968"/>
      <w:bookmarkStart w:id="4462" w:name="_Toc160570457"/>
      <w:bookmarkStart w:id="4463" w:name="_Toc162008053"/>
      <w:bookmarkStart w:id="4464" w:name="_Toc185515720"/>
      <w:bookmarkStart w:id="4465" w:name="_Toc192873028"/>
      <w:bookmarkStart w:id="4466" w:name="_Toc199336058"/>
      <w:r>
        <w:rPr>
          <w:lang w:eastAsia="zh-CN"/>
        </w:rPr>
        <w:t>8.</w:t>
      </w:r>
      <w:r w:rsidR="008D1128">
        <w:rPr>
          <w:lang w:eastAsia="zh-CN"/>
        </w:rPr>
        <w:t>4</w:t>
      </w:r>
      <w:r>
        <w:rPr>
          <w:lang w:eastAsia="zh-CN"/>
        </w:rPr>
        <w:t>.2.3.3.2</w:t>
      </w:r>
      <w:r>
        <w:rPr>
          <w:lang w:eastAsia="zh-CN"/>
        </w:rPr>
        <w:tab/>
        <w:t>PATCH</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4467" w:name="_Toc85734340"/>
      <w:bookmarkStart w:id="4468" w:name="_Toc89431639"/>
      <w:bookmarkStart w:id="4469" w:name="_Toc97042451"/>
      <w:bookmarkStart w:id="4470" w:name="_Toc97045595"/>
      <w:bookmarkStart w:id="4471" w:name="_Toc97155340"/>
      <w:bookmarkStart w:id="4472" w:name="_Toc101521477"/>
      <w:bookmarkStart w:id="4473" w:name="_Toc138761754"/>
      <w:bookmarkStart w:id="4474" w:name="_Toc145707969"/>
      <w:bookmarkStart w:id="4475" w:name="_Toc160570458"/>
      <w:bookmarkStart w:id="4476" w:name="_Toc162008054"/>
      <w:bookmarkStart w:id="4477" w:name="_Toc185515721"/>
      <w:bookmarkStart w:id="4478" w:name="_Toc192873029"/>
      <w:bookmarkStart w:id="4479" w:name="_Toc199336059"/>
      <w:r>
        <w:rPr>
          <w:lang w:eastAsia="zh-CN"/>
        </w:rPr>
        <w:t>8.</w:t>
      </w:r>
      <w:r w:rsidR="008D1128">
        <w:rPr>
          <w:lang w:eastAsia="zh-CN"/>
        </w:rPr>
        <w:t>4</w:t>
      </w:r>
      <w:r>
        <w:rPr>
          <w:lang w:eastAsia="zh-CN"/>
        </w:rPr>
        <w:t>.2.3.3.3</w:t>
      </w:r>
      <w:r>
        <w:rPr>
          <w:lang w:eastAsia="zh-CN"/>
        </w:rPr>
        <w:tab/>
        <w:t>PUT</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4480" w:name="_Toc85734341"/>
      <w:bookmarkStart w:id="4481" w:name="_Toc89431640"/>
      <w:bookmarkStart w:id="4482" w:name="_Toc97042452"/>
      <w:bookmarkStart w:id="4483" w:name="_Toc97045596"/>
      <w:bookmarkStart w:id="4484" w:name="_Toc97155341"/>
      <w:bookmarkStart w:id="4485" w:name="_Toc101521478"/>
      <w:bookmarkStart w:id="4486" w:name="_Toc138761755"/>
      <w:bookmarkStart w:id="4487" w:name="_Toc145707970"/>
      <w:bookmarkStart w:id="4488" w:name="_Toc160570459"/>
      <w:bookmarkStart w:id="4489" w:name="_Toc162008055"/>
      <w:bookmarkStart w:id="4490" w:name="_Toc185515722"/>
      <w:bookmarkStart w:id="4491" w:name="_Toc192873030"/>
      <w:bookmarkStart w:id="4492" w:name="_Toc199336060"/>
      <w:r>
        <w:rPr>
          <w:lang w:eastAsia="zh-CN"/>
        </w:rPr>
        <w:t>8.</w:t>
      </w:r>
      <w:r w:rsidR="008D1128">
        <w:rPr>
          <w:lang w:eastAsia="zh-CN"/>
        </w:rPr>
        <w:t>4</w:t>
      </w:r>
      <w:r>
        <w:rPr>
          <w:lang w:eastAsia="zh-CN"/>
        </w:rPr>
        <w:t>.2.3.3.4</w:t>
      </w:r>
      <w:r>
        <w:rPr>
          <w:lang w:eastAsia="zh-CN"/>
        </w:rPr>
        <w:tab/>
        <w:t>DELETE</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4493" w:name="_Toc85734342"/>
      <w:bookmarkStart w:id="4494" w:name="_Toc89431641"/>
      <w:bookmarkStart w:id="4495" w:name="_Toc97042453"/>
      <w:bookmarkStart w:id="4496" w:name="_Toc97045597"/>
      <w:bookmarkStart w:id="4497" w:name="_Toc97155342"/>
      <w:bookmarkStart w:id="4498" w:name="_Toc101521479"/>
      <w:bookmarkStart w:id="4499" w:name="_Toc138761756"/>
      <w:bookmarkStart w:id="4500" w:name="_Toc145707971"/>
      <w:bookmarkStart w:id="4501" w:name="_Toc160570460"/>
      <w:bookmarkStart w:id="4502" w:name="_Toc162008056"/>
      <w:bookmarkStart w:id="4503" w:name="_Toc185515723"/>
      <w:bookmarkStart w:id="4504" w:name="_Toc192873031"/>
      <w:bookmarkStart w:id="4505" w:name="_Toc199336061"/>
      <w:r>
        <w:rPr>
          <w:lang w:eastAsia="zh-CN"/>
        </w:rPr>
        <w:t>8.</w:t>
      </w:r>
      <w:r w:rsidR="008D1128">
        <w:rPr>
          <w:lang w:eastAsia="zh-CN"/>
        </w:rPr>
        <w:t>4</w:t>
      </w:r>
      <w:r>
        <w:rPr>
          <w:lang w:eastAsia="zh-CN"/>
        </w:rPr>
        <w:t>.2.3.4</w:t>
      </w:r>
      <w:r>
        <w:rPr>
          <w:lang w:eastAsia="zh-CN"/>
        </w:rPr>
        <w:tab/>
        <w:t>Resource Custom Operations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4506" w:name="_Toc85734343"/>
      <w:bookmarkStart w:id="4507" w:name="_Toc89431642"/>
      <w:bookmarkStart w:id="4508" w:name="_Toc97042454"/>
      <w:bookmarkStart w:id="4509" w:name="_Toc97045598"/>
      <w:bookmarkStart w:id="4510" w:name="_Toc97155343"/>
      <w:bookmarkStart w:id="4511" w:name="_Toc101521480"/>
      <w:bookmarkStart w:id="4512" w:name="_Toc138761757"/>
      <w:bookmarkStart w:id="4513" w:name="_Toc145707972"/>
      <w:bookmarkStart w:id="4514" w:name="_Toc160570461"/>
      <w:bookmarkStart w:id="4515" w:name="_Toc162008057"/>
      <w:bookmarkStart w:id="4516" w:name="_Toc185515724"/>
      <w:bookmarkStart w:id="4517" w:name="_Toc192873032"/>
      <w:bookmarkStart w:id="4518" w:name="_Toc199336062"/>
      <w:r>
        <w:t>8.</w:t>
      </w:r>
      <w:r w:rsidR="008D1128">
        <w:t>4</w:t>
      </w:r>
      <w:r>
        <w:t>.3</w:t>
      </w:r>
      <w:r>
        <w:tab/>
        <w:t>Custom Operations without associated resources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4519" w:name="_Toc85734344"/>
      <w:bookmarkStart w:id="4520" w:name="_Toc89431643"/>
      <w:bookmarkStart w:id="4521" w:name="_Toc97042455"/>
      <w:bookmarkStart w:id="4522" w:name="_Toc97045599"/>
      <w:bookmarkStart w:id="4523" w:name="_Toc97155344"/>
      <w:bookmarkStart w:id="4524" w:name="_Toc101521481"/>
      <w:bookmarkStart w:id="4525" w:name="_Toc138761758"/>
      <w:bookmarkStart w:id="4526" w:name="_Toc145707973"/>
      <w:bookmarkStart w:id="4527" w:name="_Toc160570462"/>
      <w:bookmarkStart w:id="4528" w:name="_Toc162008058"/>
      <w:bookmarkStart w:id="4529" w:name="_Toc185515725"/>
      <w:bookmarkStart w:id="4530" w:name="_Toc192873033"/>
      <w:bookmarkStart w:id="4531" w:name="_Toc199336063"/>
      <w:r>
        <w:t>8.</w:t>
      </w:r>
      <w:r w:rsidR="008D1128">
        <w:t>4</w:t>
      </w:r>
      <w:r>
        <w:t>.4</w:t>
      </w:r>
      <w:r>
        <w:tab/>
        <w:t>Notifications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041A3EC" w14:textId="2F7CEC22" w:rsidR="00C1068C" w:rsidRPr="00AF7276" w:rsidRDefault="00C1068C" w:rsidP="00C1068C">
      <w:pPr>
        <w:pStyle w:val="Heading4"/>
      </w:pPr>
      <w:bookmarkStart w:id="4532" w:name="_Toc85734345"/>
      <w:bookmarkStart w:id="4533" w:name="_Toc89431644"/>
      <w:bookmarkStart w:id="4534" w:name="_Toc97042456"/>
      <w:bookmarkStart w:id="4535" w:name="_Toc97045600"/>
      <w:bookmarkStart w:id="4536" w:name="_Toc97155345"/>
      <w:bookmarkStart w:id="4537" w:name="_Toc101521482"/>
      <w:bookmarkStart w:id="4538" w:name="_Toc138761759"/>
      <w:bookmarkStart w:id="4539" w:name="_Toc145707974"/>
      <w:bookmarkStart w:id="4540" w:name="_Toc160570463"/>
      <w:bookmarkStart w:id="4541" w:name="_Toc162008059"/>
      <w:bookmarkStart w:id="4542" w:name="_Toc185515726"/>
      <w:bookmarkStart w:id="4543" w:name="_Toc192873034"/>
      <w:bookmarkStart w:id="4544" w:name="_Toc199336064"/>
      <w:r>
        <w:t>8.</w:t>
      </w:r>
      <w:r w:rsidR="008D1128">
        <w:t>4</w:t>
      </w:r>
      <w:r w:rsidRPr="00AF7276">
        <w:t>.</w:t>
      </w:r>
      <w:r>
        <w:t>4</w:t>
      </w:r>
      <w:r w:rsidRPr="00AF7276">
        <w:t>.1</w:t>
      </w:r>
      <w:r w:rsidRPr="00AF7276">
        <w:tab/>
        <w:t>General</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4545" w:name="_Toc85734346"/>
      <w:bookmarkStart w:id="4546" w:name="_Toc89431645"/>
      <w:bookmarkStart w:id="4547" w:name="_Toc97042457"/>
      <w:bookmarkStart w:id="4548" w:name="_Toc97045601"/>
      <w:bookmarkStart w:id="4549" w:name="_Toc97155346"/>
      <w:bookmarkStart w:id="4550" w:name="_Toc101521483"/>
      <w:bookmarkStart w:id="4551" w:name="_Toc138761760"/>
      <w:bookmarkStart w:id="4552" w:name="_Toc145707975"/>
      <w:bookmarkStart w:id="4553" w:name="_Toc160570464"/>
      <w:bookmarkStart w:id="4554" w:name="_Toc162008060"/>
      <w:bookmarkStart w:id="4555" w:name="_Toc185515727"/>
      <w:bookmarkStart w:id="4556" w:name="_Toc192873035"/>
      <w:bookmarkStart w:id="4557" w:name="_Toc199336065"/>
      <w:r>
        <w:rPr>
          <w:lang w:eastAsia="zh-CN"/>
        </w:rPr>
        <w:t>8.</w:t>
      </w:r>
      <w:r w:rsidR="008D1128">
        <w:rPr>
          <w:lang w:eastAsia="zh-CN"/>
        </w:rPr>
        <w:t>4</w:t>
      </w:r>
      <w:r>
        <w:rPr>
          <w:lang w:eastAsia="zh-CN"/>
        </w:rPr>
        <w:t>.4.2</w:t>
      </w:r>
      <w:r>
        <w:rPr>
          <w:lang w:eastAsia="zh-CN"/>
        </w:rPr>
        <w:tab/>
        <w:t>AC Information Notification</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75E38EEE" w14:textId="21577E2D" w:rsidR="00C1068C" w:rsidRDefault="00C1068C" w:rsidP="00C1068C">
      <w:pPr>
        <w:pStyle w:val="Heading5"/>
        <w:rPr>
          <w:lang w:eastAsia="zh-CN"/>
        </w:rPr>
      </w:pPr>
      <w:bookmarkStart w:id="4558" w:name="_Toc85734347"/>
      <w:bookmarkStart w:id="4559" w:name="_Toc89431646"/>
      <w:bookmarkStart w:id="4560" w:name="_Toc97042458"/>
      <w:bookmarkStart w:id="4561" w:name="_Toc97045602"/>
      <w:bookmarkStart w:id="4562" w:name="_Toc97155347"/>
      <w:bookmarkStart w:id="4563" w:name="_Toc101521484"/>
      <w:bookmarkStart w:id="4564" w:name="_Toc138761761"/>
      <w:bookmarkStart w:id="4565" w:name="_Toc145707976"/>
      <w:bookmarkStart w:id="4566" w:name="_Toc160570465"/>
      <w:bookmarkStart w:id="4567" w:name="_Toc162008061"/>
      <w:bookmarkStart w:id="4568" w:name="_Toc185515728"/>
      <w:bookmarkStart w:id="4569" w:name="_Toc192873036"/>
      <w:bookmarkStart w:id="4570" w:name="_Toc199336066"/>
      <w:r>
        <w:rPr>
          <w:lang w:eastAsia="zh-CN"/>
        </w:rPr>
        <w:t>8.</w:t>
      </w:r>
      <w:r w:rsidR="008D1128">
        <w:rPr>
          <w:lang w:eastAsia="zh-CN"/>
        </w:rPr>
        <w:t>4</w:t>
      </w:r>
      <w:r>
        <w:rPr>
          <w:lang w:eastAsia="zh-CN"/>
        </w:rPr>
        <w:t>.4.2.1</w:t>
      </w:r>
      <w:r>
        <w:rPr>
          <w:lang w:eastAsia="zh-CN"/>
        </w:rPr>
        <w:tab/>
        <w:t>Description</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4571" w:name="_Toc85734348"/>
      <w:bookmarkStart w:id="4572" w:name="_Toc89431647"/>
      <w:bookmarkStart w:id="4573" w:name="_Toc97042459"/>
      <w:bookmarkStart w:id="4574" w:name="_Toc97045603"/>
      <w:bookmarkStart w:id="4575" w:name="_Toc97155348"/>
      <w:bookmarkStart w:id="4576" w:name="_Toc101521485"/>
      <w:bookmarkStart w:id="4577" w:name="_Toc138761762"/>
      <w:bookmarkStart w:id="4578" w:name="_Toc145707977"/>
      <w:bookmarkStart w:id="4579" w:name="_Toc160570466"/>
      <w:bookmarkStart w:id="4580" w:name="_Toc162008062"/>
      <w:bookmarkStart w:id="4581" w:name="_Toc185515729"/>
      <w:bookmarkStart w:id="4582" w:name="_Toc192873037"/>
      <w:bookmarkStart w:id="4583" w:name="_Toc199336067"/>
      <w:r>
        <w:rPr>
          <w:lang w:eastAsia="zh-CN"/>
        </w:rPr>
        <w:t>8.4</w:t>
      </w:r>
      <w:r w:rsidR="00C1068C">
        <w:rPr>
          <w:lang w:eastAsia="zh-CN"/>
        </w:rPr>
        <w:t>.4.2.2</w:t>
      </w:r>
      <w:r w:rsidR="00C1068C">
        <w:rPr>
          <w:lang w:eastAsia="zh-CN"/>
        </w:rPr>
        <w:tab/>
      </w:r>
      <w:bookmarkEnd w:id="4571"/>
      <w:bookmarkEnd w:id="4572"/>
      <w:bookmarkEnd w:id="4573"/>
      <w:bookmarkEnd w:id="4574"/>
      <w:bookmarkEnd w:id="4575"/>
      <w:bookmarkEnd w:id="4576"/>
      <w:r w:rsidR="00A97864">
        <w:rPr>
          <w:lang w:eastAsia="zh-CN"/>
        </w:rPr>
        <w:t>Target URI</w:t>
      </w:r>
      <w:bookmarkEnd w:id="4577"/>
      <w:bookmarkEnd w:id="4578"/>
      <w:bookmarkEnd w:id="4579"/>
      <w:bookmarkEnd w:id="4580"/>
      <w:bookmarkEnd w:id="4581"/>
      <w:bookmarkEnd w:id="4582"/>
      <w:bookmarkEnd w:id="458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4584" w:name="_Toc138761763"/>
      <w:bookmarkStart w:id="4585" w:name="_Toc145707978"/>
      <w:bookmarkStart w:id="4586" w:name="_Toc160570467"/>
      <w:bookmarkStart w:id="4587" w:name="_Toc162008063"/>
      <w:bookmarkStart w:id="4588" w:name="_Toc185515730"/>
      <w:bookmarkStart w:id="4589" w:name="_Toc192873038"/>
      <w:bookmarkStart w:id="4590" w:name="_Toc199336068"/>
      <w:r>
        <w:rPr>
          <w:lang w:eastAsia="zh-CN"/>
        </w:rPr>
        <w:t>8.4.4.2</w:t>
      </w:r>
      <w:r w:rsidRPr="00986E88">
        <w:rPr>
          <w:noProof/>
        </w:rPr>
        <w:t>.3</w:t>
      </w:r>
      <w:r w:rsidRPr="00986E88">
        <w:rPr>
          <w:noProof/>
        </w:rPr>
        <w:tab/>
        <w:t>Standard Methods</w:t>
      </w:r>
      <w:bookmarkEnd w:id="4584"/>
      <w:bookmarkEnd w:id="4585"/>
      <w:bookmarkEnd w:id="4586"/>
      <w:bookmarkEnd w:id="4587"/>
      <w:bookmarkEnd w:id="4588"/>
      <w:bookmarkEnd w:id="4589"/>
      <w:bookmarkEnd w:id="4590"/>
    </w:p>
    <w:p w14:paraId="0994A695" w14:textId="77777777" w:rsidR="00A97864" w:rsidRPr="00986E88" w:rsidRDefault="00A97864" w:rsidP="006C7EB1">
      <w:pPr>
        <w:pStyle w:val="Heading6"/>
        <w:rPr>
          <w:noProof/>
        </w:rPr>
      </w:pPr>
      <w:bookmarkStart w:id="4591" w:name="_Toc138761764"/>
      <w:bookmarkStart w:id="4592" w:name="_Toc145707979"/>
      <w:bookmarkStart w:id="4593" w:name="_Toc160570468"/>
      <w:bookmarkStart w:id="4594" w:name="_Toc162008064"/>
      <w:bookmarkStart w:id="4595" w:name="_Toc185515731"/>
      <w:bookmarkStart w:id="4596" w:name="_Toc192873039"/>
      <w:bookmarkStart w:id="4597" w:name="_Toc199336069"/>
      <w:r>
        <w:rPr>
          <w:lang w:eastAsia="zh-CN"/>
        </w:rPr>
        <w:t>8.4.4.2</w:t>
      </w:r>
      <w:r>
        <w:t>.3</w:t>
      </w:r>
      <w:r w:rsidRPr="00986E88">
        <w:rPr>
          <w:noProof/>
        </w:rPr>
        <w:t>.1</w:t>
      </w:r>
      <w:r w:rsidRPr="00986E88">
        <w:rPr>
          <w:noProof/>
        </w:rPr>
        <w:tab/>
        <w:t>POST</w:t>
      </w:r>
      <w:bookmarkEnd w:id="4591"/>
      <w:bookmarkEnd w:id="4592"/>
      <w:bookmarkEnd w:id="4593"/>
      <w:bookmarkEnd w:id="4594"/>
      <w:bookmarkEnd w:id="4595"/>
      <w:bookmarkEnd w:id="4596"/>
      <w:bookmarkEnd w:id="459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4598" w:name="_Toc85734349"/>
      <w:bookmarkStart w:id="4599" w:name="_Toc89431648"/>
      <w:bookmarkStart w:id="4600" w:name="_Toc97042460"/>
      <w:bookmarkStart w:id="4601" w:name="_Toc97045604"/>
      <w:bookmarkStart w:id="4602" w:name="_Toc97155349"/>
      <w:bookmarkStart w:id="4603" w:name="_Toc101521486"/>
      <w:bookmarkStart w:id="4604" w:name="_Toc138761765"/>
      <w:bookmarkStart w:id="4605" w:name="_Toc145707980"/>
      <w:bookmarkStart w:id="4606" w:name="_Toc160570469"/>
      <w:bookmarkStart w:id="4607" w:name="_Toc162008065"/>
      <w:bookmarkStart w:id="4608" w:name="_Toc185515732"/>
      <w:bookmarkStart w:id="4609" w:name="_Toc192873040"/>
      <w:bookmarkStart w:id="4610" w:name="_Toc199336070"/>
      <w:r>
        <w:t>8.</w:t>
      </w:r>
      <w:r w:rsidR="008D1128">
        <w:t>4</w:t>
      </w:r>
      <w:r>
        <w:t>.5</w:t>
      </w:r>
      <w:r>
        <w:tab/>
        <w:t>Data Model</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5EB4011" w14:textId="268CAE6C" w:rsidR="00C1068C" w:rsidRDefault="00C1068C" w:rsidP="00C1068C">
      <w:pPr>
        <w:pStyle w:val="Heading4"/>
        <w:rPr>
          <w:lang w:eastAsia="zh-CN"/>
        </w:rPr>
      </w:pPr>
      <w:bookmarkStart w:id="4611" w:name="_Toc85734350"/>
      <w:bookmarkStart w:id="4612" w:name="_Toc89431649"/>
      <w:bookmarkStart w:id="4613" w:name="_Toc97042461"/>
      <w:bookmarkStart w:id="4614" w:name="_Toc97045605"/>
      <w:bookmarkStart w:id="4615" w:name="_Toc97155350"/>
      <w:bookmarkStart w:id="4616" w:name="_Toc101521487"/>
      <w:bookmarkStart w:id="4617" w:name="_Toc138761766"/>
      <w:bookmarkStart w:id="4618" w:name="_Toc145707981"/>
      <w:bookmarkStart w:id="4619" w:name="_Toc160570470"/>
      <w:bookmarkStart w:id="4620" w:name="_Toc162008066"/>
      <w:bookmarkStart w:id="4621" w:name="_Toc185515733"/>
      <w:bookmarkStart w:id="4622" w:name="_Toc192873041"/>
      <w:bookmarkStart w:id="4623" w:name="_Toc199336071"/>
      <w:r>
        <w:rPr>
          <w:lang w:eastAsia="zh-CN"/>
        </w:rPr>
        <w:t>8.</w:t>
      </w:r>
      <w:r w:rsidR="008D1128">
        <w:rPr>
          <w:lang w:eastAsia="zh-CN"/>
        </w:rPr>
        <w:t>4</w:t>
      </w:r>
      <w:r>
        <w:rPr>
          <w:lang w:eastAsia="zh-CN"/>
        </w:rPr>
        <w:t>.5.1</w:t>
      </w:r>
      <w:r>
        <w:rPr>
          <w:lang w:eastAsia="zh-CN"/>
        </w:rPr>
        <w:tab/>
        <w:t>General</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4624" w:name="_Toc85734351"/>
      <w:bookmarkStart w:id="4625" w:name="_Toc89431650"/>
      <w:bookmarkStart w:id="4626" w:name="_Toc97042462"/>
      <w:bookmarkStart w:id="4627" w:name="_Toc97045606"/>
      <w:bookmarkStart w:id="4628" w:name="_Toc97155351"/>
      <w:bookmarkStart w:id="4629" w:name="_Toc101521488"/>
      <w:bookmarkStart w:id="4630" w:name="_Toc138761767"/>
      <w:bookmarkStart w:id="4631" w:name="_Toc145707982"/>
      <w:bookmarkStart w:id="4632" w:name="_Toc160570471"/>
      <w:bookmarkStart w:id="4633" w:name="_Toc162008067"/>
      <w:bookmarkStart w:id="4634" w:name="_Toc185515734"/>
      <w:bookmarkStart w:id="4635" w:name="_Toc192873042"/>
      <w:bookmarkStart w:id="4636" w:name="_Toc199336072"/>
      <w:r>
        <w:rPr>
          <w:lang w:eastAsia="zh-CN"/>
        </w:rPr>
        <w:t>8.4</w:t>
      </w:r>
      <w:r w:rsidR="00C1068C">
        <w:rPr>
          <w:lang w:eastAsia="zh-CN"/>
        </w:rPr>
        <w:t>.5.2</w:t>
      </w:r>
      <w:r w:rsidR="00C1068C">
        <w:rPr>
          <w:lang w:eastAsia="zh-CN"/>
        </w:rPr>
        <w:tab/>
        <w:t>Structured data types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7A908A66" w14:textId="29E0D7B6" w:rsidR="00C1068C" w:rsidRDefault="008D1128" w:rsidP="00C1068C">
      <w:pPr>
        <w:pStyle w:val="Heading5"/>
        <w:rPr>
          <w:lang w:eastAsia="zh-CN"/>
        </w:rPr>
      </w:pPr>
      <w:bookmarkStart w:id="4637" w:name="_Toc85734352"/>
      <w:bookmarkStart w:id="4638" w:name="_Toc89431651"/>
      <w:bookmarkStart w:id="4639" w:name="_Toc97042463"/>
      <w:bookmarkStart w:id="4640" w:name="_Toc97045607"/>
      <w:bookmarkStart w:id="4641" w:name="_Toc97155352"/>
      <w:bookmarkStart w:id="4642" w:name="_Toc101521489"/>
      <w:bookmarkStart w:id="4643" w:name="_Toc138761768"/>
      <w:bookmarkStart w:id="4644" w:name="_Toc145707983"/>
      <w:bookmarkStart w:id="4645" w:name="_Toc160570472"/>
      <w:bookmarkStart w:id="4646" w:name="_Toc162008068"/>
      <w:bookmarkStart w:id="4647" w:name="_Toc185515735"/>
      <w:bookmarkStart w:id="4648" w:name="_Toc192873043"/>
      <w:bookmarkStart w:id="4649" w:name="_Toc199336073"/>
      <w:r>
        <w:rPr>
          <w:lang w:eastAsia="zh-CN"/>
        </w:rPr>
        <w:t>8.4</w:t>
      </w:r>
      <w:r w:rsidR="00C1068C">
        <w:rPr>
          <w:lang w:eastAsia="zh-CN"/>
        </w:rPr>
        <w:t>.5.2.1</w:t>
      </w:r>
      <w:r w:rsidR="00C1068C">
        <w:rPr>
          <w:lang w:eastAsia="zh-CN"/>
        </w:rPr>
        <w:tab/>
        <w:t>Introduction</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161A7527" w14:textId="0328D0E9" w:rsidR="00C1068C" w:rsidRDefault="008D1128" w:rsidP="00C1068C">
      <w:pPr>
        <w:pStyle w:val="Heading5"/>
        <w:rPr>
          <w:lang w:eastAsia="zh-CN"/>
        </w:rPr>
      </w:pPr>
      <w:bookmarkStart w:id="4650" w:name="_Toc85734353"/>
      <w:bookmarkStart w:id="4651" w:name="_Toc89431652"/>
      <w:bookmarkStart w:id="4652" w:name="_Toc97042464"/>
      <w:bookmarkStart w:id="4653" w:name="_Toc97045608"/>
      <w:bookmarkStart w:id="4654" w:name="_Toc97155353"/>
      <w:bookmarkStart w:id="4655" w:name="_Toc101521490"/>
      <w:bookmarkStart w:id="4656" w:name="_Toc138761769"/>
      <w:bookmarkStart w:id="4657" w:name="_Toc145707984"/>
      <w:bookmarkStart w:id="4658" w:name="_Toc160570473"/>
      <w:bookmarkStart w:id="4659" w:name="_Toc162008069"/>
      <w:bookmarkStart w:id="4660" w:name="_Toc185515736"/>
      <w:bookmarkStart w:id="4661" w:name="_Toc192873044"/>
      <w:bookmarkStart w:id="4662" w:name="_Toc199336074"/>
      <w:r>
        <w:rPr>
          <w:lang w:eastAsia="zh-CN"/>
        </w:rPr>
        <w:t>8.4</w:t>
      </w:r>
      <w:r w:rsidR="00C1068C">
        <w:rPr>
          <w:lang w:eastAsia="zh-CN"/>
        </w:rPr>
        <w:t>.5.2.2</w:t>
      </w:r>
      <w:r w:rsidR="00C1068C">
        <w:rPr>
          <w:lang w:eastAsia="zh-CN"/>
        </w:rPr>
        <w:tab/>
        <w:t>Type: ACInfoSubscription</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4663" w:name="_Toc85734354"/>
      <w:bookmarkStart w:id="4664" w:name="_Toc89431653"/>
      <w:bookmarkStart w:id="4665" w:name="_Toc97042465"/>
      <w:bookmarkStart w:id="4666" w:name="_Toc97045609"/>
      <w:bookmarkStart w:id="4667" w:name="_Toc97155354"/>
      <w:bookmarkStart w:id="4668" w:name="_Toc101521491"/>
      <w:bookmarkStart w:id="4669" w:name="_Toc138761770"/>
      <w:bookmarkStart w:id="4670" w:name="_Toc145707985"/>
      <w:bookmarkStart w:id="4671" w:name="_Toc160570474"/>
      <w:bookmarkStart w:id="4672" w:name="_Toc162008070"/>
      <w:bookmarkStart w:id="4673" w:name="_Toc185515737"/>
      <w:bookmarkStart w:id="4674" w:name="_Toc192873045"/>
      <w:bookmarkStart w:id="4675" w:name="_Toc199336075"/>
      <w:r>
        <w:rPr>
          <w:lang w:eastAsia="zh-CN"/>
        </w:rPr>
        <w:t>8.4</w:t>
      </w:r>
      <w:r w:rsidR="00C1068C">
        <w:rPr>
          <w:lang w:eastAsia="zh-CN"/>
        </w:rPr>
        <w:t>.5.2.3</w:t>
      </w:r>
      <w:r w:rsidR="00C1068C">
        <w:rPr>
          <w:lang w:eastAsia="zh-CN"/>
        </w:rPr>
        <w:tab/>
        <w:t>Type: ACInfoSubscriptionPatch</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4676" w:name="_Toc85734355"/>
      <w:bookmarkStart w:id="4677" w:name="_Toc89431654"/>
      <w:bookmarkStart w:id="4678" w:name="_Toc97042466"/>
      <w:bookmarkStart w:id="4679" w:name="_Toc97045610"/>
      <w:bookmarkStart w:id="4680" w:name="_Toc97155355"/>
      <w:bookmarkStart w:id="4681" w:name="_Toc101521492"/>
      <w:bookmarkStart w:id="4682" w:name="_Toc138761771"/>
      <w:bookmarkStart w:id="4683" w:name="_Toc145707986"/>
      <w:bookmarkStart w:id="4684" w:name="_Toc160570475"/>
      <w:bookmarkStart w:id="4685" w:name="_Toc162008071"/>
      <w:bookmarkStart w:id="4686" w:name="_Toc185515738"/>
      <w:bookmarkStart w:id="4687" w:name="_Toc192873046"/>
      <w:bookmarkStart w:id="4688" w:name="_Toc199336076"/>
      <w:r>
        <w:rPr>
          <w:lang w:eastAsia="zh-CN"/>
        </w:rPr>
        <w:t>8.</w:t>
      </w:r>
      <w:r w:rsidR="008D1128">
        <w:rPr>
          <w:lang w:eastAsia="zh-CN"/>
        </w:rPr>
        <w:t>4</w:t>
      </w:r>
      <w:r>
        <w:rPr>
          <w:lang w:eastAsia="zh-CN"/>
        </w:rPr>
        <w:t>.5.2.4</w:t>
      </w:r>
      <w:r>
        <w:rPr>
          <w:lang w:eastAsia="zh-CN"/>
        </w:rPr>
        <w:tab/>
        <w:t>Type: ACFilter</w:t>
      </w:r>
      <w:r w:rsidR="00F85E3F">
        <w:rPr>
          <w:lang w:eastAsia="zh-CN"/>
        </w:rPr>
        <w:t>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4689" w:name="_Toc85734356"/>
      <w:bookmarkStart w:id="4690" w:name="_Toc89431655"/>
      <w:bookmarkStart w:id="4691" w:name="_Toc97042467"/>
      <w:bookmarkStart w:id="4692" w:name="_Toc97045611"/>
      <w:bookmarkStart w:id="4693" w:name="_Toc97155356"/>
      <w:bookmarkStart w:id="4694" w:name="_Toc101521493"/>
      <w:bookmarkStart w:id="4695" w:name="_Toc138761772"/>
      <w:bookmarkStart w:id="4696" w:name="_Toc145707987"/>
      <w:bookmarkStart w:id="4697" w:name="_Toc160570476"/>
      <w:bookmarkStart w:id="4698" w:name="_Toc162008072"/>
      <w:bookmarkStart w:id="4699" w:name="_Toc185515739"/>
      <w:bookmarkStart w:id="4700" w:name="_Toc192873047"/>
      <w:bookmarkStart w:id="4701" w:name="_Toc199336077"/>
      <w:r>
        <w:rPr>
          <w:lang w:eastAsia="zh-CN"/>
        </w:rPr>
        <w:t>8.</w:t>
      </w:r>
      <w:r w:rsidR="008D1128">
        <w:rPr>
          <w:lang w:eastAsia="zh-CN"/>
        </w:rPr>
        <w:t>4</w:t>
      </w:r>
      <w:r>
        <w:rPr>
          <w:lang w:eastAsia="zh-CN"/>
        </w:rPr>
        <w:t>.5.2.5</w:t>
      </w:r>
      <w:r>
        <w:rPr>
          <w:lang w:eastAsia="zh-CN"/>
        </w:rPr>
        <w:tab/>
        <w:t>Type: ACInfoNotification</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4702" w:name="_Toc85734357"/>
      <w:bookmarkStart w:id="4703" w:name="_Toc89431656"/>
      <w:bookmarkStart w:id="4704" w:name="_Toc97042468"/>
      <w:bookmarkStart w:id="4705" w:name="_Toc97045612"/>
      <w:bookmarkStart w:id="4706" w:name="_Toc97155357"/>
      <w:bookmarkStart w:id="4707" w:name="_Toc101521494"/>
      <w:bookmarkStart w:id="4708" w:name="_Toc138761773"/>
      <w:bookmarkStart w:id="4709" w:name="_Toc145707988"/>
      <w:bookmarkStart w:id="4710" w:name="_Toc160570477"/>
      <w:bookmarkStart w:id="4711" w:name="_Toc162008073"/>
      <w:bookmarkStart w:id="4712" w:name="_Toc185515740"/>
      <w:bookmarkStart w:id="4713" w:name="_Toc192873048"/>
      <w:bookmarkStart w:id="4714" w:name="_Toc199336078"/>
      <w:r>
        <w:rPr>
          <w:lang w:eastAsia="zh-CN"/>
        </w:rPr>
        <w:t>8.</w:t>
      </w:r>
      <w:r w:rsidR="008D1128">
        <w:rPr>
          <w:lang w:eastAsia="zh-CN"/>
        </w:rPr>
        <w:t>4</w:t>
      </w:r>
      <w:r>
        <w:rPr>
          <w:lang w:eastAsia="zh-CN"/>
        </w:rPr>
        <w:t>.5.2.6</w:t>
      </w:r>
      <w:r>
        <w:rPr>
          <w:lang w:eastAsia="zh-CN"/>
        </w:rPr>
        <w:tab/>
        <w:t>Type: ACInformation</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4715" w:name="_Toc160570478"/>
      <w:bookmarkStart w:id="4716" w:name="_Toc162008074"/>
      <w:bookmarkStart w:id="4717" w:name="_Toc185515741"/>
      <w:bookmarkStart w:id="4718" w:name="_Toc192873049"/>
      <w:bookmarkStart w:id="4719" w:name="_Toc199336079"/>
      <w:r>
        <w:rPr>
          <w:lang w:eastAsia="zh-CN"/>
        </w:rPr>
        <w:t>8.4.5.2.7</w:t>
      </w:r>
      <w:r>
        <w:rPr>
          <w:lang w:eastAsia="zh-CN"/>
        </w:rPr>
        <w:tab/>
        <w:t xml:space="preserve">Type: </w:t>
      </w:r>
      <w:r w:rsidRPr="00B559FC">
        <w:t>EAS</w:t>
      </w:r>
      <w:r>
        <w:t>B</w:t>
      </w:r>
      <w:r w:rsidRPr="00B559FC">
        <w:t>dl</w:t>
      </w:r>
      <w:r>
        <w:t>I</w:t>
      </w:r>
      <w:r w:rsidRPr="00B559FC">
        <w:t>n</w:t>
      </w:r>
      <w:r>
        <w:t>d</w:t>
      </w:r>
      <w:bookmarkEnd w:id="4715"/>
      <w:bookmarkEnd w:id="4716"/>
      <w:bookmarkEnd w:id="4717"/>
      <w:bookmarkEnd w:id="4718"/>
      <w:bookmarkEnd w:id="471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4720" w:name="_Toc85734358"/>
      <w:bookmarkStart w:id="4721" w:name="_Toc89431657"/>
      <w:bookmarkStart w:id="4722" w:name="_Toc97042469"/>
      <w:bookmarkStart w:id="4723" w:name="_Toc97045613"/>
      <w:bookmarkStart w:id="4724" w:name="_Toc97155358"/>
      <w:bookmarkStart w:id="4725" w:name="_Toc101521495"/>
      <w:bookmarkStart w:id="4726" w:name="_Toc138761774"/>
      <w:bookmarkStart w:id="4727" w:name="_Toc145707989"/>
      <w:bookmarkStart w:id="4728" w:name="_Toc160570479"/>
      <w:bookmarkStart w:id="4729" w:name="_Toc162008075"/>
      <w:bookmarkStart w:id="4730" w:name="_Toc185515742"/>
      <w:bookmarkStart w:id="4731" w:name="_Toc192873050"/>
      <w:bookmarkStart w:id="4732" w:name="_Toc199336080"/>
      <w:r>
        <w:rPr>
          <w:lang w:eastAsia="zh-CN"/>
        </w:rPr>
        <w:t>8.</w:t>
      </w:r>
      <w:r w:rsidR="008D1128">
        <w:rPr>
          <w:lang w:eastAsia="zh-CN"/>
        </w:rPr>
        <w:t>4</w:t>
      </w:r>
      <w:r>
        <w:rPr>
          <w:lang w:eastAsia="zh-CN"/>
        </w:rPr>
        <w:t>.5.3</w:t>
      </w:r>
      <w:r>
        <w:rPr>
          <w:lang w:eastAsia="zh-CN"/>
        </w:rPr>
        <w:tab/>
        <w:t>Simple data types and enumerations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6CF38572" w14:textId="3B67BD76" w:rsidR="00803090" w:rsidRDefault="00803090" w:rsidP="00803090">
      <w:pPr>
        <w:pStyle w:val="Heading5"/>
      </w:pPr>
      <w:bookmarkStart w:id="4733" w:name="_Toc160570480"/>
      <w:bookmarkStart w:id="4734" w:name="_Toc162008076"/>
      <w:bookmarkStart w:id="4735" w:name="_Toc185515743"/>
      <w:bookmarkStart w:id="4736" w:name="_Toc192873051"/>
      <w:bookmarkStart w:id="4737" w:name="_Toc199336081"/>
      <w:r>
        <w:t>8.4.5.3.1</w:t>
      </w:r>
      <w:r>
        <w:tab/>
        <w:t>Introduction</w:t>
      </w:r>
      <w:bookmarkEnd w:id="4733"/>
      <w:bookmarkEnd w:id="4734"/>
      <w:bookmarkEnd w:id="4735"/>
      <w:bookmarkEnd w:id="4736"/>
      <w:bookmarkEnd w:id="4737"/>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4738" w:name="_Toc160570481"/>
      <w:bookmarkStart w:id="4739" w:name="_Toc162008077"/>
      <w:bookmarkStart w:id="4740" w:name="_Toc185515744"/>
      <w:bookmarkStart w:id="4741" w:name="_Toc192873052"/>
      <w:bookmarkStart w:id="4742" w:name="_Toc199336082"/>
      <w:r>
        <w:t>8.4.5.3.2</w:t>
      </w:r>
      <w:r>
        <w:tab/>
        <w:t>Simple data types</w:t>
      </w:r>
      <w:bookmarkEnd w:id="4738"/>
      <w:bookmarkEnd w:id="4739"/>
      <w:bookmarkEnd w:id="4740"/>
      <w:bookmarkEnd w:id="4741"/>
      <w:bookmarkEnd w:id="474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4743" w:name="_Toc160570482"/>
      <w:bookmarkStart w:id="4744" w:name="_Toc162008078"/>
      <w:bookmarkStart w:id="4745" w:name="_Toc185515745"/>
      <w:bookmarkStart w:id="4746" w:name="_Toc192873053"/>
      <w:bookmarkStart w:id="4747" w:name="_Toc199336083"/>
      <w:r>
        <w:t>8.4.5.3.3</w:t>
      </w:r>
      <w:r>
        <w:tab/>
        <w:t>Enumeration: T</w:t>
      </w:r>
      <w:r w:rsidRPr="009218AF">
        <w:t>rigCondParams</w:t>
      </w:r>
      <w:bookmarkEnd w:id="4743"/>
      <w:bookmarkEnd w:id="4744"/>
      <w:bookmarkEnd w:id="4745"/>
      <w:bookmarkEnd w:id="4746"/>
      <w:bookmarkEnd w:id="4747"/>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4748" w:name="_Toc85734359"/>
      <w:bookmarkStart w:id="4749" w:name="_Toc89431658"/>
      <w:bookmarkStart w:id="4750" w:name="_Toc97042470"/>
      <w:bookmarkStart w:id="4751" w:name="_Toc97045614"/>
      <w:bookmarkStart w:id="4752" w:name="_Toc97155359"/>
      <w:bookmarkStart w:id="4753" w:name="_Toc101521496"/>
      <w:bookmarkStart w:id="4754" w:name="_Toc138761775"/>
      <w:bookmarkStart w:id="4755" w:name="_Toc145707990"/>
      <w:bookmarkStart w:id="4756" w:name="_Toc160570483"/>
      <w:bookmarkStart w:id="4757" w:name="_Toc162008079"/>
      <w:bookmarkStart w:id="4758" w:name="_Toc185515746"/>
      <w:bookmarkStart w:id="4759" w:name="_Toc192873054"/>
      <w:bookmarkStart w:id="4760" w:name="_Toc199336084"/>
      <w:r>
        <w:t>8.4</w:t>
      </w:r>
      <w:r w:rsidR="00C1068C">
        <w:t>.6</w:t>
      </w:r>
      <w:r w:rsidR="00C1068C">
        <w:tab/>
        <w:t>Error Handling</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32DCF8B" w14:textId="297538D6" w:rsidR="00CE7F7F" w:rsidRDefault="00CE7F7F" w:rsidP="00CE7F7F">
      <w:pPr>
        <w:pStyle w:val="Heading4"/>
      </w:pPr>
      <w:bookmarkStart w:id="4761" w:name="_Toc96843454"/>
      <w:bookmarkStart w:id="4762" w:name="_Toc96844429"/>
      <w:bookmarkStart w:id="4763" w:name="_Toc97039983"/>
      <w:bookmarkStart w:id="4764" w:name="_Toc101521497"/>
      <w:bookmarkStart w:id="4765" w:name="_Toc138761776"/>
      <w:bookmarkStart w:id="4766" w:name="_Toc145707991"/>
      <w:bookmarkStart w:id="4767" w:name="_Toc160570484"/>
      <w:bookmarkStart w:id="4768" w:name="_Toc162008080"/>
      <w:bookmarkStart w:id="4769" w:name="_Toc185515747"/>
      <w:bookmarkStart w:id="4770" w:name="_Toc192873055"/>
      <w:bookmarkStart w:id="4771" w:name="_Toc199336085"/>
      <w:r>
        <w:t>8.4.6.1</w:t>
      </w:r>
      <w:r>
        <w:tab/>
        <w:t>General</w:t>
      </w:r>
      <w:bookmarkEnd w:id="4761"/>
      <w:bookmarkEnd w:id="4762"/>
      <w:bookmarkEnd w:id="4763"/>
      <w:bookmarkEnd w:id="4764"/>
      <w:bookmarkEnd w:id="4765"/>
      <w:bookmarkEnd w:id="4766"/>
      <w:bookmarkEnd w:id="4767"/>
      <w:bookmarkEnd w:id="4768"/>
      <w:bookmarkEnd w:id="4769"/>
      <w:bookmarkEnd w:id="4770"/>
      <w:bookmarkEnd w:id="477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4772" w:name="_Toc96843455"/>
      <w:bookmarkStart w:id="4773" w:name="_Toc96844430"/>
      <w:bookmarkStart w:id="4774" w:name="_Toc97039984"/>
      <w:bookmarkStart w:id="4775" w:name="_Toc101521498"/>
      <w:bookmarkStart w:id="4776" w:name="_Toc138761777"/>
      <w:bookmarkStart w:id="4777" w:name="_Toc145707992"/>
      <w:bookmarkStart w:id="4778" w:name="_Toc160570485"/>
      <w:bookmarkStart w:id="4779" w:name="_Toc162008081"/>
      <w:bookmarkStart w:id="4780" w:name="_Toc185515748"/>
      <w:bookmarkStart w:id="4781" w:name="_Toc192873056"/>
      <w:bookmarkStart w:id="4782" w:name="_Toc199336086"/>
      <w:r>
        <w:t>8.4.6.2</w:t>
      </w:r>
      <w:r>
        <w:tab/>
        <w:t>Protocol Errors</w:t>
      </w:r>
      <w:bookmarkEnd w:id="4772"/>
      <w:bookmarkEnd w:id="4773"/>
      <w:bookmarkEnd w:id="4774"/>
      <w:bookmarkEnd w:id="4775"/>
      <w:bookmarkEnd w:id="4776"/>
      <w:bookmarkEnd w:id="4777"/>
      <w:bookmarkEnd w:id="4778"/>
      <w:bookmarkEnd w:id="4779"/>
      <w:bookmarkEnd w:id="4780"/>
      <w:bookmarkEnd w:id="4781"/>
      <w:bookmarkEnd w:id="478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4783" w:name="_Toc96843456"/>
      <w:bookmarkStart w:id="4784" w:name="_Toc96844431"/>
      <w:bookmarkStart w:id="4785" w:name="_Toc97039985"/>
      <w:bookmarkStart w:id="4786" w:name="_Toc101521499"/>
      <w:bookmarkStart w:id="4787" w:name="_Toc138761778"/>
      <w:bookmarkStart w:id="4788" w:name="_Toc145707993"/>
      <w:bookmarkStart w:id="4789" w:name="_Toc160570486"/>
      <w:bookmarkStart w:id="4790" w:name="_Toc162008082"/>
      <w:bookmarkStart w:id="4791" w:name="_Toc185515749"/>
      <w:bookmarkStart w:id="4792" w:name="_Toc192873057"/>
      <w:bookmarkStart w:id="4793" w:name="_Toc199336087"/>
      <w:r>
        <w:t>8.4.6.3</w:t>
      </w:r>
      <w:r>
        <w:tab/>
        <w:t>Application Errors</w:t>
      </w:r>
      <w:bookmarkEnd w:id="4783"/>
      <w:bookmarkEnd w:id="4784"/>
      <w:bookmarkEnd w:id="4785"/>
      <w:bookmarkEnd w:id="4786"/>
      <w:bookmarkEnd w:id="4787"/>
      <w:bookmarkEnd w:id="4788"/>
      <w:bookmarkEnd w:id="4789"/>
      <w:bookmarkEnd w:id="4790"/>
      <w:bookmarkEnd w:id="4791"/>
      <w:bookmarkEnd w:id="4792"/>
      <w:bookmarkEnd w:id="479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4794" w:name="_Toc85734360"/>
      <w:bookmarkStart w:id="4795" w:name="_Toc89431659"/>
      <w:bookmarkStart w:id="4796" w:name="_Toc97042471"/>
      <w:bookmarkStart w:id="4797" w:name="_Toc97045615"/>
      <w:bookmarkStart w:id="4798" w:name="_Toc97155360"/>
      <w:bookmarkStart w:id="4799" w:name="_Toc101521500"/>
      <w:bookmarkStart w:id="4800" w:name="_Toc138761779"/>
      <w:bookmarkStart w:id="4801" w:name="_Toc145707994"/>
      <w:bookmarkStart w:id="4802" w:name="_Toc160570487"/>
      <w:bookmarkStart w:id="4803" w:name="_Toc162008083"/>
      <w:bookmarkStart w:id="4804" w:name="_Toc185515750"/>
      <w:bookmarkStart w:id="4805" w:name="_Toc192873058"/>
      <w:bookmarkStart w:id="4806" w:name="_Toc199336088"/>
      <w:r>
        <w:t>8.4</w:t>
      </w:r>
      <w:r w:rsidR="00C1068C">
        <w:t>.7</w:t>
      </w:r>
      <w:r w:rsidR="00C1068C">
        <w:tab/>
        <w:t>Feature negotiation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4807" w:name="_Toc65839228"/>
      <w:bookmarkStart w:id="4808" w:name="_Toc85734361"/>
      <w:bookmarkStart w:id="4809" w:name="_Toc89431660"/>
      <w:bookmarkStart w:id="4810" w:name="_Toc97042472"/>
      <w:bookmarkStart w:id="4811" w:name="_Toc97045616"/>
      <w:bookmarkStart w:id="4812" w:name="_Toc97155361"/>
      <w:bookmarkStart w:id="4813" w:name="_Toc101521501"/>
      <w:bookmarkStart w:id="4814" w:name="_Toc138761780"/>
      <w:bookmarkStart w:id="4815" w:name="_Toc145707995"/>
      <w:bookmarkStart w:id="4816" w:name="_Toc160570488"/>
      <w:bookmarkStart w:id="4817" w:name="_Toc162008084"/>
      <w:bookmarkStart w:id="4818" w:name="_Toc185515751"/>
      <w:bookmarkStart w:id="4819" w:name="_Toc192873059"/>
      <w:bookmarkStart w:id="4820" w:name="_Toc199336089"/>
      <w:r>
        <w:t>8.5</w:t>
      </w:r>
      <w:r>
        <w:tab/>
        <w:t>Eees_SessionWithQoS API</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15F9B120" w14:textId="3A6D2E5A" w:rsidR="00AD269B" w:rsidRDefault="00AD269B" w:rsidP="00AD269B">
      <w:pPr>
        <w:pStyle w:val="Heading3"/>
      </w:pPr>
      <w:bookmarkStart w:id="4821" w:name="_Toc65839229"/>
      <w:bookmarkStart w:id="4822" w:name="_Toc85734362"/>
      <w:bookmarkStart w:id="4823" w:name="_Toc89431661"/>
      <w:bookmarkStart w:id="4824" w:name="_Toc97042473"/>
      <w:bookmarkStart w:id="4825" w:name="_Toc97045617"/>
      <w:bookmarkStart w:id="4826" w:name="_Toc97155362"/>
      <w:bookmarkStart w:id="4827" w:name="_Toc101521502"/>
      <w:bookmarkStart w:id="4828" w:name="_Toc138761781"/>
      <w:bookmarkStart w:id="4829" w:name="_Toc145707996"/>
      <w:bookmarkStart w:id="4830" w:name="_Toc160570489"/>
      <w:bookmarkStart w:id="4831" w:name="_Toc162008085"/>
      <w:bookmarkStart w:id="4832" w:name="_Toc185515752"/>
      <w:bookmarkStart w:id="4833" w:name="_Toc192873060"/>
      <w:bookmarkStart w:id="4834" w:name="_Toc199336090"/>
      <w:r>
        <w:t>8.5.1</w:t>
      </w:r>
      <w:r>
        <w:tab/>
      </w:r>
      <w:bookmarkEnd w:id="4821"/>
      <w:bookmarkEnd w:id="4822"/>
      <w:r w:rsidR="004F0C39">
        <w:t>Introduction</w:t>
      </w:r>
      <w:bookmarkEnd w:id="4823"/>
      <w:bookmarkEnd w:id="4824"/>
      <w:bookmarkEnd w:id="4825"/>
      <w:bookmarkEnd w:id="4826"/>
      <w:bookmarkEnd w:id="4827"/>
      <w:bookmarkEnd w:id="4828"/>
      <w:bookmarkEnd w:id="4829"/>
      <w:bookmarkEnd w:id="4830"/>
      <w:bookmarkEnd w:id="4831"/>
      <w:bookmarkEnd w:id="4832"/>
      <w:bookmarkEnd w:id="4833"/>
      <w:bookmarkEnd w:id="4834"/>
    </w:p>
    <w:p w14:paraId="270CE115" w14:textId="115345B7" w:rsidR="00AD269B" w:rsidRDefault="00AD269B" w:rsidP="00AD269B">
      <w:pPr>
        <w:rPr>
          <w:noProof/>
          <w:lang w:eastAsia="zh-CN"/>
        </w:rPr>
      </w:pPr>
      <w:bookmarkStart w:id="483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4836" w:name="_Toc85734363"/>
      <w:bookmarkStart w:id="4837" w:name="_Toc89431662"/>
      <w:bookmarkStart w:id="4838" w:name="_Toc97042474"/>
      <w:bookmarkStart w:id="4839" w:name="_Toc97045618"/>
      <w:bookmarkStart w:id="4840" w:name="_Toc97155363"/>
      <w:bookmarkStart w:id="4841" w:name="_Toc101521503"/>
      <w:bookmarkStart w:id="4842" w:name="_Toc138761782"/>
      <w:bookmarkStart w:id="4843" w:name="_Toc145707997"/>
      <w:bookmarkStart w:id="4844" w:name="_Toc160570490"/>
      <w:bookmarkStart w:id="4845" w:name="_Toc162008086"/>
      <w:bookmarkStart w:id="4846" w:name="_Toc185515753"/>
      <w:bookmarkStart w:id="4847" w:name="_Toc192873061"/>
      <w:bookmarkStart w:id="4848" w:name="_Toc199336091"/>
      <w:r>
        <w:t>8.5.2</w:t>
      </w:r>
      <w:r>
        <w:tab/>
        <w:t>Resources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421C4208" w14:textId="231A52EA" w:rsidR="00AD269B" w:rsidRDefault="00AD269B" w:rsidP="00AD269B">
      <w:pPr>
        <w:pStyle w:val="Heading4"/>
      </w:pPr>
      <w:bookmarkStart w:id="4849" w:name="_Toc65839231"/>
      <w:bookmarkStart w:id="4850" w:name="_Toc85734364"/>
      <w:bookmarkStart w:id="4851" w:name="_Toc89431663"/>
      <w:bookmarkStart w:id="4852" w:name="_Toc97042475"/>
      <w:bookmarkStart w:id="4853" w:name="_Toc97045619"/>
      <w:bookmarkStart w:id="4854" w:name="_Toc97155364"/>
      <w:bookmarkStart w:id="4855" w:name="_Toc101521504"/>
      <w:bookmarkStart w:id="4856" w:name="_Toc138761783"/>
      <w:bookmarkStart w:id="4857" w:name="_Toc145707998"/>
      <w:bookmarkStart w:id="4858" w:name="_Toc160570491"/>
      <w:bookmarkStart w:id="4859" w:name="_Toc162008087"/>
      <w:bookmarkStart w:id="4860" w:name="_Toc185515754"/>
      <w:bookmarkStart w:id="4861" w:name="_Toc192873062"/>
      <w:bookmarkStart w:id="4862" w:name="_Toc199336092"/>
      <w:r>
        <w:t>8.5.2.1</w:t>
      </w:r>
      <w:r>
        <w:tab/>
        <w:t>Overview</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809948898"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4863" w:name="_Toc65839232"/>
      <w:bookmarkStart w:id="4864" w:name="_Toc85734365"/>
      <w:bookmarkStart w:id="4865" w:name="_Toc89431664"/>
      <w:bookmarkStart w:id="4866" w:name="_Toc97042476"/>
      <w:bookmarkStart w:id="4867" w:name="_Toc97045620"/>
      <w:bookmarkStart w:id="4868" w:name="_Toc97155365"/>
      <w:bookmarkStart w:id="4869" w:name="_Toc101521505"/>
      <w:bookmarkStart w:id="4870" w:name="_Toc138761784"/>
      <w:bookmarkStart w:id="4871" w:name="_Toc145707999"/>
      <w:bookmarkStart w:id="4872" w:name="_Toc160570492"/>
      <w:bookmarkStart w:id="4873" w:name="_Toc162008088"/>
      <w:bookmarkStart w:id="4874" w:name="_Toc185515755"/>
      <w:bookmarkStart w:id="4875" w:name="_Toc192873063"/>
      <w:bookmarkStart w:id="4876" w:name="_Toc199336093"/>
      <w:r>
        <w:t>8.</w:t>
      </w:r>
      <w:r w:rsidR="004D4A70">
        <w:t>5</w:t>
      </w:r>
      <w:r>
        <w:t>.2.2</w:t>
      </w:r>
      <w:r>
        <w:tab/>
        <w:t>Resource</w:t>
      </w:r>
      <w:r w:rsidRPr="00831458">
        <w:t xml:space="preserve">: </w:t>
      </w:r>
      <w:bookmarkEnd w:id="4863"/>
      <w:r>
        <w:t>Sessions with QoS</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r>
        <w:t xml:space="preserve"> </w:t>
      </w:r>
    </w:p>
    <w:p w14:paraId="34A6222B" w14:textId="30A98EE1" w:rsidR="00AD269B" w:rsidRPr="00C14CE6" w:rsidRDefault="00AD269B" w:rsidP="00AD269B">
      <w:pPr>
        <w:pStyle w:val="Heading5"/>
        <w:rPr>
          <w:lang w:eastAsia="zh-CN"/>
        </w:rPr>
      </w:pPr>
      <w:bookmarkStart w:id="4877" w:name="_Toc65839233"/>
      <w:bookmarkStart w:id="4878" w:name="_Toc85734366"/>
      <w:bookmarkStart w:id="4879" w:name="_Toc89431665"/>
      <w:bookmarkStart w:id="4880" w:name="_Toc97042477"/>
      <w:bookmarkStart w:id="4881" w:name="_Toc97045621"/>
      <w:bookmarkStart w:id="4882" w:name="_Toc97155366"/>
      <w:bookmarkStart w:id="4883" w:name="_Toc101521506"/>
      <w:bookmarkStart w:id="4884" w:name="_Toc138761785"/>
      <w:bookmarkStart w:id="4885" w:name="_Toc145708000"/>
      <w:bookmarkStart w:id="4886" w:name="_Toc160570493"/>
      <w:bookmarkStart w:id="4887" w:name="_Toc162008089"/>
      <w:bookmarkStart w:id="4888" w:name="_Toc185515756"/>
      <w:bookmarkStart w:id="4889" w:name="_Toc192873064"/>
      <w:bookmarkStart w:id="4890" w:name="_Toc199336094"/>
      <w:r>
        <w:rPr>
          <w:lang w:eastAsia="zh-CN"/>
        </w:rPr>
        <w:t>8.</w:t>
      </w:r>
      <w:r w:rsidR="004D4A70">
        <w:rPr>
          <w:lang w:eastAsia="zh-CN"/>
        </w:rPr>
        <w:t>5</w:t>
      </w:r>
      <w:r>
        <w:rPr>
          <w:lang w:eastAsia="zh-CN"/>
        </w:rPr>
        <w:t>.2.2.1</w:t>
      </w:r>
      <w:r>
        <w:rPr>
          <w:lang w:eastAsia="zh-CN"/>
        </w:rPr>
        <w:tab/>
        <w:t>Description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479A9CE" w14:textId="77777777" w:rsidR="00AD269B" w:rsidRPr="00AD3B51" w:rsidRDefault="00AD269B" w:rsidP="00AD269B">
      <w:pPr>
        <w:rPr>
          <w:lang w:eastAsia="zh-CN"/>
        </w:rPr>
      </w:pPr>
      <w:bookmarkStart w:id="489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4892" w:name="_Toc85734367"/>
      <w:bookmarkStart w:id="4893" w:name="_Toc89431666"/>
      <w:bookmarkStart w:id="4894" w:name="_Toc97042478"/>
      <w:bookmarkStart w:id="4895" w:name="_Toc97045622"/>
      <w:bookmarkStart w:id="4896" w:name="_Toc97155367"/>
      <w:bookmarkStart w:id="4897" w:name="_Toc101521507"/>
      <w:bookmarkStart w:id="4898" w:name="_Toc138761786"/>
      <w:bookmarkStart w:id="4899" w:name="_Toc145708001"/>
      <w:bookmarkStart w:id="4900" w:name="_Toc160570494"/>
      <w:bookmarkStart w:id="4901" w:name="_Toc162008090"/>
      <w:bookmarkStart w:id="4902" w:name="_Toc185515757"/>
      <w:bookmarkStart w:id="4903" w:name="_Toc192873065"/>
      <w:bookmarkStart w:id="4904" w:name="_Toc199336095"/>
      <w:r>
        <w:rPr>
          <w:lang w:eastAsia="zh-CN"/>
        </w:rPr>
        <w:t>8.</w:t>
      </w:r>
      <w:r w:rsidR="004D4A70">
        <w:rPr>
          <w:lang w:eastAsia="zh-CN"/>
        </w:rPr>
        <w:t>5</w:t>
      </w:r>
      <w:r>
        <w:rPr>
          <w:lang w:eastAsia="zh-CN"/>
        </w:rPr>
        <w:t>.2.2.2</w:t>
      </w:r>
      <w:r>
        <w:rPr>
          <w:lang w:eastAsia="zh-CN"/>
        </w:rPr>
        <w:tab/>
        <w:t>Resource Definition</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57D922E" w14:textId="4A6CA664" w:rsidR="00AD269B" w:rsidRDefault="00AD269B" w:rsidP="00AD269B">
      <w:pPr>
        <w:rPr>
          <w:lang w:eastAsia="zh-CN"/>
        </w:rPr>
      </w:pPr>
      <w:bookmarkStart w:id="490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4906" w:name="_Toc85734368"/>
      <w:bookmarkStart w:id="4907" w:name="_Toc89431667"/>
      <w:bookmarkStart w:id="4908" w:name="_Toc97042479"/>
      <w:bookmarkStart w:id="4909" w:name="_Toc97045623"/>
      <w:bookmarkStart w:id="4910" w:name="_Toc97155368"/>
      <w:bookmarkStart w:id="4911" w:name="_Toc101521508"/>
      <w:bookmarkStart w:id="4912" w:name="_Toc138761787"/>
      <w:bookmarkStart w:id="4913" w:name="_Toc145708002"/>
      <w:bookmarkStart w:id="4914" w:name="_Toc160570495"/>
      <w:bookmarkStart w:id="4915" w:name="_Toc162008091"/>
      <w:bookmarkStart w:id="4916" w:name="_Toc185515758"/>
      <w:bookmarkStart w:id="4917" w:name="_Toc192873066"/>
      <w:bookmarkStart w:id="4918" w:name="_Toc199336096"/>
      <w:r>
        <w:rPr>
          <w:lang w:eastAsia="zh-CN"/>
        </w:rPr>
        <w:t>8.</w:t>
      </w:r>
      <w:r w:rsidR="00E26693">
        <w:rPr>
          <w:lang w:eastAsia="zh-CN"/>
        </w:rPr>
        <w:t>5</w:t>
      </w:r>
      <w:r>
        <w:rPr>
          <w:lang w:eastAsia="zh-CN"/>
        </w:rPr>
        <w:t>.2.2.3</w:t>
      </w:r>
      <w:r>
        <w:rPr>
          <w:lang w:eastAsia="zh-CN"/>
        </w:rPr>
        <w:tab/>
        <w:t>Resource Standard Methods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35F1657F" w14:textId="36B8DEEE" w:rsidR="00AD269B" w:rsidRDefault="00AD269B" w:rsidP="00AD269B">
      <w:pPr>
        <w:pStyle w:val="Heading6"/>
        <w:rPr>
          <w:lang w:eastAsia="zh-CN"/>
        </w:rPr>
      </w:pPr>
      <w:bookmarkStart w:id="4919" w:name="_Toc85734369"/>
      <w:bookmarkStart w:id="4920" w:name="_Toc89431668"/>
      <w:bookmarkStart w:id="4921" w:name="_Toc97042480"/>
      <w:bookmarkStart w:id="4922" w:name="_Toc97045624"/>
      <w:bookmarkStart w:id="4923" w:name="_Toc97155369"/>
      <w:bookmarkStart w:id="4924" w:name="_Toc101521509"/>
      <w:bookmarkStart w:id="4925" w:name="_Toc138761788"/>
      <w:bookmarkStart w:id="4926" w:name="_Toc145708003"/>
      <w:bookmarkStart w:id="4927" w:name="_Toc160570496"/>
      <w:bookmarkStart w:id="4928" w:name="_Toc162008092"/>
      <w:bookmarkStart w:id="4929" w:name="_Toc185515759"/>
      <w:bookmarkStart w:id="4930" w:name="_Toc192873067"/>
      <w:bookmarkStart w:id="4931" w:name="_Toc199336097"/>
      <w:bookmarkStart w:id="4932" w:name="_Toc65839242"/>
      <w:r>
        <w:rPr>
          <w:lang w:eastAsia="zh-CN"/>
        </w:rPr>
        <w:t>8.</w:t>
      </w:r>
      <w:r w:rsidR="00E26693">
        <w:rPr>
          <w:lang w:eastAsia="zh-CN"/>
        </w:rPr>
        <w:t>5</w:t>
      </w:r>
      <w:r>
        <w:rPr>
          <w:lang w:eastAsia="zh-CN"/>
        </w:rPr>
        <w:t>.2.2.3.1</w:t>
      </w:r>
      <w:r>
        <w:rPr>
          <w:lang w:eastAsia="zh-CN"/>
        </w:rPr>
        <w:tab/>
        <w:t>POST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4933" w:name="_Toc85734370"/>
      <w:bookmarkStart w:id="4934" w:name="_Toc89431669"/>
      <w:bookmarkStart w:id="4935" w:name="_Toc97042481"/>
      <w:bookmarkStart w:id="4936" w:name="_Toc97045625"/>
      <w:bookmarkStart w:id="4937" w:name="_Toc97155370"/>
      <w:bookmarkStart w:id="4938" w:name="_Toc101521510"/>
      <w:bookmarkStart w:id="4939" w:name="_Toc138761789"/>
      <w:bookmarkStart w:id="4940" w:name="_Toc145708004"/>
      <w:bookmarkStart w:id="4941" w:name="_Toc160570497"/>
      <w:bookmarkStart w:id="4942" w:name="_Toc162008093"/>
      <w:bookmarkStart w:id="4943" w:name="_Toc185515760"/>
      <w:bookmarkStart w:id="4944" w:name="_Toc192873068"/>
      <w:bookmarkStart w:id="4945" w:name="_Toc199336098"/>
      <w:r>
        <w:rPr>
          <w:lang w:eastAsia="zh-CN"/>
        </w:rPr>
        <w:t>8.5.2.2.3.2</w:t>
      </w:r>
      <w:r>
        <w:rPr>
          <w:lang w:eastAsia="zh-CN"/>
        </w:rPr>
        <w:tab/>
        <w:t>GET</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946" w:name="_Toc85734371"/>
      <w:bookmarkStart w:id="4947" w:name="_Toc89431670"/>
      <w:bookmarkStart w:id="4948" w:name="_Toc97042482"/>
      <w:bookmarkStart w:id="4949" w:name="_Toc97045626"/>
      <w:bookmarkStart w:id="4950" w:name="_Toc97155371"/>
      <w:bookmarkStart w:id="4951" w:name="_Toc101521511"/>
      <w:bookmarkStart w:id="4952" w:name="_Toc138761790"/>
      <w:bookmarkStart w:id="4953" w:name="_Toc145708005"/>
      <w:bookmarkStart w:id="4954" w:name="_Toc160570498"/>
      <w:bookmarkStart w:id="4955" w:name="_Toc162008094"/>
      <w:bookmarkStart w:id="4956" w:name="_Toc185515761"/>
      <w:bookmarkStart w:id="4957" w:name="_Toc192873069"/>
      <w:bookmarkStart w:id="4958" w:name="_Toc199336099"/>
      <w:r>
        <w:rPr>
          <w:lang w:eastAsia="zh-CN"/>
        </w:rPr>
        <w:t>8.</w:t>
      </w:r>
      <w:r w:rsidR="00E26693">
        <w:rPr>
          <w:lang w:eastAsia="zh-CN"/>
        </w:rPr>
        <w:t>5</w:t>
      </w:r>
      <w:r>
        <w:rPr>
          <w:lang w:eastAsia="zh-CN"/>
        </w:rPr>
        <w:t>.2.2.4</w:t>
      </w:r>
      <w:r>
        <w:rPr>
          <w:lang w:eastAsia="zh-CN"/>
        </w:rPr>
        <w:tab/>
        <w:t>Resource Custom Operations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5CEC88CC" w14:textId="77777777" w:rsidR="00AD269B" w:rsidRDefault="00AD269B" w:rsidP="00AD269B">
      <w:r>
        <w:t>None.</w:t>
      </w:r>
    </w:p>
    <w:p w14:paraId="7948F237" w14:textId="4118A0C9" w:rsidR="00AD269B" w:rsidRDefault="00AD269B" w:rsidP="00AD269B">
      <w:pPr>
        <w:pStyle w:val="Heading4"/>
      </w:pPr>
      <w:bookmarkStart w:id="4959" w:name="_Toc85734372"/>
      <w:bookmarkStart w:id="4960" w:name="_Toc89431671"/>
      <w:bookmarkStart w:id="4961" w:name="_Toc97042483"/>
      <w:bookmarkStart w:id="4962" w:name="_Toc97045627"/>
      <w:bookmarkStart w:id="4963" w:name="_Toc97155372"/>
      <w:bookmarkStart w:id="4964" w:name="_Toc101521512"/>
      <w:bookmarkStart w:id="4965" w:name="_Toc138761791"/>
      <w:bookmarkStart w:id="4966" w:name="_Toc145708006"/>
      <w:bookmarkStart w:id="4967" w:name="_Toc160570499"/>
      <w:bookmarkStart w:id="4968" w:name="_Toc162008095"/>
      <w:bookmarkStart w:id="4969" w:name="_Toc185515762"/>
      <w:bookmarkStart w:id="4970" w:name="_Toc192873070"/>
      <w:bookmarkStart w:id="4971" w:name="_Toc199336100"/>
      <w:bookmarkStart w:id="4972" w:name="_Toc65839248"/>
      <w:bookmarkEnd w:id="4932"/>
      <w:r>
        <w:t>8.</w:t>
      </w:r>
      <w:r w:rsidR="00E26693">
        <w:t>5</w:t>
      </w:r>
      <w:r>
        <w:t>.2.3</w:t>
      </w:r>
      <w:r>
        <w:tab/>
        <w:t>Resource</w:t>
      </w:r>
      <w:r w:rsidRPr="00831458">
        <w:t xml:space="preserve">: </w:t>
      </w:r>
      <w:r>
        <w:t>Individual Session with QoS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7E812EB3" w14:textId="1405F524" w:rsidR="00AD269B" w:rsidRPr="00C14CE6" w:rsidRDefault="00AD269B" w:rsidP="00AD269B">
      <w:pPr>
        <w:pStyle w:val="Heading5"/>
        <w:rPr>
          <w:lang w:eastAsia="zh-CN"/>
        </w:rPr>
      </w:pPr>
      <w:bookmarkStart w:id="4973" w:name="_Toc85734373"/>
      <w:bookmarkStart w:id="4974" w:name="_Toc89431672"/>
      <w:bookmarkStart w:id="4975" w:name="_Toc97042484"/>
      <w:bookmarkStart w:id="4976" w:name="_Toc97045628"/>
      <w:bookmarkStart w:id="4977" w:name="_Toc97155373"/>
      <w:bookmarkStart w:id="4978" w:name="_Toc101521513"/>
      <w:bookmarkStart w:id="4979" w:name="_Toc138761792"/>
      <w:bookmarkStart w:id="4980" w:name="_Toc145708007"/>
      <w:bookmarkStart w:id="4981" w:name="_Toc160570500"/>
      <w:bookmarkStart w:id="4982" w:name="_Toc162008096"/>
      <w:bookmarkStart w:id="4983" w:name="_Toc185515763"/>
      <w:bookmarkStart w:id="4984" w:name="_Toc192873071"/>
      <w:bookmarkStart w:id="4985" w:name="_Toc199336101"/>
      <w:r>
        <w:rPr>
          <w:lang w:eastAsia="zh-CN"/>
        </w:rPr>
        <w:t>8.</w:t>
      </w:r>
      <w:r w:rsidR="00E26693">
        <w:rPr>
          <w:lang w:eastAsia="zh-CN"/>
        </w:rPr>
        <w:t>5</w:t>
      </w:r>
      <w:r>
        <w:rPr>
          <w:lang w:eastAsia="zh-CN"/>
        </w:rPr>
        <w:t>.2.3.1</w:t>
      </w:r>
      <w:r>
        <w:rPr>
          <w:lang w:eastAsia="zh-CN"/>
        </w:rPr>
        <w:tab/>
        <w:t>Description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986" w:name="_Toc85734374"/>
      <w:bookmarkStart w:id="4987" w:name="_Toc89431673"/>
      <w:bookmarkStart w:id="4988" w:name="_Toc97042485"/>
      <w:bookmarkStart w:id="4989" w:name="_Toc97045629"/>
      <w:bookmarkStart w:id="4990" w:name="_Toc97155374"/>
      <w:bookmarkStart w:id="4991" w:name="_Toc101521514"/>
      <w:bookmarkStart w:id="4992" w:name="_Toc138761793"/>
      <w:bookmarkStart w:id="4993" w:name="_Toc145708008"/>
      <w:bookmarkStart w:id="4994" w:name="_Toc160570501"/>
      <w:bookmarkStart w:id="4995" w:name="_Toc162008097"/>
      <w:bookmarkStart w:id="4996" w:name="_Toc185515764"/>
      <w:bookmarkStart w:id="4997" w:name="_Toc192873072"/>
      <w:bookmarkStart w:id="4998" w:name="_Toc199336102"/>
      <w:r>
        <w:rPr>
          <w:lang w:eastAsia="zh-CN"/>
        </w:rPr>
        <w:t>8.</w:t>
      </w:r>
      <w:r w:rsidR="00E26693">
        <w:rPr>
          <w:lang w:eastAsia="zh-CN"/>
        </w:rPr>
        <w:t>5</w:t>
      </w:r>
      <w:r>
        <w:rPr>
          <w:lang w:eastAsia="zh-CN"/>
        </w:rPr>
        <w:t>.2.3.2</w:t>
      </w:r>
      <w:r>
        <w:rPr>
          <w:lang w:eastAsia="zh-CN"/>
        </w:rPr>
        <w:tab/>
        <w:t>Resource Definition</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999" w:name="_Toc85734375"/>
      <w:bookmarkStart w:id="5000" w:name="_Toc89431674"/>
      <w:bookmarkStart w:id="5001" w:name="_Toc97042486"/>
      <w:bookmarkStart w:id="5002" w:name="_Toc97045630"/>
      <w:bookmarkStart w:id="5003" w:name="_Toc97155375"/>
      <w:bookmarkStart w:id="5004" w:name="_Toc101521515"/>
      <w:bookmarkStart w:id="5005" w:name="_Toc138761794"/>
      <w:bookmarkStart w:id="5006" w:name="_Toc145708009"/>
      <w:bookmarkStart w:id="5007" w:name="_Toc160570502"/>
      <w:bookmarkStart w:id="5008" w:name="_Toc162008098"/>
      <w:bookmarkStart w:id="5009" w:name="_Toc185515765"/>
      <w:bookmarkStart w:id="5010" w:name="_Toc192873073"/>
      <w:bookmarkStart w:id="5011" w:name="_Toc199336103"/>
      <w:r>
        <w:rPr>
          <w:lang w:eastAsia="zh-CN"/>
        </w:rPr>
        <w:t>8.</w:t>
      </w:r>
      <w:r w:rsidR="00E26693">
        <w:rPr>
          <w:lang w:eastAsia="zh-CN"/>
        </w:rPr>
        <w:t>5</w:t>
      </w:r>
      <w:r>
        <w:rPr>
          <w:lang w:eastAsia="zh-CN"/>
        </w:rPr>
        <w:t>.2.3.3</w:t>
      </w:r>
      <w:r>
        <w:rPr>
          <w:lang w:eastAsia="zh-CN"/>
        </w:rPr>
        <w:tab/>
        <w:t>Resource Standard Methods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686ACE98" w14:textId="2AB904F8" w:rsidR="00AD269B" w:rsidRDefault="00AD269B" w:rsidP="00AD269B">
      <w:pPr>
        <w:pStyle w:val="Heading6"/>
        <w:rPr>
          <w:lang w:eastAsia="zh-CN"/>
        </w:rPr>
      </w:pPr>
      <w:bookmarkStart w:id="5012" w:name="_Toc85734376"/>
      <w:bookmarkStart w:id="5013" w:name="_Toc89431675"/>
      <w:bookmarkStart w:id="5014" w:name="_Toc97042487"/>
      <w:bookmarkStart w:id="5015" w:name="_Toc97045631"/>
      <w:bookmarkStart w:id="5016" w:name="_Toc97155376"/>
      <w:bookmarkStart w:id="5017" w:name="_Toc101521516"/>
      <w:bookmarkStart w:id="5018" w:name="_Toc138761795"/>
      <w:bookmarkStart w:id="5019" w:name="_Toc145708010"/>
      <w:bookmarkStart w:id="5020" w:name="_Toc160570503"/>
      <w:bookmarkStart w:id="5021" w:name="_Toc162008099"/>
      <w:bookmarkStart w:id="5022" w:name="_Toc185515766"/>
      <w:bookmarkStart w:id="5023" w:name="_Toc192873074"/>
      <w:bookmarkStart w:id="5024" w:name="_Toc199336104"/>
      <w:r>
        <w:rPr>
          <w:lang w:eastAsia="zh-CN"/>
        </w:rPr>
        <w:t>8.</w:t>
      </w:r>
      <w:r w:rsidR="00E26693">
        <w:rPr>
          <w:lang w:eastAsia="zh-CN"/>
        </w:rPr>
        <w:t>5</w:t>
      </w:r>
      <w:r>
        <w:rPr>
          <w:lang w:eastAsia="zh-CN"/>
        </w:rPr>
        <w:t>.2.3.3.1</w:t>
      </w:r>
      <w:r>
        <w:rPr>
          <w:lang w:eastAsia="zh-CN"/>
        </w:rPr>
        <w:tab/>
        <w:t>PATCH</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5025" w:name="_Toc85734377"/>
      <w:bookmarkStart w:id="5026" w:name="_Toc89431676"/>
      <w:bookmarkStart w:id="5027" w:name="_Toc97042488"/>
      <w:bookmarkStart w:id="5028" w:name="_Toc97045632"/>
      <w:bookmarkStart w:id="5029" w:name="_Toc97155377"/>
      <w:bookmarkStart w:id="5030" w:name="_Toc101521517"/>
      <w:bookmarkStart w:id="5031" w:name="_Toc138761796"/>
      <w:bookmarkStart w:id="5032" w:name="_Toc145708011"/>
      <w:bookmarkStart w:id="5033" w:name="_Toc160570504"/>
      <w:bookmarkStart w:id="5034" w:name="_Toc162008100"/>
      <w:bookmarkStart w:id="5035" w:name="_Toc185515767"/>
      <w:bookmarkStart w:id="5036" w:name="_Toc192873075"/>
      <w:bookmarkStart w:id="5037" w:name="_Toc199336105"/>
      <w:r>
        <w:rPr>
          <w:lang w:eastAsia="zh-CN"/>
        </w:rPr>
        <w:t>8.</w:t>
      </w:r>
      <w:r w:rsidR="00E26693">
        <w:rPr>
          <w:lang w:eastAsia="zh-CN"/>
        </w:rPr>
        <w:t>5</w:t>
      </w:r>
      <w:r>
        <w:rPr>
          <w:lang w:eastAsia="zh-CN"/>
        </w:rPr>
        <w:t>.2.3.3.2</w:t>
      </w:r>
      <w:r>
        <w:rPr>
          <w:lang w:eastAsia="zh-CN"/>
        </w:rPr>
        <w:tab/>
        <w:t>PUT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5038" w:name="_Toc85734378"/>
      <w:bookmarkStart w:id="5039" w:name="_Toc89431677"/>
      <w:bookmarkStart w:id="5040" w:name="_Toc97042489"/>
      <w:bookmarkStart w:id="5041" w:name="_Toc97045633"/>
      <w:bookmarkStart w:id="5042" w:name="_Toc97155378"/>
      <w:bookmarkStart w:id="5043" w:name="_Toc101521518"/>
      <w:bookmarkStart w:id="5044" w:name="_Toc138761797"/>
      <w:bookmarkStart w:id="5045" w:name="_Toc145708012"/>
      <w:bookmarkStart w:id="5046" w:name="_Toc160570505"/>
      <w:bookmarkStart w:id="5047" w:name="_Toc162008101"/>
      <w:bookmarkStart w:id="5048" w:name="_Toc185515768"/>
      <w:bookmarkStart w:id="5049" w:name="_Toc192873076"/>
      <w:bookmarkStart w:id="5050" w:name="_Toc199336106"/>
      <w:r>
        <w:rPr>
          <w:lang w:eastAsia="zh-CN"/>
        </w:rPr>
        <w:t>8.</w:t>
      </w:r>
      <w:r w:rsidR="008575FC">
        <w:rPr>
          <w:lang w:eastAsia="zh-CN"/>
        </w:rPr>
        <w:t>5</w:t>
      </w:r>
      <w:r>
        <w:rPr>
          <w:lang w:eastAsia="zh-CN"/>
        </w:rPr>
        <w:t>.2.3.3.3</w:t>
      </w:r>
      <w:r>
        <w:rPr>
          <w:lang w:eastAsia="zh-CN"/>
        </w:rPr>
        <w:tab/>
        <w:t>DELETE</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5051" w:name="_Toc85734379"/>
      <w:bookmarkStart w:id="5052" w:name="_Toc89431678"/>
      <w:bookmarkStart w:id="5053" w:name="_Toc97042490"/>
      <w:bookmarkStart w:id="5054" w:name="_Toc97045634"/>
      <w:bookmarkStart w:id="5055" w:name="_Toc97155379"/>
      <w:bookmarkStart w:id="5056" w:name="_Toc101521519"/>
      <w:bookmarkStart w:id="5057" w:name="_Toc138761798"/>
      <w:bookmarkStart w:id="5058" w:name="_Toc145708013"/>
      <w:bookmarkStart w:id="5059" w:name="_Toc160570506"/>
      <w:bookmarkStart w:id="5060" w:name="_Toc162008102"/>
      <w:bookmarkStart w:id="5061" w:name="_Toc185515769"/>
      <w:bookmarkStart w:id="5062" w:name="_Toc192873077"/>
      <w:bookmarkStart w:id="5063" w:name="_Toc199336107"/>
      <w:r>
        <w:rPr>
          <w:lang w:eastAsia="zh-CN"/>
        </w:rPr>
        <w:t>8.5.2.3.3.4</w:t>
      </w:r>
      <w:r>
        <w:rPr>
          <w:lang w:eastAsia="zh-CN"/>
        </w:rPr>
        <w:tab/>
        <w:t>GET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5064" w:name="_Toc85734380"/>
      <w:bookmarkStart w:id="5065" w:name="_Toc89431679"/>
      <w:bookmarkStart w:id="5066" w:name="_Toc97042491"/>
      <w:bookmarkStart w:id="5067" w:name="_Toc97045635"/>
      <w:bookmarkStart w:id="5068" w:name="_Toc97155380"/>
      <w:bookmarkStart w:id="5069" w:name="_Toc101521520"/>
      <w:bookmarkStart w:id="5070" w:name="_Toc138761799"/>
      <w:bookmarkStart w:id="5071" w:name="_Toc145708014"/>
      <w:bookmarkStart w:id="5072" w:name="_Toc160570507"/>
      <w:bookmarkStart w:id="5073" w:name="_Toc162008103"/>
      <w:bookmarkStart w:id="5074" w:name="_Toc185515770"/>
      <w:bookmarkStart w:id="5075" w:name="_Toc192873078"/>
      <w:bookmarkStart w:id="5076" w:name="_Toc199336108"/>
      <w:r>
        <w:rPr>
          <w:lang w:eastAsia="zh-CN"/>
        </w:rPr>
        <w:t>8.</w:t>
      </w:r>
      <w:r w:rsidR="008575FC">
        <w:rPr>
          <w:lang w:eastAsia="zh-CN"/>
        </w:rPr>
        <w:t>5</w:t>
      </w:r>
      <w:r>
        <w:rPr>
          <w:lang w:eastAsia="zh-CN"/>
        </w:rPr>
        <w:t>.2.3.4</w:t>
      </w:r>
      <w:r>
        <w:rPr>
          <w:lang w:eastAsia="zh-CN"/>
        </w:rPr>
        <w:tab/>
        <w:t>Resource Custom Operations</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977EB96" w14:textId="77777777" w:rsidR="00AD269B" w:rsidRDefault="00AD269B" w:rsidP="00AD269B">
      <w:r>
        <w:t>None.</w:t>
      </w:r>
    </w:p>
    <w:p w14:paraId="6895D26D" w14:textId="292E67E8" w:rsidR="00AD269B" w:rsidRDefault="00AD269B" w:rsidP="00AD269B">
      <w:pPr>
        <w:pStyle w:val="Heading3"/>
      </w:pPr>
      <w:bookmarkStart w:id="5077" w:name="_Toc85734381"/>
      <w:bookmarkStart w:id="5078" w:name="_Toc89431680"/>
      <w:bookmarkStart w:id="5079" w:name="_Toc97042492"/>
      <w:bookmarkStart w:id="5080" w:name="_Toc97045636"/>
      <w:bookmarkStart w:id="5081" w:name="_Toc97155381"/>
      <w:bookmarkStart w:id="5082" w:name="_Toc101521521"/>
      <w:bookmarkStart w:id="5083" w:name="_Toc138761800"/>
      <w:bookmarkStart w:id="5084" w:name="_Toc145708015"/>
      <w:bookmarkStart w:id="5085" w:name="_Toc160570508"/>
      <w:bookmarkStart w:id="5086" w:name="_Toc162008104"/>
      <w:bookmarkStart w:id="5087" w:name="_Toc185515771"/>
      <w:bookmarkStart w:id="5088" w:name="_Toc192873079"/>
      <w:bookmarkStart w:id="5089" w:name="_Toc199336109"/>
      <w:r>
        <w:t>8.</w:t>
      </w:r>
      <w:r w:rsidR="008575FC">
        <w:t>5</w:t>
      </w:r>
      <w:r>
        <w:t>.3</w:t>
      </w:r>
      <w:r>
        <w:tab/>
        <w:t>Custom Operations without associated resources</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5090" w:name="_Toc85734382"/>
      <w:bookmarkStart w:id="5091" w:name="_Toc89431681"/>
      <w:bookmarkStart w:id="5092" w:name="_Toc97042493"/>
      <w:bookmarkStart w:id="5093" w:name="_Toc97045637"/>
      <w:bookmarkStart w:id="5094" w:name="_Toc97155382"/>
      <w:bookmarkStart w:id="5095" w:name="_Toc101521522"/>
      <w:bookmarkStart w:id="5096" w:name="_Toc138761801"/>
      <w:bookmarkStart w:id="5097" w:name="_Toc145708016"/>
      <w:bookmarkStart w:id="5098" w:name="_Toc160570509"/>
      <w:bookmarkStart w:id="5099" w:name="_Toc162008105"/>
      <w:bookmarkStart w:id="5100" w:name="_Toc185515772"/>
      <w:bookmarkStart w:id="5101" w:name="_Toc192873080"/>
      <w:bookmarkStart w:id="5102" w:name="_Toc199336110"/>
      <w:r>
        <w:t>8.</w:t>
      </w:r>
      <w:r w:rsidR="008575FC">
        <w:t>5</w:t>
      </w:r>
      <w:r>
        <w:t>.4</w:t>
      </w:r>
      <w:r>
        <w:tab/>
        <w:t>Notifications</w:t>
      </w:r>
      <w:bookmarkEnd w:id="4972"/>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78F92868" w14:textId="7A6940B1" w:rsidR="00AD269B" w:rsidRPr="00AF7276" w:rsidRDefault="00AD269B" w:rsidP="00AD269B">
      <w:pPr>
        <w:pStyle w:val="Heading4"/>
      </w:pPr>
      <w:bookmarkStart w:id="5103" w:name="_Toc65839249"/>
      <w:bookmarkStart w:id="5104" w:name="_Toc85734383"/>
      <w:bookmarkStart w:id="5105" w:name="_Toc89431682"/>
      <w:bookmarkStart w:id="5106" w:name="_Toc97042494"/>
      <w:bookmarkStart w:id="5107" w:name="_Toc97045638"/>
      <w:bookmarkStart w:id="5108" w:name="_Toc97155383"/>
      <w:bookmarkStart w:id="5109" w:name="_Toc101521523"/>
      <w:bookmarkStart w:id="5110" w:name="_Toc138761802"/>
      <w:bookmarkStart w:id="5111" w:name="_Toc145708017"/>
      <w:bookmarkStart w:id="5112" w:name="_Toc160570510"/>
      <w:bookmarkStart w:id="5113" w:name="_Toc162008106"/>
      <w:bookmarkStart w:id="5114" w:name="_Toc185515773"/>
      <w:bookmarkStart w:id="5115" w:name="_Toc192873081"/>
      <w:bookmarkStart w:id="5116" w:name="_Toc199336111"/>
      <w:r>
        <w:t>8.</w:t>
      </w:r>
      <w:r w:rsidR="008575FC">
        <w:t>5</w:t>
      </w:r>
      <w:r w:rsidRPr="00AF7276">
        <w:t>.</w:t>
      </w:r>
      <w:r>
        <w:t>4</w:t>
      </w:r>
      <w:r w:rsidRPr="00AF7276">
        <w:t>.1</w:t>
      </w:r>
      <w:r w:rsidRPr="00AF7276">
        <w:tab/>
        <w:t>General</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5117" w:name="_Toc65839250"/>
      <w:bookmarkStart w:id="5118" w:name="_Toc85734384"/>
      <w:bookmarkStart w:id="5119" w:name="_Toc89431683"/>
      <w:bookmarkStart w:id="5120" w:name="_Toc97042495"/>
      <w:bookmarkStart w:id="5121" w:name="_Toc97045639"/>
      <w:bookmarkStart w:id="5122" w:name="_Toc97155384"/>
      <w:bookmarkStart w:id="5123" w:name="_Toc101521524"/>
      <w:bookmarkStart w:id="5124" w:name="_Toc138761803"/>
      <w:bookmarkStart w:id="5125" w:name="_Toc145708018"/>
      <w:bookmarkStart w:id="5126" w:name="_Toc160570511"/>
      <w:bookmarkStart w:id="5127" w:name="_Toc162008107"/>
      <w:bookmarkStart w:id="5128" w:name="_Toc185515774"/>
      <w:bookmarkStart w:id="5129" w:name="_Toc192873082"/>
      <w:bookmarkStart w:id="5130" w:name="_Toc199336112"/>
      <w:r>
        <w:rPr>
          <w:lang w:eastAsia="zh-CN"/>
        </w:rPr>
        <w:t>8.</w:t>
      </w:r>
      <w:r w:rsidR="008575FC">
        <w:rPr>
          <w:lang w:eastAsia="zh-CN"/>
        </w:rPr>
        <w:t>5</w:t>
      </w:r>
      <w:r>
        <w:rPr>
          <w:lang w:eastAsia="zh-CN"/>
        </w:rPr>
        <w:t>.4.2</w:t>
      </w:r>
      <w:r>
        <w:rPr>
          <w:lang w:eastAsia="zh-CN"/>
        </w:rPr>
        <w:tab/>
      </w:r>
      <w:bookmarkEnd w:id="5117"/>
      <w:r>
        <w:rPr>
          <w:lang w:eastAsia="zh-CN"/>
        </w:rPr>
        <w:t>User Plane Event Notification</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256E6A87" w14:textId="1E6F63F9" w:rsidR="00AD269B" w:rsidRDefault="00AD269B" w:rsidP="00AD269B">
      <w:pPr>
        <w:pStyle w:val="Heading5"/>
        <w:rPr>
          <w:lang w:eastAsia="zh-CN"/>
        </w:rPr>
      </w:pPr>
      <w:bookmarkStart w:id="5131" w:name="_Toc65839251"/>
      <w:bookmarkStart w:id="5132" w:name="_Toc85734385"/>
      <w:bookmarkStart w:id="5133" w:name="_Toc89431684"/>
      <w:bookmarkStart w:id="5134" w:name="_Toc97042496"/>
      <w:bookmarkStart w:id="5135" w:name="_Toc97045640"/>
      <w:bookmarkStart w:id="5136" w:name="_Toc97155385"/>
      <w:bookmarkStart w:id="5137" w:name="_Toc101521525"/>
      <w:bookmarkStart w:id="5138" w:name="_Toc138761804"/>
      <w:bookmarkStart w:id="5139" w:name="_Toc145708019"/>
      <w:bookmarkStart w:id="5140" w:name="_Toc160570512"/>
      <w:bookmarkStart w:id="5141" w:name="_Toc162008108"/>
      <w:bookmarkStart w:id="5142" w:name="_Toc185515775"/>
      <w:bookmarkStart w:id="5143" w:name="_Toc192873083"/>
      <w:bookmarkStart w:id="5144" w:name="_Toc199336113"/>
      <w:r>
        <w:rPr>
          <w:lang w:eastAsia="zh-CN"/>
        </w:rPr>
        <w:t>8.</w:t>
      </w:r>
      <w:r w:rsidR="008575FC">
        <w:rPr>
          <w:lang w:eastAsia="zh-CN"/>
        </w:rPr>
        <w:t>5</w:t>
      </w:r>
      <w:r>
        <w:rPr>
          <w:lang w:eastAsia="zh-CN"/>
        </w:rPr>
        <w:t>.4.2.1</w:t>
      </w:r>
      <w:r>
        <w:rPr>
          <w:lang w:eastAsia="zh-CN"/>
        </w:rPr>
        <w:tab/>
        <w:t>Description</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17F982A7" w14:textId="0DB05610" w:rsidR="00AD269B" w:rsidRDefault="00AD269B" w:rsidP="00AD269B">
      <w:pPr>
        <w:pStyle w:val="Heading5"/>
        <w:rPr>
          <w:lang w:eastAsia="zh-CN"/>
        </w:rPr>
      </w:pPr>
      <w:bookmarkStart w:id="5145" w:name="_Toc65839252"/>
      <w:bookmarkStart w:id="5146" w:name="_Toc85734386"/>
      <w:bookmarkStart w:id="5147" w:name="_Toc89431685"/>
      <w:bookmarkStart w:id="5148" w:name="_Toc97042497"/>
      <w:bookmarkStart w:id="5149" w:name="_Toc97045641"/>
      <w:bookmarkStart w:id="5150" w:name="_Toc97155386"/>
      <w:bookmarkStart w:id="5151" w:name="_Toc101521526"/>
      <w:bookmarkStart w:id="5152" w:name="_Toc138761805"/>
      <w:bookmarkStart w:id="5153" w:name="_Toc145708020"/>
      <w:bookmarkStart w:id="5154" w:name="_Toc160570513"/>
      <w:bookmarkStart w:id="5155" w:name="_Toc162008109"/>
      <w:bookmarkStart w:id="5156" w:name="_Toc185515776"/>
      <w:bookmarkStart w:id="5157" w:name="_Toc192873084"/>
      <w:bookmarkStart w:id="5158" w:name="_Toc199336114"/>
      <w:r>
        <w:rPr>
          <w:lang w:eastAsia="zh-CN"/>
        </w:rPr>
        <w:t>8.</w:t>
      </w:r>
      <w:r w:rsidR="008575FC">
        <w:rPr>
          <w:lang w:eastAsia="zh-CN"/>
        </w:rPr>
        <w:t>5</w:t>
      </w:r>
      <w:r>
        <w:rPr>
          <w:lang w:eastAsia="zh-CN"/>
        </w:rPr>
        <w:t>.4.2.2</w:t>
      </w:r>
      <w:r>
        <w:rPr>
          <w:lang w:eastAsia="zh-CN"/>
        </w:rPr>
        <w:tab/>
      </w:r>
      <w:r w:rsidR="00B0153A">
        <w:rPr>
          <w:lang w:eastAsia="zh-CN"/>
        </w:rPr>
        <w:t>TargetURI</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5159" w:name="_Toc138761806"/>
      <w:bookmarkStart w:id="5160" w:name="_Toc145708021"/>
      <w:bookmarkStart w:id="5161" w:name="_Toc160570514"/>
      <w:bookmarkStart w:id="5162" w:name="_Toc162008110"/>
      <w:bookmarkStart w:id="5163" w:name="_Toc185515777"/>
      <w:bookmarkStart w:id="5164" w:name="_Toc192873085"/>
      <w:bookmarkStart w:id="5165" w:name="_Toc199336115"/>
      <w:r>
        <w:rPr>
          <w:lang w:eastAsia="zh-CN"/>
        </w:rPr>
        <w:t>8.5.4.2.3</w:t>
      </w:r>
      <w:r w:rsidRPr="00986E88">
        <w:rPr>
          <w:noProof/>
        </w:rPr>
        <w:tab/>
        <w:t>Standard Methods</w:t>
      </w:r>
      <w:bookmarkEnd w:id="5159"/>
      <w:bookmarkEnd w:id="5160"/>
      <w:bookmarkEnd w:id="5161"/>
      <w:bookmarkEnd w:id="5162"/>
      <w:bookmarkEnd w:id="5163"/>
      <w:bookmarkEnd w:id="5164"/>
      <w:bookmarkEnd w:id="5165"/>
    </w:p>
    <w:p w14:paraId="34DDF84D" w14:textId="77777777" w:rsidR="00B0153A" w:rsidRPr="00986E88" w:rsidRDefault="00B0153A" w:rsidP="006C7EB1">
      <w:pPr>
        <w:pStyle w:val="Heading6"/>
        <w:rPr>
          <w:noProof/>
        </w:rPr>
      </w:pPr>
      <w:bookmarkStart w:id="5166" w:name="_Toc138761807"/>
      <w:bookmarkStart w:id="5167" w:name="_Toc145708022"/>
      <w:bookmarkStart w:id="5168" w:name="_Toc160570515"/>
      <w:bookmarkStart w:id="5169" w:name="_Toc162008111"/>
      <w:bookmarkStart w:id="5170" w:name="_Toc185515778"/>
      <w:bookmarkStart w:id="5171" w:name="_Toc192873086"/>
      <w:bookmarkStart w:id="5172" w:name="_Toc199336116"/>
      <w:r>
        <w:rPr>
          <w:lang w:eastAsia="zh-CN"/>
        </w:rPr>
        <w:t>8.5.4.2.3</w:t>
      </w:r>
      <w:r w:rsidRPr="00986E88">
        <w:rPr>
          <w:noProof/>
        </w:rPr>
        <w:t>.1</w:t>
      </w:r>
      <w:r w:rsidRPr="00986E88">
        <w:rPr>
          <w:noProof/>
        </w:rPr>
        <w:tab/>
        <w:t>POST</w:t>
      </w:r>
      <w:bookmarkEnd w:id="5166"/>
      <w:bookmarkEnd w:id="5167"/>
      <w:bookmarkEnd w:id="5168"/>
      <w:bookmarkEnd w:id="5169"/>
      <w:bookmarkEnd w:id="5170"/>
      <w:bookmarkEnd w:id="5171"/>
      <w:bookmarkEnd w:id="5172"/>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5173" w:name="_Toc65839253"/>
      <w:bookmarkStart w:id="5174" w:name="_Toc85734387"/>
      <w:bookmarkStart w:id="5175" w:name="_Toc89431686"/>
      <w:bookmarkStart w:id="5176" w:name="_Toc97042498"/>
      <w:bookmarkStart w:id="5177" w:name="_Toc97045642"/>
      <w:bookmarkStart w:id="5178" w:name="_Toc97155387"/>
      <w:bookmarkStart w:id="5179" w:name="_Toc101521527"/>
      <w:bookmarkStart w:id="5180" w:name="_Toc138761808"/>
      <w:bookmarkStart w:id="5181" w:name="_Toc145708023"/>
      <w:bookmarkStart w:id="5182" w:name="_Toc160570516"/>
      <w:bookmarkStart w:id="5183" w:name="_Toc162008112"/>
      <w:bookmarkStart w:id="5184" w:name="_Toc185515779"/>
      <w:bookmarkStart w:id="5185" w:name="_Toc192873087"/>
      <w:bookmarkStart w:id="5186" w:name="_Toc199336117"/>
      <w:r>
        <w:t>8.</w:t>
      </w:r>
      <w:r w:rsidR="008575FC">
        <w:t>5</w:t>
      </w:r>
      <w:r>
        <w:t>.5</w:t>
      </w:r>
      <w:r>
        <w:tab/>
        <w:t>Data Model</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17F533CE" w14:textId="01A2D3DE" w:rsidR="00AD269B" w:rsidRDefault="00AD269B" w:rsidP="00AD269B">
      <w:pPr>
        <w:pStyle w:val="Heading4"/>
        <w:rPr>
          <w:lang w:eastAsia="zh-CN"/>
        </w:rPr>
      </w:pPr>
      <w:bookmarkStart w:id="5187" w:name="_Toc65839254"/>
      <w:bookmarkStart w:id="5188" w:name="_Toc85734388"/>
      <w:bookmarkStart w:id="5189" w:name="_Toc89431687"/>
      <w:bookmarkStart w:id="5190" w:name="_Toc97042499"/>
      <w:bookmarkStart w:id="5191" w:name="_Toc97045643"/>
      <w:bookmarkStart w:id="5192" w:name="_Toc97155388"/>
      <w:bookmarkStart w:id="5193" w:name="_Toc101521528"/>
      <w:bookmarkStart w:id="5194" w:name="_Toc138761809"/>
      <w:bookmarkStart w:id="5195" w:name="_Toc145708024"/>
      <w:bookmarkStart w:id="5196" w:name="_Toc160570517"/>
      <w:bookmarkStart w:id="5197" w:name="_Toc162008113"/>
      <w:bookmarkStart w:id="5198" w:name="_Toc185515780"/>
      <w:bookmarkStart w:id="5199" w:name="_Toc192873088"/>
      <w:bookmarkStart w:id="5200" w:name="_Toc199336118"/>
      <w:r>
        <w:rPr>
          <w:lang w:eastAsia="zh-CN"/>
        </w:rPr>
        <w:t>8.</w:t>
      </w:r>
      <w:r w:rsidR="008575FC">
        <w:rPr>
          <w:lang w:eastAsia="zh-CN"/>
        </w:rPr>
        <w:t>5</w:t>
      </w:r>
      <w:r>
        <w:rPr>
          <w:lang w:eastAsia="zh-CN"/>
        </w:rPr>
        <w:t>.5.1</w:t>
      </w:r>
      <w:r>
        <w:rPr>
          <w:lang w:eastAsia="zh-CN"/>
        </w:rPr>
        <w:tab/>
        <w:t>General</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5201" w:name="_Toc65839255"/>
      <w:bookmarkStart w:id="5202" w:name="_Toc85734389"/>
      <w:bookmarkStart w:id="5203" w:name="_Toc89431688"/>
      <w:bookmarkStart w:id="5204" w:name="_Toc97042500"/>
      <w:bookmarkStart w:id="5205" w:name="_Toc97045644"/>
      <w:bookmarkStart w:id="5206" w:name="_Toc97155389"/>
      <w:bookmarkStart w:id="5207" w:name="_Toc101521529"/>
      <w:bookmarkStart w:id="5208" w:name="_Toc138761810"/>
      <w:bookmarkStart w:id="5209" w:name="_Toc145708025"/>
      <w:bookmarkStart w:id="5210" w:name="_Toc160570518"/>
      <w:bookmarkStart w:id="5211" w:name="_Toc162008114"/>
      <w:bookmarkStart w:id="5212" w:name="_Toc185515781"/>
      <w:bookmarkStart w:id="5213" w:name="_Toc192873089"/>
      <w:bookmarkStart w:id="5214" w:name="_Toc199336119"/>
      <w:r>
        <w:rPr>
          <w:lang w:eastAsia="zh-CN"/>
        </w:rPr>
        <w:t>8.</w:t>
      </w:r>
      <w:r w:rsidR="008575FC">
        <w:rPr>
          <w:lang w:eastAsia="zh-CN"/>
        </w:rPr>
        <w:t>5</w:t>
      </w:r>
      <w:r>
        <w:rPr>
          <w:lang w:eastAsia="zh-CN"/>
        </w:rPr>
        <w:t>.5.2</w:t>
      </w:r>
      <w:r>
        <w:rPr>
          <w:lang w:eastAsia="zh-CN"/>
        </w:rPr>
        <w:tab/>
        <w:t>Structured data types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2DAD40DA" w14:textId="2807CE9C" w:rsidR="00AD269B" w:rsidRDefault="00AD269B" w:rsidP="00AD269B">
      <w:pPr>
        <w:pStyle w:val="Heading5"/>
        <w:rPr>
          <w:lang w:eastAsia="zh-CN"/>
        </w:rPr>
      </w:pPr>
      <w:bookmarkStart w:id="5215" w:name="_Toc65839256"/>
      <w:bookmarkStart w:id="5216" w:name="_Toc85734390"/>
      <w:bookmarkStart w:id="5217" w:name="_Toc89431689"/>
      <w:bookmarkStart w:id="5218" w:name="_Toc97042501"/>
      <w:bookmarkStart w:id="5219" w:name="_Toc97045645"/>
      <w:bookmarkStart w:id="5220" w:name="_Toc97155390"/>
      <w:bookmarkStart w:id="5221" w:name="_Toc101521530"/>
      <w:bookmarkStart w:id="5222" w:name="_Toc138761811"/>
      <w:bookmarkStart w:id="5223" w:name="_Toc145708026"/>
      <w:bookmarkStart w:id="5224" w:name="_Toc160570519"/>
      <w:bookmarkStart w:id="5225" w:name="_Toc162008115"/>
      <w:bookmarkStart w:id="5226" w:name="_Toc185515782"/>
      <w:bookmarkStart w:id="5227" w:name="_Toc192873090"/>
      <w:bookmarkStart w:id="5228" w:name="_Toc199336120"/>
      <w:r>
        <w:rPr>
          <w:lang w:eastAsia="zh-CN"/>
        </w:rPr>
        <w:t>8.</w:t>
      </w:r>
      <w:r w:rsidR="008575FC">
        <w:rPr>
          <w:lang w:eastAsia="zh-CN"/>
        </w:rPr>
        <w:t>5</w:t>
      </w:r>
      <w:r>
        <w:rPr>
          <w:lang w:eastAsia="zh-CN"/>
        </w:rPr>
        <w:t>.5.2.1</w:t>
      </w:r>
      <w:r>
        <w:rPr>
          <w:lang w:eastAsia="zh-CN"/>
        </w:rPr>
        <w:tab/>
        <w:t>Introduction</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6A9DA543" w14:textId="7A131CD3" w:rsidR="00AD269B" w:rsidRDefault="00AD269B" w:rsidP="00AD269B">
      <w:pPr>
        <w:pStyle w:val="Heading5"/>
        <w:rPr>
          <w:lang w:eastAsia="zh-CN"/>
        </w:rPr>
      </w:pPr>
      <w:bookmarkStart w:id="5229" w:name="_Toc65839257"/>
      <w:bookmarkStart w:id="5230" w:name="_Toc85734391"/>
      <w:bookmarkStart w:id="5231" w:name="_Toc89431690"/>
      <w:bookmarkStart w:id="5232" w:name="_Toc97042502"/>
      <w:bookmarkStart w:id="5233" w:name="_Toc97045646"/>
      <w:bookmarkStart w:id="5234" w:name="_Toc97155391"/>
      <w:bookmarkStart w:id="5235" w:name="_Toc101521531"/>
      <w:bookmarkStart w:id="5236" w:name="_Toc138761812"/>
      <w:bookmarkStart w:id="5237" w:name="_Toc145708027"/>
      <w:bookmarkStart w:id="5238" w:name="_Toc160570520"/>
      <w:bookmarkStart w:id="5239" w:name="_Toc162008116"/>
      <w:bookmarkStart w:id="5240" w:name="_Toc185515783"/>
      <w:bookmarkStart w:id="5241" w:name="_Toc192873091"/>
      <w:bookmarkStart w:id="5242" w:name="_Toc199336121"/>
      <w:r>
        <w:rPr>
          <w:lang w:eastAsia="zh-CN"/>
        </w:rPr>
        <w:t>8.</w:t>
      </w:r>
      <w:r w:rsidR="008575FC">
        <w:rPr>
          <w:lang w:eastAsia="zh-CN"/>
        </w:rPr>
        <w:t>5</w:t>
      </w:r>
      <w:r>
        <w:rPr>
          <w:lang w:eastAsia="zh-CN"/>
        </w:rPr>
        <w:t>.5.2.2</w:t>
      </w:r>
      <w:r>
        <w:rPr>
          <w:lang w:eastAsia="zh-CN"/>
        </w:rPr>
        <w:tab/>
        <w:t xml:space="preserve">Type: </w:t>
      </w:r>
      <w:bookmarkEnd w:id="5229"/>
      <w:r>
        <w:rPr>
          <w:lang w:eastAsia="zh-CN"/>
        </w:rPr>
        <w:t>SessionWithQoS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5243" w:name="_Toc85734392"/>
      <w:bookmarkStart w:id="5244" w:name="_Toc89431691"/>
      <w:bookmarkStart w:id="5245" w:name="_Toc97042503"/>
      <w:bookmarkStart w:id="5246" w:name="_Toc97045647"/>
      <w:bookmarkStart w:id="5247" w:name="_Toc97155392"/>
      <w:bookmarkStart w:id="5248" w:name="_Toc101521532"/>
      <w:bookmarkStart w:id="5249" w:name="_Toc138761813"/>
      <w:bookmarkStart w:id="5250" w:name="_Toc145708028"/>
      <w:bookmarkStart w:id="5251" w:name="_Toc160570521"/>
      <w:bookmarkStart w:id="5252" w:name="_Toc162008117"/>
      <w:bookmarkStart w:id="5253" w:name="_Toc185515784"/>
      <w:bookmarkStart w:id="5254" w:name="_Toc192873092"/>
      <w:bookmarkStart w:id="5255" w:name="_Toc199336122"/>
      <w:r>
        <w:rPr>
          <w:lang w:eastAsia="zh-CN"/>
        </w:rPr>
        <w:t>8.</w:t>
      </w:r>
      <w:r w:rsidR="008575FC">
        <w:rPr>
          <w:lang w:eastAsia="zh-CN"/>
        </w:rPr>
        <w:t>5</w:t>
      </w:r>
      <w:r>
        <w:rPr>
          <w:lang w:eastAsia="zh-CN"/>
        </w:rPr>
        <w:t>.5.2.3</w:t>
      </w:r>
      <w:r>
        <w:rPr>
          <w:lang w:eastAsia="zh-CN"/>
        </w:rPr>
        <w:tab/>
        <w:t>Type: SessionWithQoSPatch</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5256" w:name="_Toc85734393"/>
      <w:bookmarkStart w:id="5257" w:name="_Toc89431692"/>
      <w:bookmarkStart w:id="5258" w:name="_Toc97042504"/>
      <w:bookmarkStart w:id="5259" w:name="_Toc97045648"/>
      <w:bookmarkStart w:id="5260" w:name="_Toc97155393"/>
      <w:bookmarkStart w:id="5261" w:name="_Toc101521533"/>
      <w:bookmarkStart w:id="5262" w:name="_Toc138761814"/>
      <w:bookmarkStart w:id="5263" w:name="_Toc145708029"/>
      <w:bookmarkStart w:id="5264" w:name="_Toc160570522"/>
      <w:bookmarkStart w:id="5265" w:name="_Toc162008118"/>
      <w:bookmarkStart w:id="5266" w:name="_Toc185515785"/>
      <w:bookmarkStart w:id="5267" w:name="_Toc192873093"/>
      <w:bookmarkStart w:id="5268" w:name="_Toc199336123"/>
      <w:r>
        <w:rPr>
          <w:lang w:eastAsia="zh-CN"/>
        </w:rPr>
        <w:t>8.</w:t>
      </w:r>
      <w:r w:rsidR="008575FC">
        <w:rPr>
          <w:lang w:eastAsia="zh-CN"/>
        </w:rPr>
        <w:t>5</w:t>
      </w:r>
      <w:r>
        <w:rPr>
          <w:lang w:eastAsia="zh-CN"/>
        </w:rPr>
        <w:t>.5.2.4</w:t>
      </w:r>
      <w:r>
        <w:rPr>
          <w:lang w:eastAsia="zh-CN"/>
        </w:rPr>
        <w:tab/>
        <w:t>Type: UserPlaneEventNotification</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5269" w:name="_Toc65839258"/>
      <w:bookmarkStart w:id="5270" w:name="_Toc85734394"/>
      <w:bookmarkStart w:id="5271" w:name="_Toc89431693"/>
      <w:bookmarkStart w:id="5272" w:name="_Toc97042505"/>
      <w:bookmarkStart w:id="5273" w:name="_Toc97045649"/>
      <w:bookmarkStart w:id="5274" w:name="_Toc97155394"/>
      <w:bookmarkStart w:id="5275" w:name="_Toc101521534"/>
      <w:bookmarkStart w:id="5276" w:name="_Toc138761815"/>
      <w:bookmarkStart w:id="5277" w:name="_Toc145708030"/>
      <w:bookmarkStart w:id="5278" w:name="_Toc160570523"/>
      <w:bookmarkStart w:id="5279" w:name="_Toc162008119"/>
      <w:bookmarkStart w:id="5280" w:name="_Toc185515786"/>
      <w:bookmarkStart w:id="5281" w:name="_Toc192873094"/>
      <w:bookmarkStart w:id="5282" w:name="_Toc199336124"/>
      <w:r>
        <w:rPr>
          <w:lang w:eastAsia="zh-CN"/>
        </w:rPr>
        <w:t>8.</w:t>
      </w:r>
      <w:r w:rsidR="008575FC">
        <w:rPr>
          <w:lang w:eastAsia="zh-CN"/>
        </w:rPr>
        <w:t>5</w:t>
      </w:r>
      <w:r w:rsidRPr="008D61CA">
        <w:rPr>
          <w:lang w:eastAsia="zh-CN"/>
        </w:rPr>
        <w:t>.5.3</w:t>
      </w:r>
      <w:r w:rsidRPr="008D61CA">
        <w:rPr>
          <w:lang w:eastAsia="zh-CN"/>
        </w:rPr>
        <w:tab/>
        <w:t>Simple data types and enumerations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5283" w:name="_Toc65839262"/>
      <w:bookmarkStart w:id="5284" w:name="_Toc85734395"/>
      <w:bookmarkStart w:id="5285" w:name="_Toc89431694"/>
      <w:bookmarkStart w:id="5286" w:name="_Toc97042506"/>
      <w:bookmarkStart w:id="5287" w:name="_Toc97045650"/>
      <w:bookmarkStart w:id="5288" w:name="_Toc97155395"/>
      <w:bookmarkStart w:id="5289" w:name="_Toc101521535"/>
      <w:bookmarkStart w:id="5290" w:name="_Toc138761816"/>
      <w:bookmarkStart w:id="5291" w:name="_Toc145708031"/>
      <w:bookmarkStart w:id="5292" w:name="_Toc160570524"/>
      <w:bookmarkStart w:id="5293" w:name="_Toc162008120"/>
      <w:bookmarkStart w:id="5294" w:name="_Toc185515787"/>
      <w:bookmarkStart w:id="5295" w:name="_Toc192873095"/>
      <w:bookmarkStart w:id="5296" w:name="_Toc199336125"/>
      <w:r>
        <w:t>8.</w:t>
      </w:r>
      <w:r w:rsidR="008575FC">
        <w:t>5</w:t>
      </w:r>
      <w:r>
        <w:t>.6</w:t>
      </w:r>
      <w:r>
        <w:tab/>
        <w:t>Error Handling</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9317CE2" w14:textId="77777777" w:rsidR="001408CA" w:rsidRDefault="001408CA" w:rsidP="001408CA">
      <w:pPr>
        <w:pStyle w:val="Heading4"/>
      </w:pPr>
      <w:bookmarkStart w:id="5297" w:name="_Toc138761817"/>
      <w:bookmarkStart w:id="5298" w:name="_Toc145708032"/>
      <w:bookmarkStart w:id="5299" w:name="_Toc160570525"/>
      <w:bookmarkStart w:id="5300" w:name="_Toc162008121"/>
      <w:bookmarkStart w:id="5301" w:name="_Toc185515788"/>
      <w:bookmarkStart w:id="5302" w:name="_Toc192873096"/>
      <w:bookmarkStart w:id="5303" w:name="_Toc199336126"/>
      <w:bookmarkStart w:id="5304" w:name="_Toc65839263"/>
      <w:r>
        <w:t>8.5.6.1</w:t>
      </w:r>
      <w:r>
        <w:tab/>
        <w:t>General</w:t>
      </w:r>
      <w:bookmarkEnd w:id="5297"/>
      <w:bookmarkEnd w:id="5298"/>
      <w:bookmarkEnd w:id="5299"/>
      <w:bookmarkEnd w:id="5300"/>
      <w:bookmarkEnd w:id="5301"/>
      <w:bookmarkEnd w:id="5302"/>
      <w:bookmarkEnd w:id="5303"/>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5305" w:name="_Toc138761818"/>
      <w:bookmarkStart w:id="5306" w:name="_Toc145708033"/>
      <w:bookmarkStart w:id="5307" w:name="_Toc160570526"/>
      <w:bookmarkStart w:id="5308" w:name="_Toc162008122"/>
      <w:bookmarkStart w:id="5309" w:name="_Toc185515789"/>
      <w:bookmarkStart w:id="5310" w:name="_Toc192873097"/>
      <w:bookmarkStart w:id="5311" w:name="_Toc199336127"/>
      <w:r>
        <w:t>8.5.6.2</w:t>
      </w:r>
      <w:r>
        <w:tab/>
        <w:t>Protocol Errors</w:t>
      </w:r>
      <w:bookmarkEnd w:id="5305"/>
      <w:bookmarkEnd w:id="5306"/>
      <w:bookmarkEnd w:id="5307"/>
      <w:bookmarkEnd w:id="5308"/>
      <w:bookmarkEnd w:id="5309"/>
      <w:bookmarkEnd w:id="5310"/>
      <w:bookmarkEnd w:id="531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5312" w:name="_Toc138761819"/>
      <w:bookmarkStart w:id="5313" w:name="_Toc145708034"/>
      <w:bookmarkStart w:id="5314" w:name="_Toc160570527"/>
      <w:bookmarkStart w:id="5315" w:name="_Toc162008123"/>
      <w:bookmarkStart w:id="5316" w:name="_Toc185515790"/>
      <w:bookmarkStart w:id="5317" w:name="_Toc192873098"/>
      <w:bookmarkStart w:id="5318" w:name="_Toc199336128"/>
      <w:r>
        <w:t>8.5.6.3</w:t>
      </w:r>
      <w:r>
        <w:tab/>
        <w:t>Application Errors</w:t>
      </w:r>
      <w:bookmarkEnd w:id="5312"/>
      <w:bookmarkEnd w:id="5313"/>
      <w:bookmarkEnd w:id="5314"/>
      <w:bookmarkEnd w:id="5315"/>
      <w:bookmarkEnd w:id="5316"/>
      <w:bookmarkEnd w:id="5317"/>
      <w:bookmarkEnd w:id="5318"/>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5319" w:name="_Toc85734396"/>
      <w:bookmarkStart w:id="5320" w:name="_Toc89431695"/>
      <w:bookmarkStart w:id="5321" w:name="_Toc97042507"/>
      <w:bookmarkStart w:id="5322" w:name="_Toc97045651"/>
      <w:bookmarkStart w:id="5323" w:name="_Toc97155396"/>
      <w:bookmarkStart w:id="5324" w:name="_Toc101521536"/>
      <w:bookmarkStart w:id="5325" w:name="_Toc138761820"/>
      <w:bookmarkStart w:id="5326" w:name="_Toc145708035"/>
      <w:bookmarkStart w:id="5327" w:name="_Toc160570528"/>
      <w:bookmarkStart w:id="5328" w:name="_Toc162008124"/>
      <w:bookmarkStart w:id="5329" w:name="_Toc185515791"/>
      <w:bookmarkStart w:id="5330" w:name="_Toc192873099"/>
      <w:bookmarkStart w:id="5331" w:name="_Toc199336129"/>
      <w:r>
        <w:t>8.</w:t>
      </w:r>
      <w:r w:rsidR="008575FC">
        <w:t>5</w:t>
      </w:r>
      <w:r>
        <w:t>.7</w:t>
      </w:r>
      <w:r>
        <w:tab/>
        <w:t>Feature negotiation</w:t>
      </w:r>
      <w:bookmarkEnd w:id="5304"/>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5332" w:name="_Toc85734417"/>
      <w:bookmarkStart w:id="5333" w:name="_Toc89431716"/>
      <w:bookmarkStart w:id="5334" w:name="_Toc97042528"/>
      <w:bookmarkStart w:id="5335" w:name="_Toc97045672"/>
      <w:bookmarkStart w:id="5336" w:name="_Toc97155417"/>
      <w:bookmarkStart w:id="5337" w:name="_Toc101521557"/>
      <w:bookmarkStart w:id="5338" w:name="_Toc138761821"/>
      <w:bookmarkStart w:id="5339" w:name="_Toc145708036"/>
      <w:bookmarkStart w:id="5340" w:name="_Toc160570529"/>
      <w:bookmarkStart w:id="5341" w:name="_Toc162008125"/>
      <w:bookmarkStart w:id="5342" w:name="_Toc185515792"/>
      <w:bookmarkStart w:id="5343" w:name="_Toc192873100"/>
      <w:bookmarkStart w:id="5344" w:name="_Toc199336130"/>
      <w:r>
        <w:t>8.</w:t>
      </w:r>
      <w:r w:rsidR="00A670FE">
        <w:t>6</w:t>
      </w:r>
      <w:r>
        <w:tab/>
        <w:t>Eees_ACRManagementEvent API</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291AA276" w14:textId="78BCBFE7" w:rsidR="009D1C10" w:rsidRDefault="009D1C10" w:rsidP="009D1C10">
      <w:pPr>
        <w:pStyle w:val="Heading3"/>
      </w:pPr>
      <w:bookmarkStart w:id="5345" w:name="_Toc85734418"/>
      <w:bookmarkStart w:id="5346" w:name="_Toc89431717"/>
      <w:bookmarkStart w:id="5347" w:name="_Toc97042529"/>
      <w:bookmarkStart w:id="5348" w:name="_Toc97045673"/>
      <w:bookmarkStart w:id="5349" w:name="_Toc97155418"/>
      <w:bookmarkStart w:id="5350" w:name="_Toc101521558"/>
      <w:bookmarkStart w:id="5351" w:name="_Toc138761822"/>
      <w:bookmarkStart w:id="5352" w:name="_Toc145708037"/>
      <w:bookmarkStart w:id="5353" w:name="_Toc160570530"/>
      <w:bookmarkStart w:id="5354" w:name="_Toc162008126"/>
      <w:bookmarkStart w:id="5355" w:name="_Toc185515793"/>
      <w:bookmarkStart w:id="5356" w:name="_Toc192873101"/>
      <w:bookmarkStart w:id="5357" w:name="_Toc199336131"/>
      <w:r>
        <w:t>8.</w:t>
      </w:r>
      <w:r w:rsidR="00A670FE">
        <w:t>6</w:t>
      </w:r>
      <w:r>
        <w:t>.1</w:t>
      </w:r>
      <w:r>
        <w:tab/>
      </w:r>
      <w:bookmarkEnd w:id="5345"/>
      <w:r w:rsidR="004F0C39">
        <w:t>Introduction</w:t>
      </w:r>
      <w:bookmarkEnd w:id="5346"/>
      <w:bookmarkEnd w:id="5347"/>
      <w:bookmarkEnd w:id="5348"/>
      <w:bookmarkEnd w:id="5349"/>
      <w:bookmarkEnd w:id="5350"/>
      <w:bookmarkEnd w:id="5351"/>
      <w:bookmarkEnd w:id="5352"/>
      <w:bookmarkEnd w:id="5353"/>
      <w:bookmarkEnd w:id="5354"/>
      <w:bookmarkEnd w:id="5355"/>
      <w:bookmarkEnd w:id="5356"/>
      <w:bookmarkEnd w:id="5357"/>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5358" w:name="_Toc85734419"/>
      <w:bookmarkStart w:id="5359" w:name="_Toc89431718"/>
      <w:bookmarkStart w:id="5360" w:name="_Toc97042530"/>
      <w:bookmarkStart w:id="5361" w:name="_Toc97045674"/>
      <w:bookmarkStart w:id="5362" w:name="_Toc97155419"/>
      <w:bookmarkStart w:id="5363" w:name="_Toc101521559"/>
      <w:bookmarkStart w:id="5364" w:name="_Toc138761823"/>
      <w:bookmarkStart w:id="5365" w:name="_Toc145708038"/>
      <w:bookmarkStart w:id="5366" w:name="_Toc160570531"/>
      <w:bookmarkStart w:id="5367" w:name="_Toc162008127"/>
      <w:bookmarkStart w:id="5368" w:name="_Toc185515794"/>
      <w:bookmarkStart w:id="5369" w:name="_Toc192873102"/>
      <w:bookmarkStart w:id="5370" w:name="_Toc199336132"/>
      <w:r>
        <w:t>8.</w:t>
      </w:r>
      <w:r w:rsidR="00A670FE">
        <w:t>6</w:t>
      </w:r>
      <w:r>
        <w:t>.2</w:t>
      </w:r>
      <w:r>
        <w:tab/>
        <w:t>Resources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4A65CCF5" w14:textId="5130A70E" w:rsidR="009D1C10" w:rsidRDefault="009D1C10" w:rsidP="009D1C10">
      <w:pPr>
        <w:pStyle w:val="Heading4"/>
      </w:pPr>
      <w:bookmarkStart w:id="5371" w:name="_Toc85734420"/>
      <w:bookmarkStart w:id="5372" w:name="_Toc89431719"/>
      <w:bookmarkStart w:id="5373" w:name="_Toc97042531"/>
      <w:bookmarkStart w:id="5374" w:name="_Toc97045675"/>
      <w:bookmarkStart w:id="5375" w:name="_Toc97155420"/>
      <w:bookmarkStart w:id="5376" w:name="_Toc101521560"/>
      <w:bookmarkStart w:id="5377" w:name="_Toc138761824"/>
      <w:bookmarkStart w:id="5378" w:name="_Toc145708039"/>
      <w:bookmarkStart w:id="5379" w:name="_Toc160570532"/>
      <w:bookmarkStart w:id="5380" w:name="_Toc162008128"/>
      <w:bookmarkStart w:id="5381" w:name="_Toc185515795"/>
      <w:bookmarkStart w:id="5382" w:name="_Toc192873103"/>
      <w:bookmarkStart w:id="5383" w:name="_Toc199336133"/>
      <w:r>
        <w:t>8.</w:t>
      </w:r>
      <w:r w:rsidR="00A670FE">
        <w:t>6</w:t>
      </w:r>
      <w:r>
        <w:t>.2.1</w:t>
      </w:r>
      <w:r>
        <w:tab/>
        <w:t>Overview</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809948899"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5384" w:name="_Toc85734421"/>
      <w:bookmarkStart w:id="5385" w:name="_Toc89431720"/>
      <w:bookmarkStart w:id="5386" w:name="_Toc97042532"/>
      <w:bookmarkStart w:id="5387" w:name="_Toc97045676"/>
      <w:bookmarkStart w:id="5388" w:name="_Toc97155421"/>
      <w:bookmarkStart w:id="5389" w:name="_Toc101521561"/>
      <w:bookmarkStart w:id="5390" w:name="_Toc138761825"/>
      <w:bookmarkStart w:id="5391" w:name="_Toc145708040"/>
      <w:bookmarkStart w:id="5392" w:name="_Toc160570533"/>
      <w:bookmarkStart w:id="5393" w:name="_Toc162008129"/>
      <w:bookmarkStart w:id="5394" w:name="_Toc185515796"/>
      <w:bookmarkStart w:id="5395" w:name="_Toc192873104"/>
      <w:bookmarkStart w:id="5396" w:name="_Toc199336134"/>
      <w:r>
        <w:t>8.</w:t>
      </w:r>
      <w:r w:rsidR="00A670FE">
        <w:t>6</w:t>
      </w:r>
      <w:r>
        <w:t>.2.2</w:t>
      </w:r>
      <w:r>
        <w:tab/>
        <w:t>Resource</w:t>
      </w:r>
      <w:r w:rsidRPr="00831458">
        <w:t xml:space="preserve">: </w:t>
      </w:r>
      <w:r>
        <w:rPr>
          <w:lang w:eastAsia="ja-JP"/>
        </w:rPr>
        <w:t>ACR Management Events Subscriptions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r>
        <w:t xml:space="preserve"> </w:t>
      </w:r>
    </w:p>
    <w:p w14:paraId="53F7AB06" w14:textId="630DFD01" w:rsidR="009D1C10" w:rsidRPr="00C14CE6" w:rsidRDefault="009D1C10" w:rsidP="009D1C10">
      <w:pPr>
        <w:pStyle w:val="Heading5"/>
        <w:rPr>
          <w:lang w:eastAsia="zh-CN"/>
        </w:rPr>
      </w:pPr>
      <w:bookmarkStart w:id="5397" w:name="_Toc85734422"/>
      <w:bookmarkStart w:id="5398" w:name="_Toc89431721"/>
      <w:bookmarkStart w:id="5399" w:name="_Toc97042533"/>
      <w:bookmarkStart w:id="5400" w:name="_Toc97045677"/>
      <w:bookmarkStart w:id="5401" w:name="_Toc97155422"/>
      <w:bookmarkStart w:id="5402" w:name="_Toc101521562"/>
      <w:bookmarkStart w:id="5403" w:name="_Toc138761826"/>
      <w:bookmarkStart w:id="5404" w:name="_Toc145708041"/>
      <w:bookmarkStart w:id="5405" w:name="_Toc160570534"/>
      <w:bookmarkStart w:id="5406" w:name="_Toc162008130"/>
      <w:bookmarkStart w:id="5407" w:name="_Toc185515797"/>
      <w:bookmarkStart w:id="5408" w:name="_Toc192873105"/>
      <w:bookmarkStart w:id="5409" w:name="_Toc199336135"/>
      <w:r>
        <w:rPr>
          <w:lang w:eastAsia="zh-CN"/>
        </w:rPr>
        <w:t>8.</w:t>
      </w:r>
      <w:r w:rsidR="00A670FE">
        <w:rPr>
          <w:lang w:eastAsia="zh-CN"/>
        </w:rPr>
        <w:t>6</w:t>
      </w:r>
      <w:r>
        <w:rPr>
          <w:lang w:eastAsia="zh-CN"/>
        </w:rPr>
        <w:t>.2.2.1</w:t>
      </w:r>
      <w:r>
        <w:rPr>
          <w:lang w:eastAsia="zh-CN"/>
        </w:rPr>
        <w:tab/>
        <w:t>Description</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5410" w:name="_Toc85734423"/>
      <w:bookmarkStart w:id="5411" w:name="_Toc89431722"/>
      <w:bookmarkStart w:id="5412" w:name="_Toc97042534"/>
      <w:bookmarkStart w:id="5413" w:name="_Toc97045678"/>
      <w:bookmarkStart w:id="5414" w:name="_Toc97155423"/>
      <w:bookmarkStart w:id="5415" w:name="_Toc101521563"/>
      <w:bookmarkStart w:id="5416" w:name="_Toc138761827"/>
      <w:bookmarkStart w:id="5417" w:name="_Toc145708042"/>
      <w:bookmarkStart w:id="5418" w:name="_Toc160570535"/>
      <w:bookmarkStart w:id="5419" w:name="_Toc162008131"/>
      <w:bookmarkStart w:id="5420" w:name="_Toc185515798"/>
      <w:bookmarkStart w:id="5421" w:name="_Toc192873106"/>
      <w:bookmarkStart w:id="5422" w:name="_Toc199336136"/>
      <w:r>
        <w:rPr>
          <w:lang w:eastAsia="zh-CN"/>
        </w:rPr>
        <w:t>8.</w:t>
      </w:r>
      <w:r w:rsidR="00A670FE">
        <w:rPr>
          <w:lang w:eastAsia="zh-CN"/>
        </w:rPr>
        <w:t>6</w:t>
      </w:r>
      <w:r>
        <w:rPr>
          <w:lang w:eastAsia="zh-CN"/>
        </w:rPr>
        <w:t>.2.2.2</w:t>
      </w:r>
      <w:r>
        <w:rPr>
          <w:lang w:eastAsia="zh-CN"/>
        </w:rPr>
        <w:tab/>
        <w:t>Resource Definition</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5423" w:name="_Toc85734424"/>
      <w:bookmarkStart w:id="5424" w:name="_Toc89431723"/>
      <w:bookmarkStart w:id="5425" w:name="_Toc97042535"/>
      <w:bookmarkStart w:id="5426" w:name="_Toc97045679"/>
      <w:bookmarkStart w:id="5427" w:name="_Toc97155424"/>
      <w:bookmarkStart w:id="5428" w:name="_Toc101521564"/>
      <w:bookmarkStart w:id="5429" w:name="_Toc138761828"/>
      <w:bookmarkStart w:id="5430" w:name="_Toc145708043"/>
      <w:bookmarkStart w:id="5431" w:name="_Toc160570536"/>
      <w:bookmarkStart w:id="5432" w:name="_Toc162008132"/>
      <w:bookmarkStart w:id="5433" w:name="_Toc185515799"/>
      <w:bookmarkStart w:id="5434" w:name="_Toc192873107"/>
      <w:bookmarkStart w:id="5435" w:name="_Toc199336137"/>
      <w:r>
        <w:rPr>
          <w:lang w:eastAsia="zh-CN"/>
        </w:rPr>
        <w:t>8.</w:t>
      </w:r>
      <w:r w:rsidR="00A670FE">
        <w:rPr>
          <w:lang w:eastAsia="zh-CN"/>
        </w:rPr>
        <w:t>6</w:t>
      </w:r>
      <w:r>
        <w:rPr>
          <w:lang w:eastAsia="zh-CN"/>
        </w:rPr>
        <w:t>.2.2.3</w:t>
      </w:r>
      <w:r>
        <w:rPr>
          <w:lang w:eastAsia="zh-CN"/>
        </w:rPr>
        <w:tab/>
        <w:t>Resource Standard Methods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30CA0E7B" w14:textId="02DDF02D" w:rsidR="009D1C10" w:rsidRDefault="009D1C10" w:rsidP="009D1C10">
      <w:pPr>
        <w:pStyle w:val="Heading6"/>
        <w:rPr>
          <w:lang w:eastAsia="zh-CN"/>
        </w:rPr>
      </w:pPr>
      <w:bookmarkStart w:id="5436" w:name="_Toc85734425"/>
      <w:bookmarkStart w:id="5437" w:name="_Toc89431724"/>
      <w:bookmarkStart w:id="5438" w:name="_Toc97042536"/>
      <w:bookmarkStart w:id="5439" w:name="_Toc97045680"/>
      <w:bookmarkStart w:id="5440" w:name="_Toc97155425"/>
      <w:bookmarkStart w:id="5441" w:name="_Toc101521565"/>
      <w:bookmarkStart w:id="5442" w:name="_Toc138761829"/>
      <w:bookmarkStart w:id="5443" w:name="_Toc145708044"/>
      <w:bookmarkStart w:id="5444" w:name="_Toc160570537"/>
      <w:bookmarkStart w:id="5445" w:name="_Toc162008133"/>
      <w:bookmarkStart w:id="5446" w:name="_Toc185515800"/>
      <w:bookmarkStart w:id="5447" w:name="_Toc192873108"/>
      <w:bookmarkStart w:id="5448" w:name="_Toc199336138"/>
      <w:r>
        <w:rPr>
          <w:lang w:eastAsia="zh-CN"/>
        </w:rPr>
        <w:t>8.</w:t>
      </w:r>
      <w:r w:rsidR="00A670FE">
        <w:rPr>
          <w:lang w:eastAsia="zh-CN"/>
        </w:rPr>
        <w:t>6</w:t>
      </w:r>
      <w:r>
        <w:rPr>
          <w:lang w:eastAsia="zh-CN"/>
        </w:rPr>
        <w:t>.2.2.3.1</w:t>
      </w:r>
      <w:r>
        <w:rPr>
          <w:lang w:eastAsia="zh-CN"/>
        </w:rPr>
        <w:tab/>
        <w:t>POST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5449" w:name="_Toc85734426"/>
      <w:bookmarkStart w:id="5450" w:name="_Toc89431725"/>
      <w:bookmarkStart w:id="5451" w:name="_Toc97042537"/>
      <w:bookmarkStart w:id="5452" w:name="_Toc97045681"/>
      <w:bookmarkStart w:id="5453" w:name="_Toc97155426"/>
      <w:bookmarkStart w:id="5454" w:name="_Toc101521566"/>
      <w:bookmarkStart w:id="5455" w:name="_Toc138761830"/>
      <w:bookmarkStart w:id="5456" w:name="_Toc145708045"/>
      <w:bookmarkStart w:id="5457" w:name="_Toc160570538"/>
      <w:bookmarkStart w:id="5458" w:name="_Toc162008134"/>
      <w:bookmarkStart w:id="5459" w:name="_Toc185515801"/>
      <w:bookmarkStart w:id="5460" w:name="_Toc192873109"/>
      <w:bookmarkStart w:id="5461" w:name="_Toc199336139"/>
      <w:r>
        <w:rPr>
          <w:lang w:eastAsia="zh-CN"/>
        </w:rPr>
        <w:t>8.</w:t>
      </w:r>
      <w:r w:rsidR="00A670FE">
        <w:rPr>
          <w:lang w:eastAsia="zh-CN"/>
        </w:rPr>
        <w:t>6</w:t>
      </w:r>
      <w:r>
        <w:rPr>
          <w:lang w:eastAsia="zh-CN"/>
        </w:rPr>
        <w:t>.2.2.3.2</w:t>
      </w:r>
      <w:r>
        <w:rPr>
          <w:lang w:eastAsia="zh-CN"/>
        </w:rPr>
        <w:tab/>
        <w:t>GET</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5462" w:name="_Toc85734427"/>
      <w:bookmarkStart w:id="5463" w:name="_Toc89431726"/>
      <w:bookmarkStart w:id="5464" w:name="_Toc97042538"/>
      <w:bookmarkStart w:id="5465" w:name="_Toc97045682"/>
      <w:bookmarkStart w:id="5466" w:name="_Toc97155427"/>
      <w:bookmarkStart w:id="5467" w:name="_Toc101521567"/>
      <w:bookmarkStart w:id="5468" w:name="_Toc138761831"/>
      <w:bookmarkStart w:id="5469" w:name="_Toc145708046"/>
      <w:bookmarkStart w:id="5470" w:name="_Toc160570539"/>
      <w:bookmarkStart w:id="5471" w:name="_Toc162008135"/>
      <w:bookmarkStart w:id="5472" w:name="_Toc185515802"/>
      <w:bookmarkStart w:id="5473" w:name="_Toc192873110"/>
      <w:bookmarkStart w:id="5474" w:name="_Toc199336140"/>
      <w:r>
        <w:rPr>
          <w:lang w:eastAsia="zh-CN"/>
        </w:rPr>
        <w:t>8.</w:t>
      </w:r>
      <w:r w:rsidR="00A670FE">
        <w:rPr>
          <w:lang w:eastAsia="zh-CN"/>
        </w:rPr>
        <w:t>6</w:t>
      </w:r>
      <w:r>
        <w:rPr>
          <w:lang w:eastAsia="zh-CN"/>
        </w:rPr>
        <w:t>.2.2.4</w:t>
      </w:r>
      <w:r>
        <w:rPr>
          <w:lang w:eastAsia="zh-CN"/>
        </w:rPr>
        <w:tab/>
        <w:t>Resource Custom Operations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3713D7FC" w14:textId="77777777" w:rsidR="009D1C10" w:rsidRDefault="009D1C10" w:rsidP="009D1C10">
      <w:r>
        <w:t>None.</w:t>
      </w:r>
    </w:p>
    <w:p w14:paraId="0F519E50" w14:textId="3487297A" w:rsidR="009D1C10" w:rsidRDefault="009D1C10" w:rsidP="009D1C10">
      <w:pPr>
        <w:pStyle w:val="Heading4"/>
      </w:pPr>
      <w:bookmarkStart w:id="5475" w:name="_Toc85734428"/>
      <w:bookmarkStart w:id="5476" w:name="_Toc89431727"/>
      <w:bookmarkStart w:id="5477" w:name="_Toc97042539"/>
      <w:bookmarkStart w:id="5478" w:name="_Toc97045683"/>
      <w:bookmarkStart w:id="5479" w:name="_Toc97155428"/>
      <w:bookmarkStart w:id="5480" w:name="_Toc101521568"/>
      <w:bookmarkStart w:id="5481" w:name="_Toc138761832"/>
      <w:bookmarkStart w:id="5482" w:name="_Toc145708047"/>
      <w:bookmarkStart w:id="5483" w:name="_Toc160570540"/>
      <w:bookmarkStart w:id="5484" w:name="_Toc162008136"/>
      <w:bookmarkStart w:id="5485" w:name="_Toc185515803"/>
      <w:bookmarkStart w:id="5486" w:name="_Toc192873111"/>
      <w:bookmarkStart w:id="5487" w:name="_Toc199336141"/>
      <w:r>
        <w:t>8.</w:t>
      </w:r>
      <w:r w:rsidR="00A670FE">
        <w:t>6</w:t>
      </w:r>
      <w:r>
        <w:t>.2.3</w:t>
      </w:r>
      <w:r>
        <w:tab/>
        <w:t>Resource</w:t>
      </w:r>
      <w:r w:rsidRPr="00831458">
        <w:t xml:space="preserve">: </w:t>
      </w:r>
      <w:r>
        <w:t xml:space="preserve">Individual </w:t>
      </w:r>
      <w:r>
        <w:rPr>
          <w:lang w:eastAsia="ja-JP"/>
        </w:rPr>
        <w:t>ACR Management Events Subscription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49332CA4" w14:textId="2BCC1A43" w:rsidR="009D1C10" w:rsidRPr="00C14CE6" w:rsidRDefault="009D1C10" w:rsidP="009D1C10">
      <w:pPr>
        <w:pStyle w:val="Heading5"/>
        <w:rPr>
          <w:lang w:eastAsia="zh-CN"/>
        </w:rPr>
      </w:pPr>
      <w:bookmarkStart w:id="5488" w:name="_Toc85734429"/>
      <w:bookmarkStart w:id="5489" w:name="_Toc89431728"/>
      <w:bookmarkStart w:id="5490" w:name="_Toc97042540"/>
      <w:bookmarkStart w:id="5491" w:name="_Toc97045684"/>
      <w:bookmarkStart w:id="5492" w:name="_Toc97155429"/>
      <w:bookmarkStart w:id="5493" w:name="_Toc101521569"/>
      <w:bookmarkStart w:id="5494" w:name="_Toc138761833"/>
      <w:bookmarkStart w:id="5495" w:name="_Toc145708048"/>
      <w:bookmarkStart w:id="5496" w:name="_Toc160570541"/>
      <w:bookmarkStart w:id="5497" w:name="_Toc162008137"/>
      <w:bookmarkStart w:id="5498" w:name="_Toc185515804"/>
      <w:bookmarkStart w:id="5499" w:name="_Toc192873112"/>
      <w:bookmarkStart w:id="5500" w:name="_Toc199336142"/>
      <w:r>
        <w:rPr>
          <w:lang w:eastAsia="zh-CN"/>
        </w:rPr>
        <w:t>8.</w:t>
      </w:r>
      <w:r w:rsidR="00A670FE">
        <w:rPr>
          <w:lang w:eastAsia="zh-CN"/>
        </w:rPr>
        <w:t>6</w:t>
      </w:r>
      <w:r>
        <w:rPr>
          <w:lang w:eastAsia="zh-CN"/>
        </w:rPr>
        <w:t>.2.3.1</w:t>
      </w:r>
      <w:r>
        <w:rPr>
          <w:lang w:eastAsia="zh-CN"/>
        </w:rPr>
        <w:tab/>
        <w:t>Description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5501" w:name="_Toc85734430"/>
      <w:bookmarkStart w:id="5502" w:name="_Toc89431729"/>
      <w:bookmarkStart w:id="5503" w:name="_Toc97042541"/>
      <w:bookmarkStart w:id="5504" w:name="_Toc97045685"/>
      <w:bookmarkStart w:id="5505" w:name="_Toc97155430"/>
      <w:bookmarkStart w:id="5506" w:name="_Toc101521570"/>
      <w:bookmarkStart w:id="5507" w:name="_Toc138761834"/>
      <w:bookmarkStart w:id="5508" w:name="_Toc145708049"/>
      <w:bookmarkStart w:id="5509" w:name="_Toc160570542"/>
      <w:bookmarkStart w:id="5510" w:name="_Toc162008138"/>
      <w:bookmarkStart w:id="5511" w:name="_Toc185515805"/>
      <w:bookmarkStart w:id="5512" w:name="_Toc192873113"/>
      <w:bookmarkStart w:id="5513" w:name="_Toc199336143"/>
      <w:r>
        <w:rPr>
          <w:lang w:eastAsia="zh-CN"/>
        </w:rPr>
        <w:t>8.</w:t>
      </w:r>
      <w:r w:rsidR="00A670FE">
        <w:rPr>
          <w:lang w:eastAsia="zh-CN"/>
        </w:rPr>
        <w:t>6</w:t>
      </w:r>
      <w:r>
        <w:rPr>
          <w:lang w:eastAsia="zh-CN"/>
        </w:rPr>
        <w:t>.2.3.2</w:t>
      </w:r>
      <w:r>
        <w:rPr>
          <w:lang w:eastAsia="zh-CN"/>
        </w:rPr>
        <w:tab/>
        <w:t>Resource Definition</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5514" w:name="_Toc85734431"/>
      <w:bookmarkStart w:id="5515" w:name="_Toc89431730"/>
      <w:bookmarkStart w:id="5516" w:name="_Toc97042542"/>
      <w:bookmarkStart w:id="5517" w:name="_Toc97045686"/>
      <w:bookmarkStart w:id="5518" w:name="_Toc97155431"/>
      <w:bookmarkStart w:id="5519" w:name="_Toc101521571"/>
      <w:bookmarkStart w:id="5520" w:name="_Toc138761835"/>
      <w:bookmarkStart w:id="5521" w:name="_Toc145708050"/>
      <w:bookmarkStart w:id="5522" w:name="_Toc160570543"/>
      <w:bookmarkStart w:id="5523" w:name="_Toc162008139"/>
      <w:bookmarkStart w:id="5524" w:name="_Toc185515806"/>
      <w:bookmarkStart w:id="5525" w:name="_Toc192873114"/>
      <w:bookmarkStart w:id="5526" w:name="_Toc199336144"/>
      <w:r>
        <w:rPr>
          <w:lang w:eastAsia="zh-CN"/>
        </w:rPr>
        <w:t>8.</w:t>
      </w:r>
      <w:r w:rsidR="00A670FE">
        <w:rPr>
          <w:lang w:eastAsia="zh-CN"/>
        </w:rPr>
        <w:t>6</w:t>
      </w:r>
      <w:r>
        <w:rPr>
          <w:lang w:eastAsia="zh-CN"/>
        </w:rPr>
        <w:t>.2.3.3</w:t>
      </w:r>
      <w:r>
        <w:rPr>
          <w:lang w:eastAsia="zh-CN"/>
        </w:rPr>
        <w:tab/>
        <w:t>Resource Standard Methods</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FBF3F4D" w14:textId="47C3C3E8" w:rsidR="009D1C10" w:rsidRDefault="009D1C10" w:rsidP="009D1C10">
      <w:pPr>
        <w:pStyle w:val="Heading6"/>
        <w:rPr>
          <w:lang w:eastAsia="zh-CN"/>
        </w:rPr>
      </w:pPr>
      <w:bookmarkStart w:id="5527" w:name="_Toc85734432"/>
      <w:bookmarkStart w:id="5528" w:name="_Toc89431731"/>
      <w:bookmarkStart w:id="5529" w:name="_Toc97042543"/>
      <w:bookmarkStart w:id="5530" w:name="_Toc97045687"/>
      <w:bookmarkStart w:id="5531" w:name="_Toc97155432"/>
      <w:bookmarkStart w:id="5532" w:name="_Toc101521572"/>
      <w:bookmarkStart w:id="5533" w:name="_Toc138761836"/>
      <w:bookmarkStart w:id="5534" w:name="_Toc145708051"/>
      <w:bookmarkStart w:id="5535" w:name="_Toc160570544"/>
      <w:bookmarkStart w:id="5536" w:name="_Toc162008140"/>
      <w:bookmarkStart w:id="5537" w:name="_Toc185515807"/>
      <w:bookmarkStart w:id="5538" w:name="_Toc192873115"/>
      <w:bookmarkStart w:id="5539" w:name="_Toc199336145"/>
      <w:r>
        <w:rPr>
          <w:lang w:eastAsia="zh-CN"/>
        </w:rPr>
        <w:t>8.</w:t>
      </w:r>
      <w:r w:rsidR="00A670FE">
        <w:rPr>
          <w:lang w:eastAsia="zh-CN"/>
        </w:rPr>
        <w:t>6</w:t>
      </w:r>
      <w:r>
        <w:rPr>
          <w:lang w:eastAsia="zh-CN"/>
        </w:rPr>
        <w:t>.2.3.3.1</w:t>
      </w:r>
      <w:r>
        <w:rPr>
          <w:lang w:eastAsia="zh-CN"/>
        </w:rPr>
        <w:tab/>
        <w:t>PATCH</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5540" w:name="_Toc85734433"/>
      <w:bookmarkStart w:id="5541" w:name="_Toc89431732"/>
      <w:bookmarkStart w:id="5542" w:name="_Toc97042544"/>
      <w:bookmarkStart w:id="5543" w:name="_Toc97045688"/>
      <w:bookmarkStart w:id="5544" w:name="_Toc97155433"/>
      <w:bookmarkStart w:id="5545" w:name="_Toc101521573"/>
      <w:bookmarkStart w:id="5546" w:name="_Toc138761837"/>
      <w:bookmarkStart w:id="5547" w:name="_Toc145708052"/>
      <w:bookmarkStart w:id="5548" w:name="_Toc160570545"/>
      <w:bookmarkStart w:id="5549" w:name="_Toc162008141"/>
      <w:bookmarkStart w:id="5550" w:name="_Toc185515808"/>
      <w:bookmarkStart w:id="5551" w:name="_Toc192873116"/>
      <w:bookmarkStart w:id="5552" w:name="_Toc199336146"/>
      <w:r>
        <w:rPr>
          <w:lang w:eastAsia="zh-CN"/>
        </w:rPr>
        <w:t>8.</w:t>
      </w:r>
      <w:r w:rsidR="00A670FE">
        <w:rPr>
          <w:lang w:eastAsia="zh-CN"/>
        </w:rPr>
        <w:t>6</w:t>
      </w:r>
      <w:r>
        <w:rPr>
          <w:lang w:eastAsia="zh-CN"/>
        </w:rPr>
        <w:t>.2.3.3.2</w:t>
      </w:r>
      <w:r>
        <w:rPr>
          <w:lang w:eastAsia="zh-CN"/>
        </w:rPr>
        <w:tab/>
        <w:t>PUT</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5553" w:name="_Toc85734434"/>
      <w:bookmarkStart w:id="5554" w:name="_Toc89431733"/>
      <w:bookmarkStart w:id="5555" w:name="_Toc97042545"/>
      <w:bookmarkStart w:id="5556" w:name="_Toc97045689"/>
      <w:bookmarkStart w:id="5557" w:name="_Toc97155434"/>
      <w:bookmarkStart w:id="5558" w:name="_Toc101521574"/>
      <w:bookmarkStart w:id="5559" w:name="_Toc138761838"/>
      <w:bookmarkStart w:id="5560" w:name="_Toc145708053"/>
      <w:bookmarkStart w:id="5561" w:name="_Toc160570546"/>
      <w:bookmarkStart w:id="5562" w:name="_Toc162008142"/>
      <w:bookmarkStart w:id="5563" w:name="_Toc185515809"/>
      <w:bookmarkStart w:id="5564" w:name="_Toc192873117"/>
      <w:bookmarkStart w:id="5565" w:name="_Toc199336147"/>
      <w:r>
        <w:rPr>
          <w:lang w:eastAsia="zh-CN"/>
        </w:rPr>
        <w:t>8.</w:t>
      </w:r>
      <w:r w:rsidR="00CB13E5">
        <w:rPr>
          <w:lang w:eastAsia="zh-CN"/>
        </w:rPr>
        <w:t>6</w:t>
      </w:r>
      <w:r>
        <w:rPr>
          <w:lang w:eastAsia="zh-CN"/>
        </w:rPr>
        <w:t>.2.3.3.3</w:t>
      </w:r>
      <w:r>
        <w:rPr>
          <w:lang w:eastAsia="zh-CN"/>
        </w:rPr>
        <w:tab/>
        <w:t>DELETE</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5566" w:name="_Toc85734435"/>
      <w:bookmarkStart w:id="5567" w:name="_Toc89431734"/>
      <w:bookmarkStart w:id="5568" w:name="_Toc97042546"/>
      <w:bookmarkStart w:id="5569" w:name="_Toc97045690"/>
      <w:bookmarkStart w:id="5570" w:name="_Toc97155435"/>
      <w:bookmarkStart w:id="5571" w:name="_Toc101521575"/>
      <w:bookmarkStart w:id="5572" w:name="_Toc138761839"/>
      <w:bookmarkStart w:id="5573" w:name="_Toc145708054"/>
      <w:bookmarkStart w:id="5574" w:name="_Toc160570547"/>
      <w:bookmarkStart w:id="5575" w:name="_Toc162008143"/>
      <w:bookmarkStart w:id="5576" w:name="_Toc185515810"/>
      <w:bookmarkStart w:id="5577" w:name="_Toc192873118"/>
      <w:bookmarkStart w:id="5578" w:name="_Toc199336148"/>
      <w:r>
        <w:rPr>
          <w:lang w:eastAsia="zh-CN"/>
        </w:rPr>
        <w:t>8.</w:t>
      </w:r>
      <w:r w:rsidR="00CB13E5">
        <w:rPr>
          <w:lang w:eastAsia="zh-CN"/>
        </w:rPr>
        <w:t>6</w:t>
      </w:r>
      <w:r w:rsidR="009D1C10">
        <w:rPr>
          <w:lang w:eastAsia="zh-CN"/>
        </w:rPr>
        <w:t>.2.3.3.4</w:t>
      </w:r>
      <w:r w:rsidR="009D1C10">
        <w:rPr>
          <w:lang w:eastAsia="zh-CN"/>
        </w:rPr>
        <w:tab/>
        <w:t>GET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5579" w:name="_Toc85734436"/>
      <w:bookmarkStart w:id="5580" w:name="_Toc89431735"/>
      <w:bookmarkStart w:id="5581" w:name="_Toc97042547"/>
      <w:bookmarkStart w:id="5582" w:name="_Toc97045691"/>
      <w:bookmarkStart w:id="5583" w:name="_Toc97155436"/>
      <w:bookmarkStart w:id="5584" w:name="_Toc101521576"/>
      <w:bookmarkStart w:id="5585" w:name="_Toc138761840"/>
      <w:bookmarkStart w:id="5586" w:name="_Toc145708055"/>
      <w:bookmarkStart w:id="5587" w:name="_Toc160570548"/>
      <w:bookmarkStart w:id="5588" w:name="_Toc162008144"/>
      <w:bookmarkStart w:id="5589" w:name="_Toc185515811"/>
      <w:bookmarkStart w:id="5590" w:name="_Toc192873119"/>
      <w:bookmarkStart w:id="5591" w:name="_Toc199336149"/>
      <w:r>
        <w:rPr>
          <w:lang w:eastAsia="zh-CN"/>
        </w:rPr>
        <w:t>8.</w:t>
      </w:r>
      <w:r w:rsidR="00CB13E5">
        <w:rPr>
          <w:lang w:eastAsia="zh-CN"/>
        </w:rPr>
        <w:t>6</w:t>
      </w:r>
      <w:r>
        <w:rPr>
          <w:lang w:eastAsia="zh-CN"/>
        </w:rPr>
        <w:t>.2.3.4</w:t>
      </w:r>
      <w:r>
        <w:rPr>
          <w:lang w:eastAsia="zh-CN"/>
        </w:rPr>
        <w:tab/>
        <w:t>Resource Custom Operations</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E84F741" w14:textId="77777777" w:rsidR="009D1C10" w:rsidRDefault="009D1C10" w:rsidP="009D1C10">
      <w:r>
        <w:t>None.</w:t>
      </w:r>
    </w:p>
    <w:p w14:paraId="5E0E462A" w14:textId="3F783621" w:rsidR="009D1C10" w:rsidRDefault="009D1C10" w:rsidP="009D1C10">
      <w:pPr>
        <w:pStyle w:val="Heading3"/>
      </w:pPr>
      <w:bookmarkStart w:id="5592" w:name="_Toc85734437"/>
      <w:bookmarkStart w:id="5593" w:name="_Toc89431736"/>
      <w:bookmarkStart w:id="5594" w:name="_Toc97042548"/>
      <w:bookmarkStart w:id="5595" w:name="_Toc97045692"/>
      <w:bookmarkStart w:id="5596" w:name="_Toc97155437"/>
      <w:bookmarkStart w:id="5597" w:name="_Toc101521577"/>
      <w:bookmarkStart w:id="5598" w:name="_Toc138761841"/>
      <w:bookmarkStart w:id="5599" w:name="_Toc145708056"/>
      <w:bookmarkStart w:id="5600" w:name="_Toc160570549"/>
      <w:bookmarkStart w:id="5601" w:name="_Toc162008145"/>
      <w:bookmarkStart w:id="5602" w:name="_Toc185515812"/>
      <w:bookmarkStart w:id="5603" w:name="_Toc192873120"/>
      <w:bookmarkStart w:id="5604" w:name="_Toc199336150"/>
      <w:r>
        <w:t>8.</w:t>
      </w:r>
      <w:r w:rsidR="00CB13E5">
        <w:t>6</w:t>
      </w:r>
      <w:r>
        <w:t>.3</w:t>
      </w:r>
      <w:r>
        <w:tab/>
        <w:t>Custom Operations without associated resources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5605" w:name="_Toc85734438"/>
      <w:bookmarkStart w:id="5606" w:name="_Toc89431737"/>
      <w:bookmarkStart w:id="5607" w:name="_Toc97042549"/>
      <w:bookmarkStart w:id="5608" w:name="_Toc97045693"/>
      <w:bookmarkStart w:id="5609" w:name="_Toc97155438"/>
      <w:bookmarkStart w:id="5610" w:name="_Toc101521578"/>
      <w:bookmarkStart w:id="5611" w:name="_Toc138761842"/>
      <w:bookmarkStart w:id="5612" w:name="_Toc145708057"/>
      <w:bookmarkStart w:id="5613" w:name="_Toc160570550"/>
      <w:bookmarkStart w:id="5614" w:name="_Toc162008146"/>
      <w:bookmarkStart w:id="5615" w:name="_Toc185515813"/>
      <w:bookmarkStart w:id="5616" w:name="_Toc192873121"/>
      <w:bookmarkStart w:id="5617" w:name="_Toc199336151"/>
      <w:r>
        <w:t>8.</w:t>
      </w:r>
      <w:r w:rsidR="00CB13E5">
        <w:t>6</w:t>
      </w:r>
      <w:r>
        <w:t>.4</w:t>
      </w:r>
      <w:r>
        <w:tab/>
        <w:t>Notifications</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2598169D" w14:textId="2B2B6031" w:rsidR="009D1C10" w:rsidRPr="00AF7276" w:rsidRDefault="009D1C10" w:rsidP="009D1C10">
      <w:pPr>
        <w:pStyle w:val="Heading4"/>
      </w:pPr>
      <w:bookmarkStart w:id="5618" w:name="_Toc85734439"/>
      <w:bookmarkStart w:id="5619" w:name="_Toc89431738"/>
      <w:bookmarkStart w:id="5620" w:name="_Toc97042550"/>
      <w:bookmarkStart w:id="5621" w:name="_Toc97045694"/>
      <w:bookmarkStart w:id="5622" w:name="_Toc97155439"/>
      <w:bookmarkStart w:id="5623" w:name="_Toc101521579"/>
      <w:bookmarkStart w:id="5624" w:name="_Toc138761843"/>
      <w:bookmarkStart w:id="5625" w:name="_Toc145708058"/>
      <w:bookmarkStart w:id="5626" w:name="_Toc160570551"/>
      <w:bookmarkStart w:id="5627" w:name="_Toc162008147"/>
      <w:bookmarkStart w:id="5628" w:name="_Toc185515814"/>
      <w:bookmarkStart w:id="5629" w:name="_Toc192873122"/>
      <w:bookmarkStart w:id="5630" w:name="_Toc199336152"/>
      <w:r>
        <w:t>8.</w:t>
      </w:r>
      <w:r w:rsidR="00CB13E5">
        <w:t>6</w:t>
      </w:r>
      <w:r w:rsidRPr="00AF7276">
        <w:t>.</w:t>
      </w:r>
      <w:r>
        <w:t>4</w:t>
      </w:r>
      <w:r w:rsidRPr="00AF7276">
        <w:t>.1</w:t>
      </w:r>
      <w:r w:rsidRPr="00AF7276">
        <w:tab/>
        <w:t>General</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5631" w:name="_Toc85734440"/>
      <w:bookmarkStart w:id="5632" w:name="_Toc89431739"/>
      <w:bookmarkStart w:id="5633" w:name="_Toc97042551"/>
      <w:bookmarkStart w:id="5634" w:name="_Toc97045695"/>
      <w:bookmarkStart w:id="5635" w:name="_Toc97155440"/>
      <w:bookmarkStart w:id="5636" w:name="_Toc101521580"/>
      <w:bookmarkStart w:id="5637" w:name="_Toc138761844"/>
      <w:bookmarkStart w:id="5638" w:name="_Toc145708059"/>
      <w:bookmarkStart w:id="5639" w:name="_Toc160570552"/>
      <w:bookmarkStart w:id="5640" w:name="_Toc162008148"/>
      <w:bookmarkStart w:id="5641" w:name="_Toc185515815"/>
      <w:bookmarkStart w:id="5642" w:name="_Toc192873123"/>
      <w:bookmarkStart w:id="5643" w:name="_Toc199336153"/>
      <w:r>
        <w:rPr>
          <w:lang w:eastAsia="zh-CN"/>
        </w:rPr>
        <w:t>8.</w:t>
      </w:r>
      <w:r w:rsidR="00CB13E5">
        <w:rPr>
          <w:lang w:eastAsia="zh-CN"/>
        </w:rPr>
        <w:t>6</w:t>
      </w:r>
      <w:r>
        <w:rPr>
          <w:lang w:eastAsia="zh-CN"/>
        </w:rPr>
        <w:t>.4.2</w:t>
      </w:r>
      <w:r>
        <w:rPr>
          <w:lang w:eastAsia="zh-CN"/>
        </w:rPr>
        <w:tab/>
        <w:t>ACR Management Events Notification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58BFD2AF" w14:textId="0FB5F139" w:rsidR="009D1C10" w:rsidRDefault="009D1C10" w:rsidP="009D1C10">
      <w:pPr>
        <w:pStyle w:val="Heading5"/>
        <w:rPr>
          <w:lang w:eastAsia="zh-CN"/>
        </w:rPr>
      </w:pPr>
      <w:bookmarkStart w:id="5644" w:name="_Toc85734441"/>
      <w:bookmarkStart w:id="5645" w:name="_Toc89431740"/>
      <w:bookmarkStart w:id="5646" w:name="_Toc97042552"/>
      <w:bookmarkStart w:id="5647" w:name="_Toc97045696"/>
      <w:bookmarkStart w:id="5648" w:name="_Toc97155441"/>
      <w:bookmarkStart w:id="5649" w:name="_Toc101521581"/>
      <w:bookmarkStart w:id="5650" w:name="_Toc138761845"/>
      <w:bookmarkStart w:id="5651" w:name="_Toc145708060"/>
      <w:bookmarkStart w:id="5652" w:name="_Toc160570553"/>
      <w:bookmarkStart w:id="5653" w:name="_Toc162008149"/>
      <w:bookmarkStart w:id="5654" w:name="_Toc185515816"/>
      <w:bookmarkStart w:id="5655" w:name="_Toc192873124"/>
      <w:bookmarkStart w:id="5656" w:name="_Toc199336154"/>
      <w:r>
        <w:rPr>
          <w:lang w:eastAsia="zh-CN"/>
        </w:rPr>
        <w:t>8.</w:t>
      </w:r>
      <w:r w:rsidR="00CB13E5">
        <w:rPr>
          <w:lang w:eastAsia="zh-CN"/>
        </w:rPr>
        <w:t>6</w:t>
      </w:r>
      <w:r>
        <w:rPr>
          <w:lang w:eastAsia="zh-CN"/>
        </w:rPr>
        <w:t>.4.2.1</w:t>
      </w:r>
      <w:r>
        <w:rPr>
          <w:lang w:eastAsia="zh-CN"/>
        </w:rPr>
        <w:tab/>
        <w:t>Description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52025D7D" w14:textId="0831564F" w:rsidR="009D1C10" w:rsidRDefault="009D1C10" w:rsidP="009D1C10">
      <w:pPr>
        <w:pStyle w:val="Heading5"/>
        <w:rPr>
          <w:lang w:eastAsia="zh-CN"/>
        </w:rPr>
      </w:pPr>
      <w:bookmarkStart w:id="5657" w:name="_Toc85734442"/>
      <w:bookmarkStart w:id="5658" w:name="_Toc89431741"/>
      <w:bookmarkStart w:id="5659" w:name="_Toc97042553"/>
      <w:bookmarkStart w:id="5660" w:name="_Toc97045697"/>
      <w:bookmarkStart w:id="5661" w:name="_Toc97155442"/>
      <w:bookmarkStart w:id="5662" w:name="_Toc101521582"/>
      <w:bookmarkStart w:id="5663" w:name="_Toc138761846"/>
      <w:bookmarkStart w:id="5664" w:name="_Toc145708061"/>
      <w:bookmarkStart w:id="5665" w:name="_Toc160570554"/>
      <w:bookmarkStart w:id="5666" w:name="_Toc162008150"/>
      <w:bookmarkStart w:id="5667" w:name="_Toc185515817"/>
      <w:bookmarkStart w:id="5668" w:name="_Toc192873125"/>
      <w:bookmarkStart w:id="5669" w:name="_Toc199336155"/>
      <w:r>
        <w:rPr>
          <w:lang w:eastAsia="zh-CN"/>
        </w:rPr>
        <w:t>8.</w:t>
      </w:r>
      <w:r w:rsidR="00CB13E5">
        <w:rPr>
          <w:lang w:eastAsia="zh-CN"/>
        </w:rPr>
        <w:t>6</w:t>
      </w:r>
      <w:r>
        <w:rPr>
          <w:lang w:eastAsia="zh-CN"/>
        </w:rPr>
        <w:t>.4.2.2</w:t>
      </w:r>
      <w:r>
        <w:rPr>
          <w:lang w:eastAsia="zh-CN"/>
        </w:rPr>
        <w:tab/>
        <w:t>Notification definition</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5670" w:name="_Toc138761847"/>
      <w:bookmarkStart w:id="5671" w:name="_Toc145708062"/>
      <w:bookmarkStart w:id="5672" w:name="_Toc160570555"/>
      <w:bookmarkStart w:id="5673" w:name="_Toc162008151"/>
      <w:bookmarkStart w:id="5674" w:name="_Toc185515818"/>
      <w:bookmarkStart w:id="5675" w:name="_Toc192873126"/>
      <w:bookmarkStart w:id="5676" w:name="_Toc199336156"/>
      <w:r>
        <w:rPr>
          <w:lang w:eastAsia="zh-CN"/>
        </w:rPr>
        <w:t>8.</w:t>
      </w:r>
      <w:r w:rsidR="00CB13E5">
        <w:rPr>
          <w:lang w:eastAsia="zh-CN"/>
        </w:rPr>
        <w:t>6</w:t>
      </w:r>
      <w:r>
        <w:rPr>
          <w:lang w:eastAsia="zh-CN"/>
        </w:rPr>
        <w:t>.4.3</w:t>
      </w:r>
      <w:r>
        <w:rPr>
          <w:lang w:eastAsia="zh-CN"/>
        </w:rPr>
        <w:tab/>
        <w:t>User Plane Path Change Availability Notification</w:t>
      </w:r>
      <w:bookmarkEnd w:id="5670"/>
      <w:bookmarkEnd w:id="5671"/>
      <w:bookmarkEnd w:id="5672"/>
      <w:bookmarkEnd w:id="5673"/>
      <w:bookmarkEnd w:id="5674"/>
      <w:bookmarkEnd w:id="5675"/>
      <w:bookmarkEnd w:id="5676"/>
    </w:p>
    <w:p w14:paraId="0081FEF4" w14:textId="0AB004DA" w:rsidR="00DC4646" w:rsidRPr="00C7213A" w:rsidRDefault="00DC4646" w:rsidP="00DC4646">
      <w:pPr>
        <w:pStyle w:val="Heading5"/>
        <w:rPr>
          <w:lang w:val="en-US" w:eastAsia="zh-CN"/>
        </w:rPr>
      </w:pPr>
      <w:bookmarkStart w:id="5677" w:name="_Toc138761848"/>
      <w:bookmarkStart w:id="5678" w:name="_Toc145708063"/>
      <w:bookmarkStart w:id="5679" w:name="_Toc160570556"/>
      <w:bookmarkStart w:id="5680" w:name="_Toc162008152"/>
      <w:bookmarkStart w:id="5681" w:name="_Toc185515819"/>
      <w:bookmarkStart w:id="5682" w:name="_Toc192873127"/>
      <w:bookmarkStart w:id="5683" w:name="_Toc199336157"/>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5677"/>
      <w:bookmarkEnd w:id="5678"/>
      <w:bookmarkEnd w:id="5679"/>
      <w:bookmarkEnd w:id="5680"/>
      <w:bookmarkEnd w:id="5681"/>
      <w:bookmarkEnd w:id="5682"/>
      <w:bookmarkEnd w:id="568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5684" w:name="_Toc138761849"/>
      <w:bookmarkStart w:id="5685" w:name="_Toc145708064"/>
      <w:bookmarkStart w:id="5686" w:name="_Toc160570557"/>
      <w:bookmarkStart w:id="5687" w:name="_Toc162008153"/>
      <w:bookmarkStart w:id="5688" w:name="_Toc185515820"/>
      <w:bookmarkStart w:id="5689" w:name="_Toc192873128"/>
      <w:bookmarkStart w:id="5690" w:name="_Toc199336158"/>
      <w:r>
        <w:rPr>
          <w:lang w:eastAsia="zh-CN"/>
        </w:rPr>
        <w:t>8.</w:t>
      </w:r>
      <w:r w:rsidR="00CB13E5">
        <w:rPr>
          <w:lang w:eastAsia="zh-CN"/>
        </w:rPr>
        <w:t>6</w:t>
      </w:r>
      <w:r>
        <w:rPr>
          <w:lang w:eastAsia="zh-CN"/>
        </w:rPr>
        <w:t>.4.3.2</w:t>
      </w:r>
      <w:r>
        <w:rPr>
          <w:lang w:eastAsia="zh-CN"/>
        </w:rPr>
        <w:tab/>
        <w:t>Target URI</w:t>
      </w:r>
      <w:bookmarkEnd w:id="5684"/>
      <w:bookmarkEnd w:id="5685"/>
      <w:bookmarkEnd w:id="5686"/>
      <w:bookmarkEnd w:id="5687"/>
      <w:bookmarkEnd w:id="5688"/>
      <w:bookmarkEnd w:id="5689"/>
      <w:bookmarkEnd w:id="5690"/>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5691" w:name="_Toc138761850"/>
      <w:bookmarkStart w:id="5692" w:name="_Toc145708065"/>
      <w:bookmarkStart w:id="5693" w:name="_Toc160570558"/>
      <w:bookmarkStart w:id="5694" w:name="_Toc162008154"/>
      <w:bookmarkStart w:id="5695" w:name="_Toc185515821"/>
      <w:bookmarkStart w:id="5696" w:name="_Toc192873129"/>
      <w:bookmarkStart w:id="5697" w:name="_Toc199336159"/>
      <w:r>
        <w:rPr>
          <w:lang w:eastAsia="zh-CN"/>
        </w:rPr>
        <w:t>8.</w:t>
      </w:r>
      <w:r w:rsidR="00CB13E5">
        <w:rPr>
          <w:lang w:eastAsia="zh-CN"/>
        </w:rPr>
        <w:t>6</w:t>
      </w:r>
      <w:r>
        <w:rPr>
          <w:lang w:eastAsia="zh-CN"/>
        </w:rPr>
        <w:t>.4.3</w:t>
      </w:r>
      <w:r w:rsidRPr="00986E88">
        <w:rPr>
          <w:noProof/>
        </w:rPr>
        <w:t>.3</w:t>
      </w:r>
      <w:r w:rsidRPr="00986E88">
        <w:rPr>
          <w:noProof/>
        </w:rPr>
        <w:tab/>
        <w:t>Standard Methods</w:t>
      </w:r>
      <w:bookmarkEnd w:id="5691"/>
      <w:bookmarkEnd w:id="5692"/>
      <w:bookmarkEnd w:id="5693"/>
      <w:bookmarkEnd w:id="5694"/>
      <w:bookmarkEnd w:id="5695"/>
      <w:bookmarkEnd w:id="5696"/>
      <w:bookmarkEnd w:id="569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5698" w:name="_Toc85734443"/>
      <w:bookmarkStart w:id="5699" w:name="_Toc89431742"/>
      <w:bookmarkStart w:id="5700" w:name="_Toc97042554"/>
      <w:bookmarkStart w:id="5701" w:name="_Toc97045698"/>
      <w:bookmarkStart w:id="5702" w:name="_Toc97155443"/>
      <w:bookmarkStart w:id="5703" w:name="_Toc101521583"/>
      <w:bookmarkStart w:id="5704" w:name="_Toc138761851"/>
      <w:bookmarkStart w:id="5705" w:name="_Toc145708066"/>
      <w:bookmarkStart w:id="5706" w:name="_Toc160570559"/>
      <w:bookmarkStart w:id="5707" w:name="_Toc162008155"/>
      <w:bookmarkStart w:id="5708" w:name="_Toc185515822"/>
      <w:bookmarkStart w:id="5709" w:name="_Toc192873130"/>
      <w:bookmarkStart w:id="5710" w:name="_Toc199336160"/>
      <w:r>
        <w:t>8.</w:t>
      </w:r>
      <w:r w:rsidR="00CB13E5">
        <w:t>6</w:t>
      </w:r>
      <w:r>
        <w:t>.5</w:t>
      </w:r>
      <w:r>
        <w:tab/>
        <w:t>Data Model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137BB7C6" w14:textId="430BC7EE" w:rsidR="009D1C10" w:rsidRDefault="009D1C10" w:rsidP="009D1C10">
      <w:pPr>
        <w:pStyle w:val="Heading4"/>
        <w:rPr>
          <w:lang w:eastAsia="zh-CN"/>
        </w:rPr>
      </w:pPr>
      <w:bookmarkStart w:id="5711" w:name="_Toc85734444"/>
      <w:bookmarkStart w:id="5712" w:name="_Toc89431743"/>
      <w:bookmarkStart w:id="5713" w:name="_Toc97042555"/>
      <w:bookmarkStart w:id="5714" w:name="_Toc97045699"/>
      <w:bookmarkStart w:id="5715" w:name="_Toc97155444"/>
      <w:bookmarkStart w:id="5716" w:name="_Toc101521584"/>
      <w:bookmarkStart w:id="5717" w:name="_Toc138761852"/>
      <w:bookmarkStart w:id="5718" w:name="_Toc145708067"/>
      <w:bookmarkStart w:id="5719" w:name="_Toc160570560"/>
      <w:bookmarkStart w:id="5720" w:name="_Toc162008156"/>
      <w:bookmarkStart w:id="5721" w:name="_Toc185515823"/>
      <w:bookmarkStart w:id="5722" w:name="_Toc192873131"/>
      <w:bookmarkStart w:id="5723" w:name="_Toc199336161"/>
      <w:r>
        <w:rPr>
          <w:lang w:eastAsia="zh-CN"/>
        </w:rPr>
        <w:t>8.</w:t>
      </w:r>
      <w:r w:rsidR="00CB13E5">
        <w:rPr>
          <w:lang w:eastAsia="zh-CN"/>
        </w:rPr>
        <w:t>6</w:t>
      </w:r>
      <w:r>
        <w:rPr>
          <w:lang w:eastAsia="zh-CN"/>
        </w:rPr>
        <w:t>.5.1</w:t>
      </w:r>
      <w:r>
        <w:rPr>
          <w:lang w:eastAsia="zh-CN"/>
        </w:rPr>
        <w:tab/>
        <w:t>General</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5724" w:name="_Toc85734445"/>
      <w:bookmarkStart w:id="5725" w:name="_Toc89431744"/>
      <w:bookmarkStart w:id="5726" w:name="_Toc97042556"/>
      <w:bookmarkStart w:id="5727" w:name="_Toc97045700"/>
      <w:bookmarkStart w:id="5728" w:name="_Toc97155445"/>
      <w:bookmarkStart w:id="5729" w:name="_Toc101521585"/>
      <w:bookmarkStart w:id="5730" w:name="_Toc138761853"/>
      <w:bookmarkStart w:id="5731" w:name="_Toc145708068"/>
      <w:bookmarkStart w:id="5732" w:name="_Toc160570561"/>
      <w:bookmarkStart w:id="5733" w:name="_Toc162008157"/>
      <w:bookmarkStart w:id="5734" w:name="_Toc185515824"/>
      <w:bookmarkStart w:id="5735" w:name="_Toc192873132"/>
      <w:bookmarkStart w:id="5736" w:name="_Toc199336162"/>
      <w:r>
        <w:rPr>
          <w:lang w:eastAsia="zh-CN"/>
        </w:rPr>
        <w:t>8.</w:t>
      </w:r>
      <w:r w:rsidR="0085033B">
        <w:rPr>
          <w:lang w:eastAsia="zh-CN"/>
        </w:rPr>
        <w:t>6</w:t>
      </w:r>
      <w:r w:rsidR="009D1C10">
        <w:rPr>
          <w:lang w:eastAsia="zh-CN"/>
        </w:rPr>
        <w:t>.5.2</w:t>
      </w:r>
      <w:r w:rsidR="009D1C10">
        <w:rPr>
          <w:lang w:eastAsia="zh-CN"/>
        </w:rPr>
        <w:tab/>
        <w:t>Structured data types</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657D14C6" w14:textId="3863D709" w:rsidR="009D1C10" w:rsidRDefault="00977663" w:rsidP="009D1C10">
      <w:pPr>
        <w:pStyle w:val="Heading5"/>
        <w:rPr>
          <w:lang w:eastAsia="zh-CN"/>
        </w:rPr>
      </w:pPr>
      <w:bookmarkStart w:id="5737" w:name="_Toc85734446"/>
      <w:bookmarkStart w:id="5738" w:name="_Toc89431745"/>
      <w:bookmarkStart w:id="5739" w:name="_Toc97042557"/>
      <w:bookmarkStart w:id="5740" w:name="_Toc97045701"/>
      <w:bookmarkStart w:id="5741" w:name="_Toc97155446"/>
      <w:bookmarkStart w:id="5742" w:name="_Toc101521586"/>
      <w:bookmarkStart w:id="5743" w:name="_Toc138761854"/>
      <w:bookmarkStart w:id="5744" w:name="_Toc145708069"/>
      <w:bookmarkStart w:id="5745" w:name="_Toc160570562"/>
      <w:bookmarkStart w:id="5746" w:name="_Toc162008158"/>
      <w:bookmarkStart w:id="5747" w:name="_Toc185515825"/>
      <w:bookmarkStart w:id="5748" w:name="_Toc192873133"/>
      <w:bookmarkStart w:id="5749" w:name="_Toc199336163"/>
      <w:r>
        <w:rPr>
          <w:lang w:eastAsia="zh-CN"/>
        </w:rPr>
        <w:t>8.</w:t>
      </w:r>
      <w:r w:rsidR="0085033B">
        <w:rPr>
          <w:lang w:eastAsia="zh-CN"/>
        </w:rPr>
        <w:t>6</w:t>
      </w:r>
      <w:r w:rsidR="009D1C10">
        <w:rPr>
          <w:lang w:eastAsia="zh-CN"/>
        </w:rPr>
        <w:t>.5.2.1</w:t>
      </w:r>
      <w:r w:rsidR="009D1C10">
        <w:rPr>
          <w:lang w:eastAsia="zh-CN"/>
        </w:rPr>
        <w:tab/>
        <w:t>Introduction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A92E113" w14:textId="5D3A82BF" w:rsidR="009D1C10" w:rsidRDefault="00977663" w:rsidP="009D1C10">
      <w:pPr>
        <w:pStyle w:val="Heading5"/>
        <w:rPr>
          <w:lang w:eastAsia="zh-CN"/>
        </w:rPr>
      </w:pPr>
      <w:bookmarkStart w:id="5750" w:name="_Toc85734447"/>
      <w:bookmarkStart w:id="5751" w:name="_Toc89431746"/>
      <w:bookmarkStart w:id="5752" w:name="_Toc97042558"/>
      <w:bookmarkStart w:id="5753" w:name="_Toc97045702"/>
      <w:bookmarkStart w:id="5754" w:name="_Toc97155447"/>
      <w:bookmarkStart w:id="5755" w:name="_Toc101521587"/>
      <w:bookmarkStart w:id="5756" w:name="_Toc138761855"/>
      <w:bookmarkStart w:id="5757" w:name="_Toc145708070"/>
      <w:bookmarkStart w:id="5758" w:name="_Toc160570563"/>
      <w:bookmarkStart w:id="5759" w:name="_Toc162008159"/>
      <w:bookmarkStart w:id="5760" w:name="_Toc185515826"/>
      <w:bookmarkStart w:id="5761" w:name="_Toc192873134"/>
      <w:bookmarkStart w:id="5762" w:name="_Toc199336164"/>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5763" w:name="_Toc85734448"/>
      <w:bookmarkStart w:id="5764" w:name="_Toc89431747"/>
      <w:bookmarkStart w:id="5765" w:name="_Toc97042559"/>
      <w:bookmarkStart w:id="5766" w:name="_Toc97045703"/>
      <w:bookmarkStart w:id="5767" w:name="_Toc97155448"/>
      <w:bookmarkStart w:id="5768" w:name="_Toc101521588"/>
      <w:bookmarkStart w:id="5769" w:name="_Toc138761856"/>
      <w:bookmarkStart w:id="5770" w:name="_Toc145708071"/>
      <w:bookmarkStart w:id="5771" w:name="_Toc160570564"/>
      <w:bookmarkStart w:id="5772" w:name="_Toc162008160"/>
      <w:bookmarkStart w:id="5773" w:name="_Toc185515827"/>
      <w:bookmarkStart w:id="5774" w:name="_Toc192873135"/>
      <w:bookmarkStart w:id="5775" w:name="_Toc199336165"/>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5776" w:name="_Toc85734449"/>
      <w:bookmarkStart w:id="5777" w:name="_Toc89431748"/>
      <w:bookmarkStart w:id="5778" w:name="_Toc97042560"/>
      <w:bookmarkStart w:id="5779" w:name="_Toc97045704"/>
      <w:bookmarkStart w:id="5780" w:name="_Toc97155449"/>
      <w:bookmarkStart w:id="5781" w:name="_Toc101521589"/>
      <w:bookmarkStart w:id="5782" w:name="_Toc138761857"/>
      <w:bookmarkStart w:id="5783" w:name="_Toc145708072"/>
      <w:bookmarkStart w:id="5784" w:name="_Toc160570565"/>
      <w:bookmarkStart w:id="5785" w:name="_Toc162008161"/>
      <w:bookmarkStart w:id="5786" w:name="_Toc185515828"/>
      <w:bookmarkStart w:id="5787" w:name="_Toc192873136"/>
      <w:bookmarkStart w:id="5788" w:name="_Toc199336166"/>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5789" w:name="_Toc85734450"/>
      <w:bookmarkStart w:id="5790" w:name="_Toc89431749"/>
      <w:bookmarkStart w:id="5791" w:name="_Toc97042561"/>
      <w:bookmarkStart w:id="5792" w:name="_Toc97045705"/>
      <w:bookmarkStart w:id="5793" w:name="_Toc97155450"/>
      <w:bookmarkStart w:id="5794" w:name="_Toc101521590"/>
      <w:bookmarkStart w:id="5795" w:name="_Toc138761858"/>
      <w:bookmarkStart w:id="5796" w:name="_Toc145708073"/>
      <w:bookmarkStart w:id="5797" w:name="_Toc160570566"/>
      <w:bookmarkStart w:id="5798" w:name="_Toc162008162"/>
      <w:bookmarkStart w:id="5799" w:name="_Toc185515829"/>
      <w:bookmarkStart w:id="5800" w:name="_Toc192873137"/>
      <w:bookmarkStart w:id="5801" w:name="_Toc199336167"/>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5802" w:name="_Toc85734451"/>
      <w:bookmarkStart w:id="5803" w:name="_Toc89431750"/>
      <w:bookmarkStart w:id="5804" w:name="_Toc97042562"/>
      <w:bookmarkStart w:id="5805" w:name="_Toc97045706"/>
      <w:bookmarkStart w:id="5806" w:name="_Toc97155451"/>
      <w:bookmarkStart w:id="5807" w:name="_Toc101521591"/>
      <w:bookmarkStart w:id="5808" w:name="_Toc138761859"/>
      <w:bookmarkStart w:id="5809" w:name="_Toc145708074"/>
      <w:bookmarkStart w:id="5810" w:name="_Toc160570567"/>
      <w:bookmarkStart w:id="5811" w:name="_Toc162008163"/>
      <w:bookmarkStart w:id="5812" w:name="_Toc185515830"/>
      <w:bookmarkStart w:id="5813" w:name="_Toc192873138"/>
      <w:bookmarkStart w:id="5814" w:name="_Toc199336168"/>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5815" w:name="_Toc85734452"/>
      <w:bookmarkStart w:id="5816" w:name="_Toc89431751"/>
      <w:bookmarkStart w:id="5817" w:name="_Toc97042563"/>
      <w:bookmarkStart w:id="5818" w:name="_Toc97045707"/>
      <w:bookmarkStart w:id="5819" w:name="_Toc97155452"/>
      <w:bookmarkStart w:id="5820" w:name="_Toc101521592"/>
      <w:bookmarkStart w:id="5821" w:name="_Toc138761860"/>
      <w:bookmarkStart w:id="5822" w:name="_Toc145708075"/>
      <w:bookmarkStart w:id="5823" w:name="_Toc160570568"/>
      <w:bookmarkStart w:id="5824" w:name="_Toc162008164"/>
      <w:bookmarkStart w:id="5825" w:name="_Toc185515831"/>
      <w:bookmarkStart w:id="5826" w:name="_Toc192873139"/>
      <w:bookmarkStart w:id="5827" w:name="_Toc199336169"/>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5828" w:name="_Toc85734453"/>
      <w:bookmarkStart w:id="5829" w:name="_Toc89431752"/>
      <w:bookmarkStart w:id="5830" w:name="_Toc97042564"/>
      <w:bookmarkStart w:id="5831" w:name="_Toc97045708"/>
      <w:bookmarkStart w:id="5832" w:name="_Toc97155453"/>
      <w:bookmarkStart w:id="5833" w:name="_Toc101521593"/>
      <w:bookmarkStart w:id="5834" w:name="_Toc138761861"/>
      <w:bookmarkStart w:id="5835" w:name="_Toc145708076"/>
      <w:bookmarkStart w:id="5836" w:name="_Toc160570569"/>
      <w:bookmarkStart w:id="5837" w:name="_Toc162008165"/>
      <w:bookmarkStart w:id="5838" w:name="_Toc185515832"/>
      <w:bookmarkStart w:id="5839" w:name="_Toc192873140"/>
      <w:bookmarkStart w:id="5840" w:name="_Toc199336170"/>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5841" w:name="_Toc138761862"/>
      <w:bookmarkStart w:id="5842" w:name="_Toc145708077"/>
      <w:bookmarkStart w:id="5843" w:name="_Toc160570570"/>
      <w:bookmarkStart w:id="5844" w:name="_Toc162008166"/>
      <w:bookmarkStart w:id="5845" w:name="_Toc185515833"/>
      <w:bookmarkStart w:id="5846" w:name="_Toc192873141"/>
      <w:bookmarkStart w:id="5847" w:name="_Toc199336171"/>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5841"/>
      <w:bookmarkEnd w:id="5842"/>
      <w:bookmarkEnd w:id="5843"/>
      <w:bookmarkEnd w:id="5844"/>
      <w:bookmarkEnd w:id="5845"/>
      <w:bookmarkEnd w:id="5846"/>
      <w:bookmarkEnd w:id="584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5848" w:name="_Toc138761863"/>
      <w:bookmarkStart w:id="5849" w:name="_Toc145708078"/>
      <w:bookmarkStart w:id="5850" w:name="_Toc160570571"/>
      <w:bookmarkStart w:id="5851" w:name="_Toc162008167"/>
      <w:bookmarkStart w:id="5852" w:name="_Toc185515834"/>
      <w:bookmarkStart w:id="5853" w:name="_Toc192873142"/>
      <w:bookmarkStart w:id="5854" w:name="_Toc199336172"/>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5848"/>
      <w:bookmarkEnd w:id="5849"/>
      <w:bookmarkEnd w:id="5850"/>
      <w:bookmarkEnd w:id="5851"/>
      <w:bookmarkEnd w:id="5852"/>
      <w:bookmarkEnd w:id="5853"/>
      <w:bookmarkEnd w:id="585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5855" w:name="_Toc138761864"/>
      <w:bookmarkStart w:id="5856" w:name="_Toc145708079"/>
      <w:bookmarkStart w:id="5857" w:name="_Toc160570572"/>
      <w:bookmarkStart w:id="5858" w:name="_Toc162008168"/>
      <w:bookmarkStart w:id="5859" w:name="_Toc185515835"/>
      <w:bookmarkStart w:id="5860" w:name="_Toc192873143"/>
      <w:bookmarkStart w:id="5861" w:name="_Toc199336173"/>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5855"/>
      <w:bookmarkEnd w:id="5856"/>
      <w:bookmarkEnd w:id="5857"/>
      <w:bookmarkEnd w:id="5858"/>
      <w:bookmarkEnd w:id="5859"/>
      <w:bookmarkEnd w:id="5860"/>
      <w:bookmarkEnd w:id="586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5862" w:name="_Toc138761865"/>
      <w:bookmarkStart w:id="5863" w:name="_Toc145708080"/>
      <w:bookmarkStart w:id="5864" w:name="_Toc160570573"/>
      <w:bookmarkStart w:id="5865" w:name="_Toc162008169"/>
      <w:bookmarkStart w:id="5866" w:name="_Toc185515836"/>
      <w:bookmarkStart w:id="5867" w:name="_Toc192873144"/>
      <w:bookmarkStart w:id="5868" w:name="_Toc199336174"/>
      <w:r>
        <w:rPr>
          <w:lang w:eastAsia="zh-CN"/>
        </w:rPr>
        <w:t>8.6.5.2.</w:t>
      </w:r>
      <w:r w:rsidRPr="005C2581">
        <w:rPr>
          <w:lang w:eastAsia="zh-CN"/>
        </w:rPr>
        <w:t>12</w:t>
      </w:r>
      <w:r>
        <w:rPr>
          <w:lang w:eastAsia="zh-CN"/>
        </w:rPr>
        <w:tab/>
        <w:t>Type: SelectedACRScenarios</w:t>
      </w:r>
      <w:bookmarkEnd w:id="5862"/>
      <w:bookmarkEnd w:id="5863"/>
      <w:bookmarkEnd w:id="5864"/>
      <w:bookmarkEnd w:id="5865"/>
      <w:bookmarkEnd w:id="5866"/>
      <w:bookmarkEnd w:id="5867"/>
      <w:bookmarkEnd w:id="586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5869" w:name="_Toc138761866"/>
      <w:bookmarkStart w:id="5870" w:name="_Toc145708081"/>
      <w:bookmarkStart w:id="5871" w:name="_Toc160570574"/>
      <w:bookmarkStart w:id="5872" w:name="_Toc162008170"/>
      <w:bookmarkStart w:id="5873" w:name="_Toc185515837"/>
      <w:bookmarkStart w:id="5874" w:name="_Toc192873145"/>
      <w:bookmarkStart w:id="5875" w:name="_Toc199336175"/>
      <w:r>
        <w:rPr>
          <w:lang w:eastAsia="zh-CN"/>
        </w:rPr>
        <w:t>8.6.5.2.13</w:t>
      </w:r>
      <w:r>
        <w:rPr>
          <w:lang w:eastAsia="zh-CN"/>
        </w:rPr>
        <w:tab/>
        <w:t xml:space="preserve">Type: </w:t>
      </w:r>
      <w:r>
        <w:rPr>
          <w:lang w:eastAsia="ja-JP"/>
        </w:rPr>
        <w:t>ACRParameters</w:t>
      </w:r>
      <w:bookmarkEnd w:id="5869"/>
      <w:bookmarkEnd w:id="5870"/>
      <w:bookmarkEnd w:id="5871"/>
      <w:bookmarkEnd w:id="5872"/>
      <w:bookmarkEnd w:id="5873"/>
      <w:bookmarkEnd w:id="5874"/>
      <w:bookmarkEnd w:id="587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5876" w:name="_Toc138761867"/>
      <w:bookmarkStart w:id="5877" w:name="_Toc145708082"/>
      <w:bookmarkStart w:id="5878" w:name="_Toc160570575"/>
      <w:bookmarkStart w:id="5879" w:name="_Toc162008171"/>
      <w:bookmarkStart w:id="5880" w:name="_Toc185515838"/>
      <w:bookmarkStart w:id="5881" w:name="_Toc192873146"/>
      <w:bookmarkStart w:id="5882" w:name="_Toc199336176"/>
      <w:r>
        <w:rPr>
          <w:lang w:eastAsia="zh-CN"/>
        </w:rPr>
        <w:t>8.6.5.2.14</w:t>
      </w:r>
      <w:r>
        <w:rPr>
          <w:lang w:eastAsia="zh-CN"/>
        </w:rPr>
        <w:tab/>
        <w:t xml:space="preserve">Type: </w:t>
      </w:r>
      <w:r>
        <w:rPr>
          <w:rFonts w:hint="eastAsia"/>
          <w:lang w:eastAsia="zh-CN"/>
        </w:rPr>
        <w:t>T</w:t>
      </w:r>
      <w:r>
        <w:rPr>
          <w:lang w:eastAsia="zh-CN"/>
        </w:rPr>
        <w:t>rafficFilterInfo</w:t>
      </w:r>
      <w:bookmarkEnd w:id="5876"/>
      <w:bookmarkEnd w:id="5877"/>
      <w:bookmarkEnd w:id="5878"/>
      <w:bookmarkEnd w:id="5879"/>
      <w:bookmarkEnd w:id="5880"/>
      <w:bookmarkEnd w:id="5881"/>
      <w:bookmarkEnd w:id="5882"/>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5883" w:name="_Toc160570576"/>
      <w:bookmarkStart w:id="5884" w:name="_Toc162008172"/>
      <w:bookmarkStart w:id="5885" w:name="_Toc185515839"/>
      <w:bookmarkStart w:id="5886" w:name="_Toc192873147"/>
      <w:bookmarkStart w:id="5887" w:name="_Toc199336177"/>
      <w:r>
        <w:rPr>
          <w:lang w:eastAsia="zh-CN"/>
        </w:rPr>
        <w:t>8.6.5.2.1</w:t>
      </w:r>
      <w:r w:rsidRPr="00527D5E">
        <w:rPr>
          <w:lang w:eastAsia="zh-CN"/>
        </w:rPr>
        <w:t>5</w:t>
      </w:r>
      <w:r>
        <w:rPr>
          <w:lang w:eastAsia="zh-CN"/>
        </w:rPr>
        <w:tab/>
        <w:t>Type: EasAckInformation</w:t>
      </w:r>
      <w:bookmarkEnd w:id="5883"/>
      <w:bookmarkEnd w:id="5884"/>
      <w:bookmarkEnd w:id="5885"/>
      <w:bookmarkEnd w:id="5886"/>
      <w:bookmarkEnd w:id="588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5888" w:name="_Toc160570577"/>
      <w:bookmarkStart w:id="5889" w:name="_Toc162008173"/>
      <w:bookmarkStart w:id="5890" w:name="_Toc185515840"/>
      <w:bookmarkStart w:id="5891" w:name="_Toc192873148"/>
      <w:bookmarkStart w:id="5892" w:name="_Toc199336178"/>
      <w:r>
        <w:rPr>
          <w:lang w:eastAsia="zh-CN"/>
        </w:rPr>
        <w:t>8.6.5.2.</w:t>
      </w:r>
      <w:r w:rsidRPr="005C2581">
        <w:rPr>
          <w:lang w:eastAsia="zh-CN"/>
        </w:rPr>
        <w:t>1</w:t>
      </w:r>
      <w:r>
        <w:rPr>
          <w:lang w:eastAsia="zh-CN"/>
        </w:rPr>
        <w:t>6</w:t>
      </w:r>
      <w:r>
        <w:rPr>
          <w:lang w:eastAsia="zh-CN"/>
        </w:rPr>
        <w:tab/>
        <w:t>Type: EasInBundleInfo</w:t>
      </w:r>
      <w:bookmarkEnd w:id="5888"/>
      <w:bookmarkEnd w:id="5889"/>
      <w:bookmarkEnd w:id="5890"/>
      <w:bookmarkEnd w:id="5891"/>
      <w:bookmarkEnd w:id="5892"/>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5893" w:name="_Toc85734454"/>
      <w:bookmarkStart w:id="5894" w:name="_Toc89431753"/>
      <w:bookmarkStart w:id="5895" w:name="_Toc97042565"/>
      <w:bookmarkStart w:id="5896" w:name="_Toc97045709"/>
      <w:bookmarkStart w:id="5897" w:name="_Toc97155454"/>
      <w:bookmarkStart w:id="5898" w:name="_Toc101521594"/>
      <w:bookmarkStart w:id="5899" w:name="_Toc138761868"/>
      <w:bookmarkStart w:id="5900" w:name="_Toc145708083"/>
      <w:bookmarkStart w:id="5901" w:name="_Toc160570578"/>
      <w:bookmarkStart w:id="5902" w:name="_Toc162008174"/>
      <w:bookmarkStart w:id="5903" w:name="_Toc185515841"/>
      <w:bookmarkStart w:id="5904" w:name="_Toc192873149"/>
      <w:bookmarkStart w:id="5905" w:name="_Toc199336179"/>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F2A51B2" w14:textId="3D070328" w:rsidR="009D1C10" w:rsidRDefault="009D1C10" w:rsidP="009D1C10">
      <w:pPr>
        <w:pStyle w:val="Heading5"/>
      </w:pPr>
      <w:bookmarkStart w:id="5906" w:name="_Toc28012835"/>
      <w:bookmarkStart w:id="5907" w:name="_Toc34266317"/>
      <w:bookmarkStart w:id="5908" w:name="_Toc36102488"/>
      <w:bookmarkStart w:id="5909" w:name="_Toc43563532"/>
      <w:bookmarkStart w:id="5910" w:name="_Toc45134075"/>
      <w:bookmarkStart w:id="5911" w:name="_Toc50032007"/>
      <w:bookmarkStart w:id="5912" w:name="_Toc51762927"/>
      <w:bookmarkStart w:id="5913" w:name="_Toc56640995"/>
      <w:bookmarkStart w:id="5914" w:name="_Toc59017963"/>
      <w:bookmarkStart w:id="5915" w:name="_Toc66231831"/>
      <w:bookmarkStart w:id="5916" w:name="_Toc68168992"/>
      <w:bookmarkStart w:id="5917" w:name="_Toc70550659"/>
      <w:bookmarkStart w:id="5918" w:name="_Toc73564473"/>
      <w:bookmarkStart w:id="5919" w:name="_Toc85734455"/>
      <w:bookmarkStart w:id="5920" w:name="_Toc89431754"/>
      <w:bookmarkStart w:id="5921" w:name="_Toc97042566"/>
      <w:bookmarkStart w:id="5922" w:name="_Toc97045710"/>
      <w:bookmarkStart w:id="5923" w:name="_Toc97155455"/>
      <w:bookmarkStart w:id="5924" w:name="_Toc101521595"/>
      <w:bookmarkStart w:id="5925" w:name="_Toc138761869"/>
      <w:bookmarkStart w:id="5926" w:name="_Toc145708084"/>
      <w:bookmarkStart w:id="5927" w:name="_Toc160570579"/>
      <w:bookmarkStart w:id="5928" w:name="_Toc162008175"/>
      <w:bookmarkStart w:id="5929" w:name="_Toc185515842"/>
      <w:bookmarkStart w:id="5930" w:name="_Toc192873150"/>
      <w:bookmarkStart w:id="5931" w:name="_Toc199336180"/>
      <w:r>
        <w:t>8.</w:t>
      </w:r>
      <w:r w:rsidR="0085033B">
        <w:t>6</w:t>
      </w:r>
      <w:r>
        <w:t>.5.3.1</w:t>
      </w:r>
      <w:r>
        <w:tab/>
        <w:t>Introduction</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5932" w:name="_Toc28012836"/>
      <w:bookmarkStart w:id="5933" w:name="_Toc34266318"/>
      <w:bookmarkStart w:id="5934" w:name="_Toc36102489"/>
      <w:bookmarkStart w:id="5935" w:name="_Toc43563533"/>
      <w:bookmarkStart w:id="5936" w:name="_Toc45134076"/>
      <w:bookmarkStart w:id="5937" w:name="_Toc50032008"/>
      <w:bookmarkStart w:id="5938" w:name="_Toc51762928"/>
      <w:bookmarkStart w:id="5939" w:name="_Toc56640996"/>
      <w:bookmarkStart w:id="5940" w:name="_Toc59017964"/>
      <w:bookmarkStart w:id="5941" w:name="_Toc66231832"/>
      <w:bookmarkStart w:id="5942" w:name="_Toc68168993"/>
      <w:bookmarkStart w:id="5943" w:name="_Toc70550660"/>
      <w:bookmarkStart w:id="5944" w:name="_Toc73564474"/>
      <w:bookmarkStart w:id="5945" w:name="_Toc85734456"/>
      <w:bookmarkStart w:id="5946" w:name="_Toc89431755"/>
      <w:bookmarkStart w:id="5947" w:name="_Toc97042567"/>
      <w:bookmarkStart w:id="5948" w:name="_Toc97045711"/>
      <w:bookmarkStart w:id="5949" w:name="_Toc97155456"/>
      <w:bookmarkStart w:id="5950" w:name="_Toc101521596"/>
      <w:bookmarkStart w:id="5951" w:name="_Toc138761870"/>
      <w:bookmarkStart w:id="5952" w:name="_Toc145708085"/>
      <w:bookmarkStart w:id="5953" w:name="_Toc160570580"/>
      <w:bookmarkStart w:id="5954" w:name="_Toc162008176"/>
      <w:bookmarkStart w:id="5955" w:name="_Toc185515843"/>
      <w:bookmarkStart w:id="5956" w:name="_Toc192873151"/>
      <w:bookmarkStart w:id="5957" w:name="_Toc199336181"/>
      <w:r>
        <w:t>8.</w:t>
      </w:r>
      <w:r w:rsidR="0085033B">
        <w:t>6</w:t>
      </w:r>
      <w:r w:rsidR="009D1C10">
        <w:t>.5.3.2</w:t>
      </w:r>
      <w:r w:rsidR="009D1C10">
        <w:tab/>
        <w:t>Simple data types</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5958" w:name="_Toc28012837"/>
      <w:bookmarkStart w:id="5959" w:name="_Toc34266319"/>
      <w:bookmarkStart w:id="5960" w:name="_Toc36102490"/>
      <w:bookmarkStart w:id="5961" w:name="_Toc43563534"/>
      <w:bookmarkStart w:id="5962" w:name="_Toc45134077"/>
      <w:bookmarkStart w:id="5963" w:name="_Toc50032009"/>
      <w:bookmarkStart w:id="5964" w:name="_Toc51762929"/>
      <w:bookmarkStart w:id="5965" w:name="_Toc56640997"/>
      <w:bookmarkStart w:id="5966" w:name="_Toc59017965"/>
      <w:bookmarkStart w:id="5967" w:name="_Toc66231833"/>
      <w:bookmarkStart w:id="5968" w:name="_Toc68168994"/>
      <w:bookmarkStart w:id="5969" w:name="_Toc70550661"/>
      <w:bookmarkStart w:id="5970" w:name="_Toc73564475"/>
      <w:bookmarkStart w:id="5971" w:name="_Toc85734457"/>
      <w:bookmarkStart w:id="5972" w:name="_Toc89431756"/>
      <w:bookmarkStart w:id="5973" w:name="_Toc97042568"/>
      <w:bookmarkStart w:id="5974" w:name="_Toc97045712"/>
      <w:bookmarkStart w:id="5975" w:name="_Toc97155457"/>
      <w:bookmarkStart w:id="5976" w:name="_Toc101521597"/>
      <w:bookmarkStart w:id="5977" w:name="_Toc138761871"/>
      <w:bookmarkStart w:id="5978" w:name="_Toc145708086"/>
      <w:bookmarkStart w:id="5979" w:name="_Toc160570581"/>
      <w:bookmarkStart w:id="5980" w:name="_Toc162008177"/>
      <w:bookmarkStart w:id="5981" w:name="_Toc185515844"/>
      <w:bookmarkStart w:id="5982" w:name="_Toc192873152"/>
      <w:bookmarkStart w:id="5983" w:name="_Toc199336182"/>
      <w:r>
        <w:t>8.</w:t>
      </w:r>
      <w:r w:rsidR="0085033B">
        <w:t>6</w:t>
      </w:r>
      <w:r w:rsidR="009D1C10">
        <w:t>.5.3.3</w:t>
      </w:r>
      <w:r w:rsidR="009D1C10">
        <w:tab/>
        <w:t xml:space="preserve">Enumeration: </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r w:rsidR="009D1C10">
        <w:t>AcrMgntEvent</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5984" w:name="_Toc101521598"/>
      <w:bookmarkStart w:id="5985" w:name="_Toc138761872"/>
      <w:bookmarkStart w:id="5986" w:name="_Toc145708087"/>
      <w:bookmarkStart w:id="5987" w:name="_Toc160570582"/>
      <w:bookmarkStart w:id="5988" w:name="_Toc162008178"/>
      <w:bookmarkStart w:id="5989" w:name="_Toc185515845"/>
      <w:bookmarkStart w:id="5990" w:name="_Toc192873153"/>
      <w:bookmarkStart w:id="5991" w:name="_Toc199336183"/>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5984"/>
      <w:bookmarkEnd w:id="5985"/>
      <w:bookmarkEnd w:id="5986"/>
      <w:bookmarkEnd w:id="5987"/>
      <w:bookmarkEnd w:id="5988"/>
      <w:bookmarkEnd w:id="5989"/>
      <w:bookmarkEnd w:id="5990"/>
      <w:bookmarkEnd w:id="599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5992" w:name="_Toc101521599"/>
      <w:bookmarkStart w:id="5993" w:name="_Toc138761873"/>
      <w:bookmarkStart w:id="5994" w:name="_Toc145708088"/>
      <w:bookmarkStart w:id="5995" w:name="_Toc160570583"/>
      <w:bookmarkStart w:id="5996" w:name="_Toc162008179"/>
      <w:bookmarkStart w:id="5997" w:name="_Toc185515846"/>
      <w:bookmarkStart w:id="5998" w:name="_Toc192873154"/>
      <w:bookmarkStart w:id="5999" w:name="_Toc199336184"/>
      <w:r>
        <w:t>8.</w:t>
      </w:r>
      <w:r w:rsidR="0085033B">
        <w:t>6</w:t>
      </w:r>
      <w:r>
        <w:t>.5.3.5</w:t>
      </w:r>
      <w:r>
        <w:tab/>
        <w:t>Enumeration: ActStatus</w:t>
      </w:r>
      <w:bookmarkEnd w:id="5992"/>
      <w:bookmarkEnd w:id="5993"/>
      <w:bookmarkEnd w:id="5994"/>
      <w:bookmarkEnd w:id="5995"/>
      <w:bookmarkEnd w:id="5996"/>
      <w:bookmarkEnd w:id="5997"/>
      <w:bookmarkEnd w:id="5998"/>
      <w:bookmarkEnd w:id="599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6000" w:name="_Toc138761874"/>
      <w:bookmarkStart w:id="6001" w:name="_Toc145708089"/>
      <w:bookmarkStart w:id="6002" w:name="_Toc160570584"/>
      <w:bookmarkStart w:id="6003" w:name="_Toc162008180"/>
      <w:bookmarkStart w:id="6004" w:name="_Toc185515847"/>
      <w:bookmarkStart w:id="6005" w:name="_Toc192873155"/>
      <w:bookmarkStart w:id="6006" w:name="_Toc199336185"/>
      <w:r>
        <w:t>8.</w:t>
      </w:r>
      <w:r w:rsidR="0085033B">
        <w:t>6</w:t>
      </w:r>
      <w:r>
        <w:t>.5.3.6</w:t>
      </w:r>
      <w:r>
        <w:tab/>
        <w:t>Enumeration: AcrMgnt</w:t>
      </w:r>
      <w:r w:rsidRPr="001E0D95">
        <w:t>Event</w:t>
      </w:r>
      <w:r>
        <w:rPr>
          <w:lang w:eastAsia="zh-CN"/>
        </w:rPr>
        <w:t>FailureCode</w:t>
      </w:r>
      <w:bookmarkEnd w:id="6000"/>
      <w:bookmarkEnd w:id="6001"/>
      <w:bookmarkEnd w:id="6002"/>
      <w:bookmarkEnd w:id="6003"/>
      <w:bookmarkEnd w:id="6004"/>
      <w:bookmarkEnd w:id="6005"/>
      <w:bookmarkEnd w:id="600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6007" w:name="_Toc138761875"/>
      <w:bookmarkStart w:id="6008" w:name="_Toc145708090"/>
      <w:bookmarkStart w:id="6009" w:name="_Toc160570585"/>
      <w:bookmarkStart w:id="6010" w:name="_Toc162008181"/>
      <w:bookmarkStart w:id="6011" w:name="_Toc185515848"/>
      <w:bookmarkStart w:id="6012" w:name="_Toc192873156"/>
      <w:bookmarkStart w:id="6013" w:name="_Toc199336186"/>
      <w:r>
        <w:t>8.</w:t>
      </w:r>
      <w:r w:rsidR="0085033B">
        <w:t>6</w:t>
      </w:r>
      <w:r>
        <w:t>.5.3.7</w:t>
      </w:r>
      <w:r>
        <w:tab/>
        <w:t>Enumeration: AvailabilityStatus</w:t>
      </w:r>
      <w:bookmarkEnd w:id="6007"/>
      <w:bookmarkEnd w:id="6008"/>
      <w:bookmarkEnd w:id="6009"/>
      <w:bookmarkEnd w:id="6010"/>
      <w:bookmarkEnd w:id="6011"/>
      <w:bookmarkEnd w:id="6012"/>
      <w:bookmarkEnd w:id="6013"/>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6014" w:name="_Toc160570586"/>
      <w:bookmarkStart w:id="6015" w:name="_Toc162008182"/>
      <w:bookmarkStart w:id="6016" w:name="_Toc185515849"/>
      <w:bookmarkStart w:id="6017" w:name="_Toc192873157"/>
      <w:bookmarkStart w:id="6018" w:name="_Toc199336187"/>
      <w:r>
        <w:t>8.6.5.3.</w:t>
      </w:r>
      <w:r w:rsidRPr="00527D5E">
        <w:t>8</w:t>
      </w:r>
      <w:r>
        <w:tab/>
        <w:t>Enumeration: ResultCode</w:t>
      </w:r>
      <w:bookmarkEnd w:id="6014"/>
      <w:bookmarkEnd w:id="6015"/>
      <w:bookmarkEnd w:id="6016"/>
      <w:bookmarkEnd w:id="6017"/>
      <w:bookmarkEnd w:id="601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6019" w:name="_Toc185515850"/>
      <w:bookmarkStart w:id="6020" w:name="_Toc192873158"/>
      <w:bookmarkStart w:id="6021" w:name="_Toc199336188"/>
      <w:r>
        <w:t>8.6.5.3.</w:t>
      </w:r>
      <w:r w:rsidRPr="003418D4">
        <w:t>9</w:t>
      </w:r>
      <w:r>
        <w:tab/>
        <w:t xml:space="preserve">Enumeration: </w:t>
      </w:r>
      <w:r w:rsidRPr="00140949">
        <w:t>InOutArea</w:t>
      </w:r>
      <w:bookmarkEnd w:id="6019"/>
      <w:bookmarkEnd w:id="6020"/>
      <w:bookmarkEnd w:id="6021"/>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6022" w:name="_Toc85734458"/>
      <w:bookmarkStart w:id="6023" w:name="_Toc89431757"/>
      <w:bookmarkStart w:id="6024" w:name="_Toc97042569"/>
      <w:bookmarkStart w:id="6025" w:name="_Toc97045713"/>
      <w:bookmarkStart w:id="6026" w:name="_Toc97155458"/>
      <w:bookmarkStart w:id="6027" w:name="_Toc101521600"/>
      <w:bookmarkStart w:id="6028" w:name="_Toc138761876"/>
      <w:bookmarkStart w:id="6029" w:name="_Toc145708091"/>
      <w:bookmarkStart w:id="6030" w:name="_Toc160570587"/>
      <w:bookmarkStart w:id="6031" w:name="_Toc162008183"/>
      <w:bookmarkStart w:id="6032" w:name="_Toc185515851"/>
      <w:bookmarkStart w:id="6033" w:name="_Toc192873159"/>
      <w:bookmarkStart w:id="6034" w:name="_Toc199336189"/>
      <w:r>
        <w:t>8.</w:t>
      </w:r>
      <w:r w:rsidR="0085033B">
        <w:t>6</w:t>
      </w:r>
      <w:r w:rsidR="009D1C10">
        <w:t>.6</w:t>
      </w:r>
      <w:r w:rsidR="009D1C10">
        <w:tab/>
        <w:t>Error Handling</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083DFEF2" w14:textId="77777777" w:rsidR="008277F0" w:rsidRDefault="008277F0" w:rsidP="008277F0">
      <w:pPr>
        <w:pStyle w:val="Heading4"/>
      </w:pPr>
      <w:bookmarkStart w:id="6035" w:name="_Toc138761877"/>
      <w:bookmarkStart w:id="6036" w:name="_Toc145708092"/>
      <w:bookmarkStart w:id="6037" w:name="_Toc160570588"/>
      <w:bookmarkStart w:id="6038" w:name="_Toc162008184"/>
      <w:bookmarkStart w:id="6039" w:name="_Toc185515852"/>
      <w:bookmarkStart w:id="6040" w:name="_Toc192873160"/>
      <w:bookmarkStart w:id="6041" w:name="_Toc199336190"/>
      <w:r>
        <w:t>8.6.6.1</w:t>
      </w:r>
      <w:r>
        <w:tab/>
        <w:t>General</w:t>
      </w:r>
      <w:bookmarkEnd w:id="6035"/>
      <w:bookmarkEnd w:id="6036"/>
      <w:bookmarkEnd w:id="6037"/>
      <w:bookmarkEnd w:id="6038"/>
      <w:bookmarkEnd w:id="6039"/>
      <w:bookmarkEnd w:id="6040"/>
      <w:bookmarkEnd w:id="604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6042" w:name="_Toc138761878"/>
      <w:bookmarkStart w:id="6043" w:name="_Toc145708093"/>
      <w:bookmarkStart w:id="6044" w:name="_Toc160570589"/>
      <w:bookmarkStart w:id="6045" w:name="_Toc162008185"/>
      <w:bookmarkStart w:id="6046" w:name="_Toc185515853"/>
      <w:bookmarkStart w:id="6047" w:name="_Toc192873161"/>
      <w:bookmarkStart w:id="6048" w:name="_Toc199336191"/>
      <w:r>
        <w:t>8.6.6.2</w:t>
      </w:r>
      <w:r>
        <w:tab/>
        <w:t>Protocol Errors</w:t>
      </w:r>
      <w:bookmarkEnd w:id="6042"/>
      <w:bookmarkEnd w:id="6043"/>
      <w:bookmarkEnd w:id="6044"/>
      <w:bookmarkEnd w:id="6045"/>
      <w:bookmarkEnd w:id="6046"/>
      <w:bookmarkEnd w:id="6047"/>
      <w:bookmarkEnd w:id="604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6049" w:name="_Toc138761879"/>
      <w:bookmarkStart w:id="6050" w:name="_Toc145708094"/>
      <w:bookmarkStart w:id="6051" w:name="_Toc160570590"/>
      <w:bookmarkStart w:id="6052" w:name="_Toc162008186"/>
      <w:bookmarkStart w:id="6053" w:name="_Toc185515854"/>
      <w:bookmarkStart w:id="6054" w:name="_Toc192873162"/>
      <w:bookmarkStart w:id="6055" w:name="_Toc199336192"/>
      <w:r>
        <w:t>8.6.6.3</w:t>
      </w:r>
      <w:r>
        <w:tab/>
        <w:t>Application Errors</w:t>
      </w:r>
      <w:bookmarkEnd w:id="6049"/>
      <w:bookmarkEnd w:id="6050"/>
      <w:bookmarkEnd w:id="6051"/>
      <w:bookmarkEnd w:id="6052"/>
      <w:bookmarkEnd w:id="6053"/>
      <w:bookmarkEnd w:id="6054"/>
      <w:bookmarkEnd w:id="605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6056" w:name="_Toc85734459"/>
      <w:bookmarkStart w:id="6057" w:name="_Toc89431758"/>
      <w:bookmarkStart w:id="6058" w:name="_Toc97042570"/>
      <w:bookmarkStart w:id="6059" w:name="_Toc97045714"/>
      <w:bookmarkStart w:id="6060" w:name="_Toc97155459"/>
      <w:bookmarkStart w:id="6061" w:name="_Toc101521601"/>
      <w:bookmarkStart w:id="6062" w:name="_Toc138761880"/>
      <w:bookmarkStart w:id="6063" w:name="_Toc145708095"/>
      <w:bookmarkStart w:id="6064" w:name="_Toc160570591"/>
      <w:bookmarkStart w:id="6065" w:name="_Toc162008187"/>
      <w:bookmarkStart w:id="6066" w:name="_Toc185515855"/>
      <w:bookmarkStart w:id="6067" w:name="_Toc192873163"/>
      <w:bookmarkStart w:id="6068" w:name="_Toc199336193"/>
      <w:r>
        <w:t>8.</w:t>
      </w:r>
      <w:r w:rsidR="0085033B">
        <w:t>6</w:t>
      </w:r>
      <w:r w:rsidR="009D1C10">
        <w:t>.7</w:t>
      </w:r>
      <w:r w:rsidR="009D1C10">
        <w:tab/>
        <w:t>Feature negotiation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6069" w:name="_Toc97042588"/>
      <w:bookmarkStart w:id="6070" w:name="_Toc97045732"/>
      <w:bookmarkStart w:id="6071" w:name="_Toc97155477"/>
      <w:bookmarkStart w:id="6072" w:name="_Toc101521603"/>
      <w:bookmarkStart w:id="6073" w:name="_Toc138761881"/>
      <w:bookmarkStart w:id="6074" w:name="_Toc145708096"/>
      <w:bookmarkStart w:id="6075" w:name="_Toc160570592"/>
      <w:bookmarkStart w:id="6076" w:name="_Toc162008188"/>
      <w:bookmarkStart w:id="6077" w:name="_Toc185515856"/>
      <w:bookmarkStart w:id="6078" w:name="_Toc192873164"/>
      <w:bookmarkStart w:id="6079" w:name="_Toc199336194"/>
      <w:r>
        <w:t>8.</w:t>
      </w:r>
      <w:r w:rsidR="0085033B">
        <w:t>7</w:t>
      </w:r>
      <w:r>
        <w:tab/>
        <w:t>Eees_EECContextRelocation API</w:t>
      </w:r>
      <w:bookmarkEnd w:id="6069"/>
      <w:bookmarkEnd w:id="6070"/>
      <w:bookmarkEnd w:id="6071"/>
      <w:bookmarkEnd w:id="6072"/>
      <w:bookmarkEnd w:id="6073"/>
      <w:bookmarkEnd w:id="6074"/>
      <w:bookmarkEnd w:id="6075"/>
      <w:bookmarkEnd w:id="6076"/>
      <w:bookmarkEnd w:id="6077"/>
      <w:bookmarkEnd w:id="6078"/>
      <w:bookmarkEnd w:id="6079"/>
    </w:p>
    <w:p w14:paraId="506E77A4" w14:textId="75C4C899" w:rsidR="006264CE" w:rsidRDefault="006264CE" w:rsidP="006264CE">
      <w:pPr>
        <w:pStyle w:val="Heading3"/>
      </w:pPr>
      <w:bookmarkStart w:id="6080" w:name="_Toc97042589"/>
      <w:bookmarkStart w:id="6081" w:name="_Toc97045733"/>
      <w:bookmarkStart w:id="6082" w:name="_Toc97155478"/>
      <w:bookmarkStart w:id="6083" w:name="_Toc101521604"/>
      <w:bookmarkStart w:id="6084" w:name="_Toc138761882"/>
      <w:bookmarkStart w:id="6085" w:name="_Toc145708097"/>
      <w:bookmarkStart w:id="6086" w:name="_Toc160570593"/>
      <w:bookmarkStart w:id="6087" w:name="_Toc162008189"/>
      <w:bookmarkStart w:id="6088" w:name="_Toc185515857"/>
      <w:bookmarkStart w:id="6089" w:name="_Toc192873165"/>
      <w:bookmarkStart w:id="6090" w:name="_Toc199336195"/>
      <w:r>
        <w:t>8.</w:t>
      </w:r>
      <w:r w:rsidR="0085033B">
        <w:t>7</w:t>
      </w:r>
      <w:r>
        <w:t>.1</w:t>
      </w:r>
      <w:r>
        <w:tab/>
        <w:t>API URI</w:t>
      </w:r>
      <w:bookmarkEnd w:id="6080"/>
      <w:bookmarkEnd w:id="6081"/>
      <w:bookmarkEnd w:id="6082"/>
      <w:bookmarkEnd w:id="6083"/>
      <w:bookmarkEnd w:id="6084"/>
      <w:bookmarkEnd w:id="6085"/>
      <w:bookmarkEnd w:id="6086"/>
      <w:bookmarkEnd w:id="6087"/>
      <w:bookmarkEnd w:id="6088"/>
      <w:bookmarkEnd w:id="6089"/>
      <w:bookmarkEnd w:id="609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6091" w:name="_Toc160570594"/>
      <w:bookmarkStart w:id="6092" w:name="_Toc162008190"/>
      <w:bookmarkStart w:id="6093" w:name="_Toc185515858"/>
      <w:bookmarkStart w:id="6094" w:name="_Toc192873166"/>
      <w:bookmarkStart w:id="6095" w:name="_Toc199336196"/>
      <w:r>
        <w:t>8.7.</w:t>
      </w:r>
      <w:r w:rsidRPr="008610C2">
        <w:t>1A</w:t>
      </w:r>
      <w:r>
        <w:tab/>
        <w:t>Usage of HTTP</w:t>
      </w:r>
      <w:bookmarkEnd w:id="6091"/>
      <w:bookmarkEnd w:id="6092"/>
      <w:bookmarkEnd w:id="6093"/>
      <w:bookmarkEnd w:id="6094"/>
      <w:bookmarkEnd w:id="6095"/>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6096" w:name="_Toc97042590"/>
      <w:bookmarkStart w:id="6097" w:name="_Toc97045734"/>
      <w:bookmarkStart w:id="6098" w:name="_Toc97155479"/>
      <w:bookmarkStart w:id="6099" w:name="_Toc101521605"/>
      <w:bookmarkStart w:id="6100" w:name="_Toc138761883"/>
      <w:bookmarkStart w:id="6101" w:name="_Toc145708098"/>
      <w:bookmarkStart w:id="6102" w:name="_Toc160570595"/>
      <w:bookmarkStart w:id="6103" w:name="_Toc162008191"/>
      <w:bookmarkStart w:id="6104" w:name="_Toc185515859"/>
      <w:bookmarkStart w:id="6105" w:name="_Toc192873167"/>
      <w:bookmarkStart w:id="6106" w:name="_Toc199336197"/>
      <w:r>
        <w:t>8.</w:t>
      </w:r>
      <w:r w:rsidR="0085033B">
        <w:t>7</w:t>
      </w:r>
      <w:r>
        <w:t>.2</w:t>
      </w:r>
      <w:r>
        <w:tab/>
        <w:t>Resources</w:t>
      </w:r>
      <w:bookmarkEnd w:id="6096"/>
      <w:bookmarkEnd w:id="6097"/>
      <w:bookmarkEnd w:id="6098"/>
      <w:bookmarkEnd w:id="6099"/>
      <w:bookmarkEnd w:id="6100"/>
      <w:bookmarkEnd w:id="6101"/>
      <w:bookmarkEnd w:id="6102"/>
      <w:bookmarkEnd w:id="6103"/>
      <w:bookmarkEnd w:id="6104"/>
      <w:bookmarkEnd w:id="6105"/>
      <w:bookmarkEnd w:id="6106"/>
    </w:p>
    <w:p w14:paraId="0DBFD2C7" w14:textId="619C34B1" w:rsidR="006264CE" w:rsidRDefault="006264CE" w:rsidP="006264CE">
      <w:pPr>
        <w:pStyle w:val="Heading4"/>
      </w:pPr>
      <w:bookmarkStart w:id="6107" w:name="_Toc97042591"/>
      <w:bookmarkStart w:id="6108" w:name="_Toc97045735"/>
      <w:bookmarkStart w:id="6109" w:name="_Toc97155480"/>
      <w:bookmarkStart w:id="6110" w:name="_Toc101521606"/>
      <w:bookmarkStart w:id="6111" w:name="_Toc138761884"/>
      <w:bookmarkStart w:id="6112" w:name="_Toc145708099"/>
      <w:bookmarkStart w:id="6113" w:name="_Toc160570596"/>
      <w:bookmarkStart w:id="6114" w:name="_Toc162008192"/>
      <w:bookmarkStart w:id="6115" w:name="_Toc185515860"/>
      <w:bookmarkStart w:id="6116" w:name="_Toc192873168"/>
      <w:bookmarkStart w:id="6117" w:name="_Toc199336198"/>
      <w:r>
        <w:t>8.</w:t>
      </w:r>
      <w:r w:rsidR="0085033B">
        <w:t>7</w:t>
      </w:r>
      <w:r>
        <w:t>.2.1</w:t>
      </w:r>
      <w:r>
        <w:tab/>
        <w:t>Overview</w:t>
      </w:r>
      <w:bookmarkEnd w:id="6107"/>
      <w:bookmarkEnd w:id="6108"/>
      <w:bookmarkEnd w:id="6109"/>
      <w:bookmarkEnd w:id="6110"/>
      <w:bookmarkEnd w:id="6111"/>
      <w:bookmarkEnd w:id="6112"/>
      <w:bookmarkEnd w:id="6113"/>
      <w:bookmarkEnd w:id="6114"/>
      <w:bookmarkEnd w:id="6115"/>
      <w:bookmarkEnd w:id="6116"/>
      <w:bookmarkEnd w:id="611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8pt" o:ole="">
            <v:imagedata r:id="rId27" o:title=""/>
          </v:shape>
          <o:OLEObject Type="Embed" ProgID="Visio.Drawing.11" ShapeID="_x0000_i1033" DrawAspect="Content" ObjectID="_1809948900"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6118" w:name="_Toc97042592"/>
      <w:bookmarkStart w:id="6119" w:name="_Toc97045736"/>
      <w:bookmarkStart w:id="6120" w:name="_Toc97155481"/>
      <w:bookmarkStart w:id="6121" w:name="_Toc101521607"/>
      <w:bookmarkStart w:id="6122" w:name="_Toc138761885"/>
      <w:bookmarkStart w:id="6123" w:name="_Toc145708100"/>
      <w:bookmarkStart w:id="6124" w:name="_Toc160570597"/>
      <w:bookmarkStart w:id="6125" w:name="_Toc162008193"/>
      <w:bookmarkStart w:id="6126" w:name="_Toc185515861"/>
      <w:bookmarkStart w:id="6127" w:name="_Toc192873169"/>
      <w:bookmarkStart w:id="6128" w:name="_Toc199336199"/>
      <w:r>
        <w:t>8.</w:t>
      </w:r>
      <w:r w:rsidR="0085033B">
        <w:t>7</w:t>
      </w:r>
      <w:r>
        <w:t>.2.2</w:t>
      </w:r>
      <w:r>
        <w:tab/>
        <w:t>Resource</w:t>
      </w:r>
      <w:r w:rsidRPr="00831458">
        <w:t xml:space="preserve">: </w:t>
      </w:r>
      <w:r>
        <w:t>EEC Contexts</w:t>
      </w:r>
      <w:bookmarkEnd w:id="6118"/>
      <w:bookmarkEnd w:id="6119"/>
      <w:bookmarkEnd w:id="6120"/>
      <w:bookmarkEnd w:id="6121"/>
      <w:bookmarkEnd w:id="6122"/>
      <w:bookmarkEnd w:id="6123"/>
      <w:bookmarkEnd w:id="6124"/>
      <w:bookmarkEnd w:id="6125"/>
      <w:bookmarkEnd w:id="6126"/>
      <w:bookmarkEnd w:id="6127"/>
      <w:bookmarkEnd w:id="6128"/>
    </w:p>
    <w:p w14:paraId="60A6033A" w14:textId="344FFC75" w:rsidR="006264CE" w:rsidRDefault="006264CE" w:rsidP="006264CE">
      <w:pPr>
        <w:pStyle w:val="Heading5"/>
        <w:rPr>
          <w:lang w:eastAsia="zh-CN"/>
        </w:rPr>
      </w:pPr>
      <w:bookmarkStart w:id="6129" w:name="_Toc97042593"/>
      <w:bookmarkStart w:id="6130" w:name="_Toc97045737"/>
      <w:bookmarkStart w:id="6131" w:name="_Toc97155482"/>
      <w:bookmarkStart w:id="6132" w:name="_Toc101521608"/>
      <w:bookmarkStart w:id="6133" w:name="_Toc138761886"/>
      <w:bookmarkStart w:id="6134" w:name="_Toc145708101"/>
      <w:bookmarkStart w:id="6135" w:name="_Toc160570598"/>
      <w:bookmarkStart w:id="6136" w:name="_Toc162008194"/>
      <w:bookmarkStart w:id="6137" w:name="_Toc185515862"/>
      <w:bookmarkStart w:id="6138" w:name="_Toc192873170"/>
      <w:bookmarkStart w:id="6139" w:name="_Toc199336200"/>
      <w:r>
        <w:rPr>
          <w:lang w:eastAsia="zh-CN"/>
        </w:rPr>
        <w:t>8.</w:t>
      </w:r>
      <w:r w:rsidR="0085033B">
        <w:rPr>
          <w:lang w:eastAsia="zh-CN"/>
        </w:rPr>
        <w:t>7</w:t>
      </w:r>
      <w:r>
        <w:rPr>
          <w:lang w:eastAsia="zh-CN"/>
        </w:rPr>
        <w:t>.2.2.1</w:t>
      </w:r>
      <w:r>
        <w:rPr>
          <w:lang w:eastAsia="zh-CN"/>
        </w:rPr>
        <w:tab/>
        <w:t>Description</w:t>
      </w:r>
      <w:bookmarkEnd w:id="6129"/>
      <w:bookmarkEnd w:id="6130"/>
      <w:bookmarkEnd w:id="6131"/>
      <w:bookmarkEnd w:id="6132"/>
      <w:bookmarkEnd w:id="6133"/>
      <w:bookmarkEnd w:id="6134"/>
      <w:bookmarkEnd w:id="6135"/>
      <w:bookmarkEnd w:id="6136"/>
      <w:bookmarkEnd w:id="6137"/>
      <w:bookmarkEnd w:id="6138"/>
      <w:bookmarkEnd w:id="613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6140" w:name="_Toc97042594"/>
      <w:bookmarkStart w:id="6141" w:name="_Toc97045738"/>
      <w:bookmarkStart w:id="6142" w:name="_Toc97155483"/>
      <w:bookmarkStart w:id="6143" w:name="_Toc101521609"/>
      <w:bookmarkStart w:id="6144" w:name="_Toc138761887"/>
      <w:bookmarkStart w:id="6145" w:name="_Toc145708102"/>
      <w:bookmarkStart w:id="6146" w:name="_Toc160570599"/>
      <w:bookmarkStart w:id="6147" w:name="_Toc162008195"/>
      <w:bookmarkStart w:id="6148" w:name="_Toc185515863"/>
      <w:bookmarkStart w:id="6149" w:name="_Toc192873171"/>
      <w:bookmarkStart w:id="6150" w:name="_Toc199336201"/>
      <w:r>
        <w:rPr>
          <w:lang w:eastAsia="zh-CN"/>
        </w:rPr>
        <w:t>8.</w:t>
      </w:r>
      <w:r w:rsidR="0085033B">
        <w:rPr>
          <w:lang w:eastAsia="zh-CN"/>
        </w:rPr>
        <w:t>7</w:t>
      </w:r>
      <w:r>
        <w:rPr>
          <w:lang w:eastAsia="zh-CN"/>
        </w:rPr>
        <w:t>.2.2.2</w:t>
      </w:r>
      <w:r>
        <w:rPr>
          <w:lang w:eastAsia="zh-CN"/>
        </w:rPr>
        <w:tab/>
        <w:t>Resource Definition</w:t>
      </w:r>
      <w:bookmarkEnd w:id="6140"/>
      <w:bookmarkEnd w:id="6141"/>
      <w:bookmarkEnd w:id="6142"/>
      <w:bookmarkEnd w:id="6143"/>
      <w:bookmarkEnd w:id="6144"/>
      <w:bookmarkEnd w:id="6145"/>
      <w:bookmarkEnd w:id="6146"/>
      <w:bookmarkEnd w:id="6147"/>
      <w:bookmarkEnd w:id="6148"/>
      <w:bookmarkEnd w:id="6149"/>
      <w:bookmarkEnd w:id="615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6151" w:name="_Toc97042595"/>
      <w:bookmarkStart w:id="6152" w:name="_Toc97045739"/>
      <w:bookmarkStart w:id="6153" w:name="_Toc97155484"/>
      <w:bookmarkStart w:id="6154" w:name="_Toc101521610"/>
      <w:bookmarkStart w:id="6155" w:name="_Toc138761888"/>
      <w:bookmarkStart w:id="6156" w:name="_Toc145708103"/>
      <w:bookmarkStart w:id="6157" w:name="_Toc160570600"/>
      <w:bookmarkStart w:id="6158" w:name="_Toc162008196"/>
      <w:bookmarkStart w:id="6159" w:name="_Toc185515864"/>
      <w:bookmarkStart w:id="6160" w:name="_Toc192873172"/>
      <w:bookmarkStart w:id="6161" w:name="_Toc199336202"/>
      <w:r>
        <w:rPr>
          <w:lang w:eastAsia="zh-CN"/>
        </w:rPr>
        <w:t>8.</w:t>
      </w:r>
      <w:r w:rsidR="0085033B">
        <w:rPr>
          <w:lang w:eastAsia="zh-CN"/>
        </w:rPr>
        <w:t>7</w:t>
      </w:r>
      <w:r>
        <w:rPr>
          <w:lang w:eastAsia="zh-CN"/>
        </w:rPr>
        <w:t>.2.2.3</w:t>
      </w:r>
      <w:r>
        <w:rPr>
          <w:lang w:eastAsia="zh-CN"/>
        </w:rPr>
        <w:tab/>
        <w:t>Resource Standard Methods</w:t>
      </w:r>
      <w:bookmarkEnd w:id="6151"/>
      <w:bookmarkEnd w:id="6152"/>
      <w:bookmarkEnd w:id="6153"/>
      <w:bookmarkEnd w:id="6154"/>
      <w:bookmarkEnd w:id="6155"/>
      <w:bookmarkEnd w:id="6156"/>
      <w:bookmarkEnd w:id="6157"/>
      <w:bookmarkEnd w:id="6158"/>
      <w:bookmarkEnd w:id="6159"/>
      <w:bookmarkEnd w:id="6160"/>
      <w:bookmarkEnd w:id="6161"/>
    </w:p>
    <w:p w14:paraId="44BDF02B" w14:textId="0C93AD35" w:rsidR="006264CE" w:rsidRDefault="006264CE" w:rsidP="006264CE">
      <w:pPr>
        <w:pStyle w:val="Heading6"/>
        <w:rPr>
          <w:lang w:eastAsia="zh-CN"/>
        </w:rPr>
      </w:pPr>
      <w:bookmarkStart w:id="6162" w:name="_Toc97042596"/>
      <w:bookmarkStart w:id="6163" w:name="_Toc97045740"/>
      <w:bookmarkStart w:id="6164" w:name="_Toc97155485"/>
      <w:bookmarkStart w:id="6165" w:name="_Toc101521611"/>
      <w:bookmarkStart w:id="6166" w:name="_Toc138761889"/>
      <w:bookmarkStart w:id="6167" w:name="_Toc145708104"/>
      <w:bookmarkStart w:id="6168" w:name="_Toc160570601"/>
      <w:bookmarkStart w:id="6169" w:name="_Toc162008197"/>
      <w:bookmarkStart w:id="6170" w:name="_Toc185515865"/>
      <w:bookmarkStart w:id="6171" w:name="_Toc192873173"/>
      <w:bookmarkStart w:id="6172" w:name="_Toc199336203"/>
      <w:r>
        <w:rPr>
          <w:lang w:eastAsia="zh-CN"/>
        </w:rPr>
        <w:t>8.</w:t>
      </w:r>
      <w:r w:rsidR="0085033B">
        <w:rPr>
          <w:lang w:eastAsia="zh-CN"/>
        </w:rPr>
        <w:t>7</w:t>
      </w:r>
      <w:r>
        <w:rPr>
          <w:lang w:eastAsia="zh-CN"/>
        </w:rPr>
        <w:t>.2.2.3.1</w:t>
      </w:r>
      <w:r>
        <w:rPr>
          <w:lang w:eastAsia="zh-CN"/>
        </w:rPr>
        <w:tab/>
        <w:t>GET</w:t>
      </w:r>
      <w:bookmarkEnd w:id="6162"/>
      <w:bookmarkEnd w:id="6163"/>
      <w:bookmarkEnd w:id="6164"/>
      <w:bookmarkEnd w:id="6165"/>
      <w:bookmarkEnd w:id="6166"/>
      <w:bookmarkEnd w:id="6167"/>
      <w:bookmarkEnd w:id="6168"/>
      <w:bookmarkEnd w:id="6169"/>
      <w:bookmarkEnd w:id="6170"/>
      <w:bookmarkEnd w:id="6171"/>
      <w:bookmarkEnd w:id="6172"/>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6173" w:name="_Toc97042597"/>
      <w:bookmarkStart w:id="6174" w:name="_Toc97045741"/>
      <w:bookmarkStart w:id="6175" w:name="_Toc97155486"/>
      <w:bookmarkStart w:id="6176" w:name="_Toc101521612"/>
      <w:bookmarkStart w:id="6177" w:name="_Toc138761890"/>
      <w:bookmarkStart w:id="6178" w:name="_Toc145708105"/>
      <w:bookmarkStart w:id="6179" w:name="_Toc160570602"/>
      <w:bookmarkStart w:id="6180" w:name="_Toc162008198"/>
      <w:bookmarkStart w:id="6181" w:name="_Toc185515866"/>
      <w:bookmarkStart w:id="6182" w:name="_Toc192873174"/>
      <w:bookmarkStart w:id="6183" w:name="_Toc199336204"/>
      <w:r>
        <w:rPr>
          <w:lang w:eastAsia="zh-CN"/>
        </w:rPr>
        <w:t>8.</w:t>
      </w:r>
      <w:r w:rsidR="0085033B">
        <w:rPr>
          <w:lang w:eastAsia="zh-CN"/>
        </w:rPr>
        <w:t>7</w:t>
      </w:r>
      <w:r>
        <w:rPr>
          <w:lang w:eastAsia="zh-CN"/>
        </w:rPr>
        <w:t>.2.2.3.2</w:t>
      </w:r>
      <w:r>
        <w:rPr>
          <w:lang w:eastAsia="zh-CN"/>
        </w:rPr>
        <w:tab/>
        <w:t>POST</w:t>
      </w:r>
      <w:bookmarkEnd w:id="6173"/>
      <w:bookmarkEnd w:id="6174"/>
      <w:bookmarkEnd w:id="6175"/>
      <w:bookmarkEnd w:id="6176"/>
      <w:bookmarkEnd w:id="6177"/>
      <w:bookmarkEnd w:id="6178"/>
      <w:bookmarkEnd w:id="6179"/>
      <w:bookmarkEnd w:id="6180"/>
      <w:bookmarkEnd w:id="6181"/>
      <w:bookmarkEnd w:id="6182"/>
      <w:bookmarkEnd w:id="618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6184" w:name="_Toc97042598"/>
      <w:bookmarkStart w:id="6185" w:name="_Toc97045742"/>
      <w:bookmarkStart w:id="6186" w:name="_Toc97155487"/>
      <w:bookmarkStart w:id="6187" w:name="_Toc101521613"/>
      <w:bookmarkStart w:id="6188" w:name="_Toc138761891"/>
      <w:bookmarkStart w:id="6189" w:name="_Toc145708106"/>
      <w:bookmarkStart w:id="6190" w:name="_Toc160570603"/>
      <w:bookmarkStart w:id="6191" w:name="_Toc162008199"/>
      <w:bookmarkStart w:id="6192" w:name="_Toc185515867"/>
      <w:bookmarkStart w:id="6193" w:name="_Toc192873175"/>
      <w:bookmarkStart w:id="6194" w:name="_Toc199336205"/>
      <w:r>
        <w:rPr>
          <w:lang w:eastAsia="zh-CN"/>
        </w:rPr>
        <w:t>8.</w:t>
      </w:r>
      <w:r w:rsidR="003300AE">
        <w:rPr>
          <w:lang w:eastAsia="zh-CN"/>
        </w:rPr>
        <w:t>7</w:t>
      </w:r>
      <w:r>
        <w:rPr>
          <w:lang w:eastAsia="zh-CN"/>
        </w:rPr>
        <w:t>.2.2.4</w:t>
      </w:r>
      <w:r>
        <w:rPr>
          <w:lang w:eastAsia="zh-CN"/>
        </w:rPr>
        <w:tab/>
        <w:t>Resource Custom Operations</w:t>
      </w:r>
      <w:bookmarkEnd w:id="6184"/>
      <w:bookmarkEnd w:id="6185"/>
      <w:bookmarkEnd w:id="6186"/>
      <w:bookmarkEnd w:id="6187"/>
      <w:bookmarkEnd w:id="6188"/>
      <w:bookmarkEnd w:id="6189"/>
      <w:bookmarkEnd w:id="6190"/>
      <w:bookmarkEnd w:id="6191"/>
      <w:bookmarkEnd w:id="6192"/>
      <w:bookmarkEnd w:id="6193"/>
      <w:bookmarkEnd w:id="619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6195" w:name="_Toc97042599"/>
      <w:bookmarkStart w:id="6196" w:name="_Toc97045743"/>
      <w:bookmarkStart w:id="6197" w:name="_Toc97155488"/>
      <w:bookmarkStart w:id="6198" w:name="_Toc101521614"/>
      <w:bookmarkStart w:id="6199" w:name="_Toc138761892"/>
      <w:bookmarkStart w:id="6200" w:name="_Toc145708107"/>
      <w:bookmarkStart w:id="6201" w:name="_Toc160570604"/>
      <w:bookmarkStart w:id="6202" w:name="_Toc162008200"/>
      <w:bookmarkStart w:id="6203" w:name="_Toc185515868"/>
      <w:bookmarkStart w:id="6204" w:name="_Toc192873176"/>
      <w:bookmarkStart w:id="6205" w:name="_Toc199336206"/>
      <w:r>
        <w:t>8.</w:t>
      </w:r>
      <w:r w:rsidR="003300AE">
        <w:t>7</w:t>
      </w:r>
      <w:r>
        <w:t>.3</w:t>
      </w:r>
      <w:r>
        <w:tab/>
        <w:t>Custom Operations without associated resources</w:t>
      </w:r>
      <w:bookmarkEnd w:id="6195"/>
      <w:bookmarkEnd w:id="6196"/>
      <w:bookmarkEnd w:id="6197"/>
      <w:bookmarkEnd w:id="6198"/>
      <w:bookmarkEnd w:id="6199"/>
      <w:bookmarkEnd w:id="6200"/>
      <w:bookmarkEnd w:id="6201"/>
      <w:bookmarkEnd w:id="6202"/>
      <w:bookmarkEnd w:id="6203"/>
      <w:bookmarkEnd w:id="6204"/>
      <w:bookmarkEnd w:id="6205"/>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6206" w:name="_Toc97042600"/>
      <w:bookmarkStart w:id="6207" w:name="_Toc97045744"/>
      <w:bookmarkStart w:id="6208" w:name="_Toc97155489"/>
      <w:bookmarkStart w:id="6209" w:name="_Toc101521615"/>
      <w:bookmarkStart w:id="6210" w:name="_Toc138761893"/>
      <w:bookmarkStart w:id="6211" w:name="_Toc145708108"/>
      <w:bookmarkStart w:id="6212" w:name="_Toc160570605"/>
      <w:bookmarkStart w:id="6213" w:name="_Toc162008201"/>
      <w:bookmarkStart w:id="6214" w:name="_Toc185515869"/>
      <w:bookmarkStart w:id="6215" w:name="_Toc192873177"/>
      <w:bookmarkStart w:id="6216" w:name="_Toc199336207"/>
      <w:r>
        <w:t>8.</w:t>
      </w:r>
      <w:r w:rsidR="003300AE">
        <w:t>7</w:t>
      </w:r>
      <w:r>
        <w:t>.4</w:t>
      </w:r>
      <w:r>
        <w:tab/>
        <w:t>Notifications</w:t>
      </w:r>
      <w:bookmarkEnd w:id="6206"/>
      <w:bookmarkEnd w:id="6207"/>
      <w:bookmarkEnd w:id="6208"/>
      <w:bookmarkEnd w:id="6209"/>
      <w:bookmarkEnd w:id="6210"/>
      <w:bookmarkEnd w:id="6211"/>
      <w:bookmarkEnd w:id="6212"/>
      <w:bookmarkEnd w:id="6213"/>
      <w:bookmarkEnd w:id="6214"/>
      <w:bookmarkEnd w:id="6215"/>
      <w:bookmarkEnd w:id="621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6217" w:name="_Toc97042601"/>
      <w:bookmarkStart w:id="6218" w:name="_Toc97045745"/>
      <w:bookmarkStart w:id="6219" w:name="_Toc97155490"/>
      <w:bookmarkStart w:id="6220" w:name="_Toc101521616"/>
      <w:bookmarkStart w:id="6221" w:name="_Toc138761894"/>
      <w:bookmarkStart w:id="6222" w:name="_Toc145708109"/>
      <w:bookmarkStart w:id="6223" w:name="_Toc160570606"/>
      <w:bookmarkStart w:id="6224" w:name="_Toc162008202"/>
      <w:bookmarkStart w:id="6225" w:name="_Toc185515870"/>
      <w:bookmarkStart w:id="6226" w:name="_Toc192873178"/>
      <w:bookmarkStart w:id="6227" w:name="_Toc199336208"/>
      <w:r>
        <w:t>8.</w:t>
      </w:r>
      <w:r w:rsidR="003300AE">
        <w:t>7</w:t>
      </w:r>
      <w:r>
        <w:t>.5</w:t>
      </w:r>
      <w:r>
        <w:tab/>
        <w:t>Data Model</w:t>
      </w:r>
      <w:bookmarkEnd w:id="6217"/>
      <w:bookmarkEnd w:id="6218"/>
      <w:bookmarkEnd w:id="6219"/>
      <w:bookmarkEnd w:id="6220"/>
      <w:bookmarkEnd w:id="6221"/>
      <w:bookmarkEnd w:id="6222"/>
      <w:bookmarkEnd w:id="6223"/>
      <w:bookmarkEnd w:id="6224"/>
      <w:bookmarkEnd w:id="6225"/>
      <w:bookmarkEnd w:id="6226"/>
      <w:bookmarkEnd w:id="6227"/>
    </w:p>
    <w:p w14:paraId="1AAD7F5A" w14:textId="15A7354A" w:rsidR="006264CE" w:rsidRDefault="006264CE" w:rsidP="006264CE">
      <w:pPr>
        <w:pStyle w:val="Heading4"/>
        <w:rPr>
          <w:lang w:eastAsia="zh-CN"/>
        </w:rPr>
      </w:pPr>
      <w:bookmarkStart w:id="6228" w:name="_Toc97042602"/>
      <w:bookmarkStart w:id="6229" w:name="_Toc97045746"/>
      <w:bookmarkStart w:id="6230" w:name="_Toc97155491"/>
      <w:bookmarkStart w:id="6231" w:name="_Toc101521617"/>
      <w:bookmarkStart w:id="6232" w:name="_Toc138761895"/>
      <w:bookmarkStart w:id="6233" w:name="_Toc145708110"/>
      <w:bookmarkStart w:id="6234" w:name="_Toc160570607"/>
      <w:bookmarkStart w:id="6235" w:name="_Toc162008203"/>
      <w:bookmarkStart w:id="6236" w:name="_Toc185515871"/>
      <w:bookmarkStart w:id="6237" w:name="_Toc192873179"/>
      <w:bookmarkStart w:id="6238" w:name="_Toc199336209"/>
      <w:r>
        <w:rPr>
          <w:lang w:eastAsia="zh-CN"/>
        </w:rPr>
        <w:t>8.</w:t>
      </w:r>
      <w:r w:rsidR="003300AE">
        <w:rPr>
          <w:lang w:eastAsia="zh-CN"/>
        </w:rPr>
        <w:t>7</w:t>
      </w:r>
      <w:r>
        <w:rPr>
          <w:lang w:eastAsia="zh-CN"/>
        </w:rPr>
        <w:t>.5.1</w:t>
      </w:r>
      <w:r>
        <w:rPr>
          <w:lang w:eastAsia="zh-CN"/>
        </w:rPr>
        <w:tab/>
        <w:t>General</w:t>
      </w:r>
      <w:bookmarkEnd w:id="6228"/>
      <w:bookmarkEnd w:id="6229"/>
      <w:bookmarkEnd w:id="6230"/>
      <w:bookmarkEnd w:id="6231"/>
      <w:bookmarkEnd w:id="6232"/>
      <w:bookmarkEnd w:id="6233"/>
      <w:bookmarkEnd w:id="6234"/>
      <w:bookmarkEnd w:id="6235"/>
      <w:bookmarkEnd w:id="6236"/>
      <w:bookmarkEnd w:id="6237"/>
      <w:bookmarkEnd w:id="623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6239" w:name="_Toc97042603"/>
      <w:bookmarkStart w:id="6240" w:name="_Toc97045747"/>
      <w:bookmarkStart w:id="6241" w:name="_Toc97155492"/>
      <w:bookmarkStart w:id="6242" w:name="_Toc101521618"/>
      <w:bookmarkStart w:id="6243" w:name="_Toc138761896"/>
      <w:bookmarkStart w:id="6244" w:name="_Toc145708111"/>
      <w:bookmarkStart w:id="6245" w:name="_Toc160570608"/>
      <w:bookmarkStart w:id="6246" w:name="_Toc162008204"/>
      <w:bookmarkStart w:id="6247" w:name="_Toc185515872"/>
      <w:bookmarkStart w:id="6248" w:name="_Toc192873180"/>
      <w:bookmarkStart w:id="6249" w:name="_Toc199336210"/>
      <w:r>
        <w:rPr>
          <w:lang w:eastAsia="zh-CN"/>
        </w:rPr>
        <w:t>8.</w:t>
      </w:r>
      <w:r w:rsidR="003300AE">
        <w:rPr>
          <w:lang w:eastAsia="zh-CN"/>
        </w:rPr>
        <w:t>7</w:t>
      </w:r>
      <w:r>
        <w:rPr>
          <w:lang w:eastAsia="zh-CN"/>
        </w:rPr>
        <w:t>.5.2</w:t>
      </w:r>
      <w:r>
        <w:rPr>
          <w:lang w:eastAsia="zh-CN"/>
        </w:rPr>
        <w:tab/>
        <w:t>Structured data types</w:t>
      </w:r>
      <w:bookmarkEnd w:id="6239"/>
      <w:bookmarkEnd w:id="6240"/>
      <w:bookmarkEnd w:id="6241"/>
      <w:bookmarkEnd w:id="6242"/>
      <w:bookmarkEnd w:id="6243"/>
      <w:bookmarkEnd w:id="6244"/>
      <w:bookmarkEnd w:id="6245"/>
      <w:bookmarkEnd w:id="6246"/>
      <w:bookmarkEnd w:id="6247"/>
      <w:bookmarkEnd w:id="6248"/>
      <w:bookmarkEnd w:id="6249"/>
    </w:p>
    <w:p w14:paraId="7229682F" w14:textId="4D53D962" w:rsidR="006264CE" w:rsidRDefault="006264CE" w:rsidP="006264CE">
      <w:pPr>
        <w:pStyle w:val="Heading5"/>
        <w:rPr>
          <w:lang w:eastAsia="zh-CN"/>
        </w:rPr>
      </w:pPr>
      <w:bookmarkStart w:id="6250" w:name="_Toc97042604"/>
      <w:bookmarkStart w:id="6251" w:name="_Toc97045748"/>
      <w:bookmarkStart w:id="6252" w:name="_Toc97155493"/>
      <w:bookmarkStart w:id="6253" w:name="_Toc101521619"/>
      <w:bookmarkStart w:id="6254" w:name="_Toc138761897"/>
      <w:bookmarkStart w:id="6255" w:name="_Toc145708112"/>
      <w:bookmarkStart w:id="6256" w:name="_Toc160570609"/>
      <w:bookmarkStart w:id="6257" w:name="_Toc162008205"/>
      <w:bookmarkStart w:id="6258" w:name="_Toc185515873"/>
      <w:bookmarkStart w:id="6259" w:name="_Toc192873181"/>
      <w:bookmarkStart w:id="6260" w:name="_Toc199336211"/>
      <w:r>
        <w:rPr>
          <w:lang w:eastAsia="zh-CN"/>
        </w:rPr>
        <w:t>8.</w:t>
      </w:r>
      <w:r w:rsidR="003300AE">
        <w:rPr>
          <w:lang w:eastAsia="zh-CN"/>
        </w:rPr>
        <w:t>7</w:t>
      </w:r>
      <w:r>
        <w:rPr>
          <w:lang w:eastAsia="zh-CN"/>
        </w:rPr>
        <w:t>.5.2.1</w:t>
      </w:r>
      <w:r>
        <w:rPr>
          <w:lang w:eastAsia="zh-CN"/>
        </w:rPr>
        <w:tab/>
        <w:t>Introduction</w:t>
      </w:r>
      <w:bookmarkEnd w:id="6250"/>
      <w:bookmarkEnd w:id="6251"/>
      <w:bookmarkEnd w:id="6252"/>
      <w:bookmarkEnd w:id="6253"/>
      <w:bookmarkEnd w:id="6254"/>
      <w:bookmarkEnd w:id="6255"/>
      <w:bookmarkEnd w:id="6256"/>
      <w:bookmarkEnd w:id="6257"/>
      <w:bookmarkEnd w:id="6258"/>
      <w:bookmarkEnd w:id="6259"/>
      <w:bookmarkEnd w:id="626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6261" w:name="_Toc97042605"/>
      <w:bookmarkStart w:id="6262" w:name="_Toc97045749"/>
      <w:bookmarkStart w:id="6263" w:name="_Toc97155494"/>
      <w:bookmarkStart w:id="6264" w:name="_Toc101521620"/>
      <w:bookmarkStart w:id="6265" w:name="_Toc138761898"/>
      <w:bookmarkStart w:id="6266" w:name="_Toc145708113"/>
      <w:bookmarkStart w:id="6267" w:name="_Toc160570610"/>
      <w:bookmarkStart w:id="6268" w:name="_Toc162008206"/>
      <w:bookmarkStart w:id="6269" w:name="_Toc185515874"/>
      <w:bookmarkStart w:id="6270" w:name="_Toc192873182"/>
      <w:bookmarkStart w:id="6271" w:name="_Toc19933621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6261"/>
      <w:bookmarkEnd w:id="6262"/>
      <w:bookmarkEnd w:id="6263"/>
      <w:bookmarkEnd w:id="6264"/>
      <w:bookmarkEnd w:id="6265"/>
      <w:bookmarkEnd w:id="6266"/>
      <w:bookmarkEnd w:id="6267"/>
      <w:bookmarkEnd w:id="6268"/>
      <w:bookmarkEnd w:id="6269"/>
      <w:bookmarkEnd w:id="6270"/>
      <w:bookmarkEnd w:id="62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6272" w:name="_Toc97042606"/>
      <w:bookmarkStart w:id="6273" w:name="_Toc97045750"/>
      <w:bookmarkStart w:id="6274" w:name="_Toc97155495"/>
      <w:bookmarkStart w:id="6275" w:name="_Toc101521621"/>
      <w:bookmarkStart w:id="6276" w:name="_Toc138761899"/>
      <w:bookmarkStart w:id="6277" w:name="_Toc145708114"/>
      <w:bookmarkStart w:id="6278" w:name="_Toc160570611"/>
      <w:bookmarkStart w:id="6279" w:name="_Toc162008207"/>
      <w:bookmarkStart w:id="6280" w:name="_Toc185515875"/>
      <w:bookmarkStart w:id="6281" w:name="_Toc192873183"/>
      <w:bookmarkStart w:id="6282" w:name="_Toc199336213"/>
      <w:r>
        <w:rPr>
          <w:lang w:eastAsia="zh-CN"/>
        </w:rPr>
        <w:t>8.</w:t>
      </w:r>
      <w:r w:rsidR="003300AE">
        <w:rPr>
          <w:lang w:eastAsia="zh-CN"/>
        </w:rPr>
        <w:t>7</w:t>
      </w:r>
      <w:r>
        <w:rPr>
          <w:lang w:eastAsia="zh-CN"/>
        </w:rPr>
        <w:t>.5.2.3</w:t>
      </w:r>
      <w:r>
        <w:rPr>
          <w:lang w:eastAsia="zh-CN"/>
        </w:rPr>
        <w:tab/>
        <w:t>Type: IndividualSessionContext</w:t>
      </w:r>
      <w:bookmarkEnd w:id="6272"/>
      <w:bookmarkEnd w:id="6273"/>
      <w:bookmarkEnd w:id="6274"/>
      <w:bookmarkEnd w:id="6275"/>
      <w:bookmarkEnd w:id="6276"/>
      <w:bookmarkEnd w:id="6277"/>
      <w:bookmarkEnd w:id="6278"/>
      <w:bookmarkEnd w:id="6279"/>
      <w:bookmarkEnd w:id="6280"/>
      <w:bookmarkEnd w:id="6281"/>
      <w:bookmarkEnd w:id="628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6283" w:name="_Toc97042607"/>
      <w:bookmarkStart w:id="6284" w:name="_Toc97045751"/>
      <w:bookmarkStart w:id="6285" w:name="_Toc97155496"/>
      <w:bookmarkStart w:id="6286" w:name="_Toc101521622"/>
      <w:bookmarkStart w:id="6287" w:name="_Toc138761900"/>
      <w:bookmarkStart w:id="6288" w:name="_Toc145708115"/>
      <w:bookmarkStart w:id="6289" w:name="_Toc160570612"/>
      <w:bookmarkStart w:id="6290" w:name="_Toc162008208"/>
      <w:bookmarkStart w:id="6291" w:name="_Toc185515876"/>
      <w:bookmarkStart w:id="6292" w:name="_Toc192873184"/>
      <w:bookmarkStart w:id="6293" w:name="_Toc199336214"/>
      <w:r>
        <w:rPr>
          <w:lang w:eastAsia="zh-CN"/>
        </w:rPr>
        <w:t>8.</w:t>
      </w:r>
      <w:r w:rsidR="003300AE">
        <w:rPr>
          <w:lang w:eastAsia="zh-CN"/>
        </w:rPr>
        <w:t>7</w:t>
      </w:r>
      <w:r>
        <w:rPr>
          <w:lang w:eastAsia="zh-CN"/>
        </w:rPr>
        <w:t>.5.2.4</w:t>
      </w:r>
      <w:r>
        <w:rPr>
          <w:lang w:eastAsia="zh-CN"/>
        </w:rPr>
        <w:tab/>
        <w:t>Type: EECContextPush</w:t>
      </w:r>
      <w:bookmarkEnd w:id="6283"/>
      <w:bookmarkEnd w:id="6284"/>
      <w:bookmarkEnd w:id="6285"/>
      <w:bookmarkEnd w:id="6286"/>
      <w:bookmarkEnd w:id="6287"/>
      <w:bookmarkEnd w:id="6288"/>
      <w:bookmarkEnd w:id="6289"/>
      <w:bookmarkEnd w:id="6290"/>
      <w:bookmarkEnd w:id="6291"/>
      <w:bookmarkEnd w:id="6292"/>
      <w:bookmarkEnd w:id="629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6294" w:name="_Toc97042608"/>
      <w:bookmarkStart w:id="6295" w:name="_Toc97045752"/>
      <w:bookmarkStart w:id="6296" w:name="_Toc97155497"/>
      <w:bookmarkStart w:id="6297" w:name="_Toc101521623"/>
      <w:bookmarkStart w:id="6298" w:name="_Toc138761901"/>
      <w:bookmarkStart w:id="6299" w:name="_Toc145708116"/>
      <w:bookmarkStart w:id="6300" w:name="_Toc160570613"/>
      <w:bookmarkStart w:id="6301" w:name="_Toc162008209"/>
      <w:bookmarkStart w:id="6302" w:name="_Toc185515877"/>
      <w:bookmarkStart w:id="6303" w:name="_Toc192873185"/>
      <w:bookmarkStart w:id="6304" w:name="_Toc199336215"/>
      <w:r>
        <w:rPr>
          <w:lang w:eastAsia="zh-CN"/>
        </w:rPr>
        <w:t>8.</w:t>
      </w:r>
      <w:r w:rsidR="003300AE">
        <w:rPr>
          <w:lang w:eastAsia="zh-CN"/>
        </w:rPr>
        <w:t>7</w:t>
      </w:r>
      <w:r>
        <w:rPr>
          <w:lang w:eastAsia="zh-CN"/>
        </w:rPr>
        <w:t>.5.2.5</w:t>
      </w:r>
      <w:r>
        <w:rPr>
          <w:lang w:eastAsia="zh-CN"/>
        </w:rPr>
        <w:tab/>
        <w:t>Type: EECContext</w:t>
      </w:r>
      <w:bookmarkEnd w:id="6294"/>
      <w:bookmarkEnd w:id="6295"/>
      <w:bookmarkEnd w:id="6296"/>
      <w:bookmarkEnd w:id="6297"/>
      <w:bookmarkEnd w:id="6298"/>
      <w:bookmarkEnd w:id="6299"/>
      <w:bookmarkEnd w:id="6300"/>
      <w:bookmarkEnd w:id="6301"/>
      <w:bookmarkEnd w:id="6302"/>
      <w:bookmarkEnd w:id="6303"/>
      <w:bookmarkEnd w:id="6304"/>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6305" w:name="_Toc138761902"/>
      <w:bookmarkStart w:id="6306" w:name="_Toc145708117"/>
      <w:bookmarkStart w:id="6307" w:name="_Toc160570614"/>
      <w:bookmarkStart w:id="6308" w:name="_Toc162008210"/>
      <w:bookmarkStart w:id="6309" w:name="_Toc185515878"/>
      <w:bookmarkStart w:id="6310" w:name="_Toc192873186"/>
      <w:bookmarkStart w:id="6311" w:name="_Toc199336216"/>
      <w:r>
        <w:rPr>
          <w:lang w:eastAsia="zh-CN"/>
        </w:rPr>
        <w:t>8.</w:t>
      </w:r>
      <w:r w:rsidR="004800D1">
        <w:rPr>
          <w:lang w:eastAsia="zh-CN"/>
        </w:rPr>
        <w:t>7</w:t>
      </w:r>
      <w:r>
        <w:rPr>
          <w:lang w:eastAsia="zh-CN"/>
        </w:rPr>
        <w:t>.5.2.6</w:t>
      </w:r>
      <w:r>
        <w:rPr>
          <w:lang w:eastAsia="zh-CN"/>
        </w:rPr>
        <w:tab/>
        <w:t>Type: EECContextPushRes</w:t>
      </w:r>
      <w:bookmarkEnd w:id="6305"/>
      <w:bookmarkEnd w:id="6306"/>
      <w:bookmarkEnd w:id="6307"/>
      <w:bookmarkEnd w:id="6308"/>
      <w:bookmarkEnd w:id="6309"/>
      <w:bookmarkEnd w:id="6310"/>
      <w:bookmarkEnd w:id="6311"/>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6312" w:name="_Toc138761903"/>
      <w:bookmarkStart w:id="6313" w:name="_Toc145708118"/>
      <w:bookmarkStart w:id="6314" w:name="_Toc160570615"/>
      <w:bookmarkStart w:id="6315" w:name="_Toc162008211"/>
      <w:bookmarkStart w:id="6316" w:name="_Toc185515879"/>
      <w:bookmarkStart w:id="6317" w:name="_Toc192873187"/>
      <w:bookmarkStart w:id="6318" w:name="_Toc199336217"/>
      <w:r>
        <w:rPr>
          <w:lang w:eastAsia="zh-CN"/>
        </w:rPr>
        <w:t>8.</w:t>
      </w:r>
      <w:r w:rsidR="004800D1">
        <w:rPr>
          <w:lang w:eastAsia="zh-CN"/>
        </w:rPr>
        <w:t>7</w:t>
      </w:r>
      <w:r>
        <w:rPr>
          <w:lang w:eastAsia="zh-CN"/>
        </w:rPr>
        <w:t>.5.2.7</w:t>
      </w:r>
      <w:r>
        <w:rPr>
          <w:lang w:eastAsia="zh-CN"/>
        </w:rPr>
        <w:tab/>
        <w:t xml:space="preserve">Type: </w:t>
      </w:r>
      <w:r>
        <w:t>ImplicitRegDetails</w:t>
      </w:r>
      <w:bookmarkEnd w:id="6312"/>
      <w:bookmarkEnd w:id="6313"/>
      <w:bookmarkEnd w:id="6314"/>
      <w:bookmarkEnd w:id="6315"/>
      <w:bookmarkEnd w:id="6316"/>
      <w:bookmarkEnd w:id="6317"/>
      <w:bookmarkEnd w:id="631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6319" w:name="_Toc138761904"/>
      <w:bookmarkStart w:id="6320" w:name="_Toc145708119"/>
      <w:bookmarkStart w:id="6321" w:name="_Toc160570616"/>
      <w:bookmarkStart w:id="6322" w:name="_Toc162008212"/>
      <w:bookmarkStart w:id="6323" w:name="_Toc185515880"/>
      <w:bookmarkStart w:id="6324" w:name="_Toc192873188"/>
      <w:bookmarkStart w:id="6325" w:name="_Toc199336218"/>
      <w:r>
        <w:rPr>
          <w:lang w:eastAsia="zh-CN"/>
        </w:rPr>
        <w:t>8.7.5.2.</w:t>
      </w:r>
      <w:r w:rsidRPr="00FB696D">
        <w:rPr>
          <w:lang w:eastAsia="zh-CN"/>
        </w:rPr>
        <w:t>8</w:t>
      </w:r>
      <w:r>
        <w:rPr>
          <w:lang w:eastAsia="zh-CN"/>
        </w:rPr>
        <w:tab/>
        <w:t xml:space="preserve">Type: </w:t>
      </w:r>
      <w:r>
        <w:t>EECSrvContinuitySupport</w:t>
      </w:r>
      <w:bookmarkEnd w:id="6319"/>
      <w:bookmarkEnd w:id="6320"/>
      <w:bookmarkEnd w:id="6321"/>
      <w:bookmarkEnd w:id="6322"/>
      <w:bookmarkEnd w:id="6323"/>
      <w:bookmarkEnd w:id="6324"/>
      <w:bookmarkEnd w:id="632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4D7CB097"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6326" w:name="_Toc97042609"/>
      <w:bookmarkStart w:id="6327" w:name="_Toc97045753"/>
      <w:bookmarkStart w:id="6328" w:name="_Toc97155498"/>
      <w:bookmarkStart w:id="6329" w:name="_Toc101521624"/>
      <w:bookmarkStart w:id="6330" w:name="_Toc138761905"/>
      <w:bookmarkStart w:id="6331" w:name="_Toc145708120"/>
      <w:bookmarkStart w:id="6332" w:name="_Toc160570617"/>
      <w:bookmarkStart w:id="6333" w:name="_Toc162008213"/>
      <w:bookmarkStart w:id="6334" w:name="_Toc185515881"/>
      <w:bookmarkStart w:id="6335" w:name="_Toc192873189"/>
      <w:bookmarkStart w:id="6336" w:name="_Toc199336219"/>
      <w:r>
        <w:rPr>
          <w:lang w:eastAsia="zh-CN"/>
        </w:rPr>
        <w:t>8.</w:t>
      </w:r>
      <w:r w:rsidR="004800D1">
        <w:rPr>
          <w:lang w:eastAsia="zh-CN"/>
        </w:rPr>
        <w:t>7</w:t>
      </w:r>
      <w:r>
        <w:rPr>
          <w:lang w:eastAsia="zh-CN"/>
        </w:rPr>
        <w:t>.5.3</w:t>
      </w:r>
      <w:r>
        <w:rPr>
          <w:lang w:eastAsia="zh-CN"/>
        </w:rPr>
        <w:tab/>
        <w:t>Simple data types and enumerations</w:t>
      </w:r>
      <w:bookmarkEnd w:id="6326"/>
      <w:bookmarkEnd w:id="6327"/>
      <w:bookmarkEnd w:id="6328"/>
      <w:bookmarkEnd w:id="6329"/>
      <w:bookmarkEnd w:id="6330"/>
      <w:bookmarkEnd w:id="6331"/>
      <w:bookmarkEnd w:id="6332"/>
      <w:bookmarkEnd w:id="6333"/>
      <w:bookmarkEnd w:id="6334"/>
      <w:bookmarkEnd w:id="6335"/>
      <w:bookmarkEnd w:id="6336"/>
    </w:p>
    <w:p w14:paraId="19EA7A63" w14:textId="77777777" w:rsidR="008610C2" w:rsidRDefault="008610C2" w:rsidP="008610C2">
      <w:pPr>
        <w:pStyle w:val="Heading5"/>
      </w:pPr>
      <w:bookmarkStart w:id="6337" w:name="_Toc160570618"/>
      <w:bookmarkStart w:id="6338" w:name="_Toc162008214"/>
      <w:bookmarkStart w:id="6339" w:name="_Toc185515882"/>
      <w:bookmarkStart w:id="6340" w:name="_Toc192873190"/>
      <w:bookmarkStart w:id="6341" w:name="_Toc199336220"/>
      <w:r>
        <w:rPr>
          <w:lang w:eastAsia="zh-CN"/>
        </w:rPr>
        <w:t>8.7.5</w:t>
      </w:r>
      <w:r>
        <w:t>.3.1</w:t>
      </w:r>
      <w:r>
        <w:tab/>
        <w:t>Introduction</w:t>
      </w:r>
      <w:bookmarkEnd w:id="6337"/>
      <w:bookmarkEnd w:id="6338"/>
      <w:bookmarkEnd w:id="6339"/>
      <w:bookmarkEnd w:id="6340"/>
      <w:bookmarkEnd w:id="634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6342" w:name="_Toc160570619"/>
      <w:bookmarkStart w:id="6343" w:name="_Toc162008215"/>
      <w:bookmarkStart w:id="6344" w:name="_Toc185515883"/>
      <w:bookmarkStart w:id="6345" w:name="_Toc192873191"/>
      <w:bookmarkStart w:id="6346" w:name="_Toc199336221"/>
      <w:r>
        <w:rPr>
          <w:lang w:eastAsia="zh-CN"/>
        </w:rPr>
        <w:t>8.7.5</w:t>
      </w:r>
      <w:r>
        <w:t>.3.2</w:t>
      </w:r>
      <w:r>
        <w:tab/>
        <w:t>Simple data types</w:t>
      </w:r>
      <w:bookmarkEnd w:id="6342"/>
      <w:bookmarkEnd w:id="6343"/>
      <w:bookmarkEnd w:id="6344"/>
      <w:bookmarkEnd w:id="6345"/>
      <w:bookmarkEnd w:id="6346"/>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6347" w:name="_Toc160570620"/>
      <w:bookmarkStart w:id="6348" w:name="_Toc162008216"/>
      <w:bookmarkStart w:id="6349" w:name="_Toc185515884"/>
      <w:bookmarkStart w:id="6350" w:name="_Toc192873192"/>
      <w:bookmarkStart w:id="6351" w:name="_Toc19933622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47"/>
      <w:bookmarkEnd w:id="6348"/>
      <w:bookmarkEnd w:id="6349"/>
      <w:bookmarkEnd w:id="6350"/>
      <w:bookmarkEnd w:id="635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6352" w:name="_Toc160570621"/>
      <w:bookmarkStart w:id="6353" w:name="_Toc162008217"/>
      <w:bookmarkStart w:id="6354" w:name="_Toc185515885"/>
      <w:bookmarkStart w:id="6355" w:name="_Toc192873193"/>
      <w:bookmarkStart w:id="6356" w:name="_Toc199336223"/>
      <w:r>
        <w:rPr>
          <w:lang w:eastAsia="zh-CN"/>
        </w:rPr>
        <w:t>8.7.5</w:t>
      </w:r>
      <w:r>
        <w:t>.5</w:t>
      </w:r>
      <w:r>
        <w:tab/>
        <w:t>Binary data</w:t>
      </w:r>
      <w:bookmarkEnd w:id="6352"/>
      <w:bookmarkEnd w:id="6353"/>
      <w:bookmarkEnd w:id="6354"/>
      <w:bookmarkEnd w:id="6355"/>
      <w:bookmarkEnd w:id="6356"/>
    </w:p>
    <w:p w14:paraId="2062F292" w14:textId="77777777" w:rsidR="008610C2" w:rsidRDefault="008610C2" w:rsidP="008610C2">
      <w:pPr>
        <w:pStyle w:val="Heading5"/>
      </w:pPr>
      <w:bookmarkStart w:id="6357" w:name="_Toc160570622"/>
      <w:bookmarkStart w:id="6358" w:name="_Toc162008218"/>
      <w:bookmarkStart w:id="6359" w:name="_Toc185515886"/>
      <w:bookmarkStart w:id="6360" w:name="_Toc192873194"/>
      <w:bookmarkStart w:id="6361" w:name="_Toc199336224"/>
      <w:r>
        <w:rPr>
          <w:lang w:eastAsia="zh-CN"/>
        </w:rPr>
        <w:t>8.7.5</w:t>
      </w:r>
      <w:r>
        <w:t>.5.1</w:t>
      </w:r>
      <w:r>
        <w:tab/>
        <w:t>Binary Data Types</w:t>
      </w:r>
      <w:bookmarkEnd w:id="6357"/>
      <w:bookmarkEnd w:id="6358"/>
      <w:bookmarkEnd w:id="6359"/>
      <w:bookmarkEnd w:id="6360"/>
      <w:bookmarkEnd w:id="636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6362" w:name="_Toc97042610"/>
      <w:bookmarkStart w:id="6363" w:name="_Toc97045754"/>
      <w:bookmarkStart w:id="6364" w:name="_Toc97155499"/>
      <w:bookmarkStart w:id="6365" w:name="_Toc101521625"/>
      <w:bookmarkStart w:id="6366" w:name="_Toc138761906"/>
      <w:bookmarkStart w:id="6367" w:name="_Toc145708121"/>
      <w:bookmarkStart w:id="6368" w:name="_Toc160570623"/>
      <w:bookmarkStart w:id="6369" w:name="_Toc162008219"/>
      <w:bookmarkStart w:id="6370" w:name="_Toc185515887"/>
      <w:bookmarkStart w:id="6371" w:name="_Toc192873195"/>
      <w:bookmarkStart w:id="6372" w:name="_Toc199336225"/>
      <w:r>
        <w:t>8.</w:t>
      </w:r>
      <w:r w:rsidR="004800D1">
        <w:t>7</w:t>
      </w:r>
      <w:r>
        <w:t>.6</w:t>
      </w:r>
      <w:r>
        <w:tab/>
        <w:t>Error Handling</w:t>
      </w:r>
      <w:bookmarkEnd w:id="6362"/>
      <w:bookmarkEnd w:id="6363"/>
      <w:bookmarkEnd w:id="6364"/>
      <w:bookmarkEnd w:id="6365"/>
      <w:bookmarkEnd w:id="6366"/>
      <w:bookmarkEnd w:id="6367"/>
      <w:bookmarkEnd w:id="6368"/>
      <w:bookmarkEnd w:id="6369"/>
      <w:bookmarkEnd w:id="6370"/>
      <w:bookmarkEnd w:id="6371"/>
      <w:bookmarkEnd w:id="6372"/>
    </w:p>
    <w:p w14:paraId="0212974C" w14:textId="77777777" w:rsidR="008610C2" w:rsidRDefault="008610C2" w:rsidP="008610C2">
      <w:pPr>
        <w:pStyle w:val="Heading4"/>
      </w:pPr>
      <w:bookmarkStart w:id="6373" w:name="_Toc160570624"/>
      <w:bookmarkStart w:id="6374" w:name="_Toc162008220"/>
      <w:bookmarkStart w:id="6375" w:name="_Toc185515888"/>
      <w:bookmarkStart w:id="6376" w:name="_Toc192873196"/>
      <w:bookmarkStart w:id="6377" w:name="_Toc199336226"/>
      <w:r>
        <w:t>8.7.6.1</w:t>
      </w:r>
      <w:r>
        <w:tab/>
        <w:t>General</w:t>
      </w:r>
      <w:bookmarkEnd w:id="6373"/>
      <w:bookmarkEnd w:id="6374"/>
      <w:bookmarkEnd w:id="6375"/>
      <w:bookmarkEnd w:id="6376"/>
      <w:bookmarkEnd w:id="6377"/>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6378" w:name="_Toc160570625"/>
      <w:bookmarkStart w:id="6379" w:name="_Toc162008221"/>
      <w:bookmarkStart w:id="6380" w:name="_Toc185515889"/>
      <w:bookmarkStart w:id="6381" w:name="_Toc192873197"/>
      <w:bookmarkStart w:id="6382" w:name="_Toc199336227"/>
      <w:r>
        <w:t>8.7.6.2</w:t>
      </w:r>
      <w:r>
        <w:tab/>
        <w:t>Protocol Errors</w:t>
      </w:r>
      <w:bookmarkEnd w:id="6378"/>
      <w:bookmarkEnd w:id="6379"/>
      <w:bookmarkEnd w:id="6380"/>
      <w:bookmarkEnd w:id="6381"/>
      <w:bookmarkEnd w:id="638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6383" w:name="_Toc160570626"/>
      <w:bookmarkStart w:id="6384" w:name="_Toc162008222"/>
      <w:bookmarkStart w:id="6385" w:name="_Toc185515890"/>
      <w:bookmarkStart w:id="6386" w:name="_Toc192873198"/>
      <w:bookmarkStart w:id="6387" w:name="_Toc199336228"/>
      <w:r>
        <w:t>8.7.6.3</w:t>
      </w:r>
      <w:r>
        <w:tab/>
        <w:t>Application Errors</w:t>
      </w:r>
      <w:bookmarkEnd w:id="6383"/>
      <w:bookmarkEnd w:id="6384"/>
      <w:bookmarkEnd w:id="6385"/>
      <w:bookmarkEnd w:id="6386"/>
      <w:bookmarkEnd w:id="6387"/>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6388" w:name="_Toc97042611"/>
      <w:bookmarkStart w:id="6389" w:name="_Toc97045755"/>
      <w:bookmarkStart w:id="6390" w:name="_Toc97155500"/>
      <w:bookmarkStart w:id="6391" w:name="_Toc101521626"/>
      <w:bookmarkStart w:id="6392" w:name="_Toc138761907"/>
      <w:bookmarkStart w:id="6393" w:name="_Toc145708122"/>
      <w:bookmarkStart w:id="6394" w:name="_Toc160570627"/>
      <w:bookmarkStart w:id="6395" w:name="_Toc162008223"/>
      <w:bookmarkStart w:id="6396" w:name="_Toc185515891"/>
      <w:bookmarkStart w:id="6397" w:name="_Toc192873199"/>
      <w:bookmarkStart w:id="6398" w:name="_Toc199336229"/>
      <w:r>
        <w:t>8.</w:t>
      </w:r>
      <w:r w:rsidR="004800D1">
        <w:t>7</w:t>
      </w:r>
      <w:r>
        <w:t>.7</w:t>
      </w:r>
      <w:r>
        <w:tab/>
        <w:t>Feature negotiation</w:t>
      </w:r>
      <w:bookmarkEnd w:id="6388"/>
      <w:bookmarkEnd w:id="6389"/>
      <w:bookmarkEnd w:id="6390"/>
      <w:bookmarkEnd w:id="6391"/>
      <w:bookmarkEnd w:id="6392"/>
      <w:bookmarkEnd w:id="6393"/>
      <w:bookmarkEnd w:id="6394"/>
      <w:bookmarkEnd w:id="6395"/>
      <w:bookmarkEnd w:id="6396"/>
      <w:bookmarkEnd w:id="6397"/>
      <w:bookmarkEnd w:id="639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438F612E"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6399" w:name="_Toc97042612"/>
      <w:bookmarkStart w:id="6400" w:name="_Toc97045756"/>
      <w:bookmarkStart w:id="6401" w:name="_Toc97155501"/>
      <w:bookmarkStart w:id="6402" w:name="_Toc101521627"/>
      <w:bookmarkStart w:id="6403" w:name="_Toc138761908"/>
      <w:bookmarkStart w:id="6404" w:name="_Toc145708123"/>
      <w:bookmarkStart w:id="6405" w:name="_Toc160570628"/>
      <w:bookmarkStart w:id="6406" w:name="_Toc162008224"/>
      <w:bookmarkStart w:id="6407" w:name="_Toc185515892"/>
      <w:bookmarkStart w:id="6408" w:name="_Toc192873200"/>
      <w:bookmarkStart w:id="6409" w:name="_Toc199336230"/>
      <w:r>
        <w:t>8.</w:t>
      </w:r>
      <w:r w:rsidR="004800D1">
        <w:t>8</w:t>
      </w:r>
      <w:r>
        <w:tab/>
      </w:r>
      <w:r w:rsidRPr="00F477AF">
        <w:t>Eees_</w:t>
      </w:r>
      <w:r>
        <w:t>EELManaged</w:t>
      </w:r>
      <w:r w:rsidRPr="00F477AF">
        <w:t>ACR</w:t>
      </w:r>
      <w:r>
        <w:t xml:space="preserve"> API</w:t>
      </w:r>
      <w:bookmarkEnd w:id="6399"/>
      <w:bookmarkEnd w:id="6400"/>
      <w:bookmarkEnd w:id="6401"/>
      <w:bookmarkEnd w:id="6402"/>
      <w:bookmarkEnd w:id="6403"/>
      <w:bookmarkEnd w:id="6404"/>
      <w:bookmarkEnd w:id="6405"/>
      <w:bookmarkEnd w:id="6406"/>
      <w:bookmarkEnd w:id="6407"/>
      <w:bookmarkEnd w:id="6408"/>
      <w:bookmarkEnd w:id="6409"/>
    </w:p>
    <w:p w14:paraId="3B69BCED" w14:textId="54799D32" w:rsidR="004B37D6" w:rsidRDefault="004B37D6" w:rsidP="004B37D6">
      <w:pPr>
        <w:pStyle w:val="Heading3"/>
      </w:pPr>
      <w:bookmarkStart w:id="6410" w:name="_Toc97042613"/>
      <w:bookmarkStart w:id="6411" w:name="_Toc97045757"/>
      <w:bookmarkStart w:id="6412" w:name="_Toc97155502"/>
      <w:bookmarkStart w:id="6413" w:name="_Toc101521628"/>
      <w:bookmarkStart w:id="6414" w:name="_Toc138761909"/>
      <w:bookmarkStart w:id="6415" w:name="_Toc145708124"/>
      <w:bookmarkStart w:id="6416" w:name="_Toc160570629"/>
      <w:bookmarkStart w:id="6417" w:name="_Toc162008225"/>
      <w:bookmarkStart w:id="6418" w:name="_Toc185515893"/>
      <w:bookmarkStart w:id="6419" w:name="_Toc192873201"/>
      <w:bookmarkStart w:id="6420" w:name="_Toc199336231"/>
      <w:r>
        <w:t>8.</w:t>
      </w:r>
      <w:r w:rsidR="004800D1">
        <w:t>8</w:t>
      </w:r>
      <w:r>
        <w:t>.1</w:t>
      </w:r>
      <w:r>
        <w:tab/>
        <w:t>Introduction</w:t>
      </w:r>
      <w:bookmarkEnd w:id="6410"/>
      <w:bookmarkEnd w:id="6411"/>
      <w:bookmarkEnd w:id="6412"/>
      <w:bookmarkEnd w:id="6413"/>
      <w:bookmarkEnd w:id="6414"/>
      <w:bookmarkEnd w:id="6415"/>
      <w:bookmarkEnd w:id="6416"/>
      <w:bookmarkEnd w:id="6417"/>
      <w:bookmarkEnd w:id="6418"/>
      <w:bookmarkEnd w:id="6419"/>
      <w:bookmarkEnd w:id="6420"/>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6421" w:name="_Toc97042614"/>
      <w:bookmarkStart w:id="6422" w:name="_Toc97045758"/>
      <w:bookmarkStart w:id="6423" w:name="_Toc97155503"/>
      <w:bookmarkStart w:id="6424" w:name="_Toc101521629"/>
      <w:bookmarkStart w:id="6425" w:name="_Toc138761910"/>
      <w:bookmarkStart w:id="6426" w:name="_Toc145708125"/>
      <w:bookmarkStart w:id="6427" w:name="_Toc160570630"/>
      <w:bookmarkStart w:id="6428" w:name="_Toc162008226"/>
      <w:bookmarkStart w:id="6429" w:name="_Toc185515894"/>
      <w:bookmarkStart w:id="6430" w:name="_Toc192873202"/>
      <w:bookmarkStart w:id="6431" w:name="_Toc199336232"/>
      <w:r>
        <w:t>8.</w:t>
      </w:r>
      <w:r w:rsidR="00211FE5">
        <w:t>8</w:t>
      </w:r>
      <w:r>
        <w:t>.2</w:t>
      </w:r>
      <w:r>
        <w:tab/>
        <w:t>Usage of HTTP</w:t>
      </w:r>
      <w:bookmarkEnd w:id="6421"/>
      <w:bookmarkEnd w:id="6422"/>
      <w:bookmarkEnd w:id="6423"/>
      <w:bookmarkEnd w:id="6424"/>
      <w:bookmarkEnd w:id="6425"/>
      <w:bookmarkEnd w:id="6426"/>
      <w:bookmarkEnd w:id="6427"/>
      <w:bookmarkEnd w:id="6428"/>
      <w:bookmarkEnd w:id="6429"/>
      <w:bookmarkEnd w:id="6430"/>
      <w:bookmarkEnd w:id="643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6432" w:name="_Toc94194874"/>
      <w:bookmarkStart w:id="6433" w:name="_Toc97042615"/>
      <w:bookmarkStart w:id="6434" w:name="_Toc97045759"/>
      <w:bookmarkStart w:id="6435" w:name="_Toc97155504"/>
      <w:bookmarkStart w:id="6436" w:name="_Toc101521630"/>
      <w:bookmarkStart w:id="6437" w:name="_Toc138761911"/>
      <w:bookmarkStart w:id="6438" w:name="_Toc145708126"/>
      <w:bookmarkStart w:id="6439" w:name="_Toc160570631"/>
      <w:bookmarkStart w:id="6440" w:name="_Toc162008227"/>
      <w:bookmarkStart w:id="6441" w:name="_Toc185515895"/>
      <w:bookmarkStart w:id="6442" w:name="_Toc192873203"/>
      <w:bookmarkStart w:id="6443" w:name="_Toc199336233"/>
      <w:r>
        <w:t>8.</w:t>
      </w:r>
      <w:r w:rsidR="00211FE5">
        <w:t>8</w:t>
      </w:r>
      <w:r>
        <w:t>.3</w:t>
      </w:r>
      <w:r>
        <w:tab/>
        <w:t>Resources</w:t>
      </w:r>
      <w:bookmarkEnd w:id="6432"/>
      <w:bookmarkEnd w:id="6433"/>
      <w:bookmarkEnd w:id="6434"/>
      <w:bookmarkEnd w:id="6435"/>
      <w:bookmarkEnd w:id="6436"/>
      <w:bookmarkEnd w:id="6437"/>
      <w:bookmarkEnd w:id="6438"/>
      <w:bookmarkEnd w:id="6439"/>
      <w:bookmarkEnd w:id="6440"/>
      <w:bookmarkEnd w:id="6441"/>
      <w:bookmarkEnd w:id="6442"/>
      <w:bookmarkEnd w:id="6443"/>
    </w:p>
    <w:p w14:paraId="580595A4" w14:textId="1E927A3F" w:rsidR="004B37D6" w:rsidRPr="000A7435" w:rsidRDefault="004B37D6" w:rsidP="004B37D6">
      <w:pPr>
        <w:pStyle w:val="Heading4"/>
      </w:pPr>
      <w:bookmarkStart w:id="6444" w:name="_Toc67903523"/>
      <w:bookmarkStart w:id="6445" w:name="_Toc94194929"/>
      <w:bookmarkStart w:id="6446" w:name="_Toc97042616"/>
      <w:bookmarkStart w:id="6447" w:name="_Toc97045760"/>
      <w:bookmarkStart w:id="6448" w:name="_Toc97155505"/>
      <w:bookmarkStart w:id="6449" w:name="_Toc101521631"/>
      <w:bookmarkStart w:id="6450" w:name="_Toc138761912"/>
      <w:bookmarkStart w:id="6451" w:name="_Toc145708127"/>
      <w:bookmarkStart w:id="6452" w:name="_Toc160570632"/>
      <w:bookmarkStart w:id="6453" w:name="_Toc162008228"/>
      <w:bookmarkStart w:id="6454" w:name="_Toc185515896"/>
      <w:bookmarkStart w:id="6455" w:name="_Toc192873204"/>
      <w:bookmarkStart w:id="6456" w:name="_Toc199336234"/>
      <w:r>
        <w:t>8.</w:t>
      </w:r>
      <w:r w:rsidR="00211FE5">
        <w:t>8</w:t>
      </w:r>
      <w:r>
        <w:t>.3.1</w:t>
      </w:r>
      <w:r>
        <w:tab/>
        <w:t>Overview</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809948901"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6457" w:name="_Toc510696609"/>
      <w:bookmarkStart w:id="6458" w:name="_Toc35971400"/>
      <w:bookmarkStart w:id="6459" w:name="_Toc67903524"/>
      <w:bookmarkStart w:id="6460" w:name="_Toc94194930"/>
    </w:p>
    <w:p w14:paraId="59C24254" w14:textId="23148CE1" w:rsidR="004B37D6" w:rsidRDefault="004B37D6" w:rsidP="004B37D6">
      <w:pPr>
        <w:pStyle w:val="Heading4"/>
      </w:pPr>
      <w:bookmarkStart w:id="6461" w:name="_Toc97042617"/>
      <w:bookmarkStart w:id="6462" w:name="_Toc97045761"/>
      <w:bookmarkStart w:id="6463" w:name="_Toc97155506"/>
      <w:bookmarkStart w:id="6464" w:name="_Toc101521632"/>
      <w:bookmarkStart w:id="6465" w:name="_Toc138761913"/>
      <w:bookmarkStart w:id="6466" w:name="_Toc145708128"/>
      <w:bookmarkStart w:id="6467" w:name="_Toc160570633"/>
      <w:bookmarkStart w:id="6468" w:name="_Toc162008229"/>
      <w:bookmarkStart w:id="6469" w:name="_Toc185515897"/>
      <w:bookmarkStart w:id="6470" w:name="_Toc192873205"/>
      <w:bookmarkStart w:id="6471" w:name="_Toc199336235"/>
      <w:r>
        <w:t>8.</w:t>
      </w:r>
      <w:r w:rsidR="00211FE5">
        <w:t>8</w:t>
      </w:r>
      <w:r>
        <w:t>.3.2</w:t>
      </w:r>
      <w:r>
        <w:tab/>
        <w:t xml:space="preserve">Resource: </w:t>
      </w:r>
      <w:bookmarkEnd w:id="6457"/>
      <w:bookmarkEnd w:id="6458"/>
      <w:bookmarkEnd w:id="6459"/>
      <w:r>
        <w:t>ACT</w:t>
      </w:r>
      <w:r w:rsidRPr="00B14C1D">
        <w:t xml:space="preserve"> Status Subscriptions</w:t>
      </w:r>
      <w:bookmarkEnd w:id="6460"/>
      <w:bookmarkEnd w:id="6461"/>
      <w:bookmarkEnd w:id="6462"/>
      <w:bookmarkEnd w:id="6463"/>
      <w:bookmarkEnd w:id="6464"/>
      <w:bookmarkEnd w:id="6465"/>
      <w:bookmarkEnd w:id="6466"/>
      <w:bookmarkEnd w:id="6467"/>
      <w:bookmarkEnd w:id="6468"/>
      <w:bookmarkEnd w:id="6469"/>
      <w:bookmarkEnd w:id="6470"/>
      <w:bookmarkEnd w:id="6471"/>
    </w:p>
    <w:p w14:paraId="0C77694F" w14:textId="745E5B17" w:rsidR="004B37D6" w:rsidRDefault="004B37D6" w:rsidP="004B37D6">
      <w:pPr>
        <w:pStyle w:val="Heading5"/>
      </w:pPr>
      <w:bookmarkStart w:id="6472" w:name="_Toc510696610"/>
      <w:bookmarkStart w:id="6473" w:name="_Toc35971401"/>
      <w:bookmarkStart w:id="6474" w:name="_Toc67903525"/>
      <w:bookmarkStart w:id="6475" w:name="_Toc94194931"/>
      <w:bookmarkStart w:id="6476" w:name="_Toc97042618"/>
      <w:bookmarkStart w:id="6477" w:name="_Toc97045762"/>
      <w:bookmarkStart w:id="6478" w:name="_Toc97155507"/>
      <w:bookmarkStart w:id="6479" w:name="_Toc101521633"/>
      <w:bookmarkStart w:id="6480" w:name="_Toc138761914"/>
      <w:bookmarkStart w:id="6481" w:name="_Toc145708129"/>
      <w:bookmarkStart w:id="6482" w:name="_Toc160570634"/>
      <w:bookmarkStart w:id="6483" w:name="_Toc162008230"/>
      <w:bookmarkStart w:id="6484" w:name="_Toc185515898"/>
      <w:bookmarkStart w:id="6485" w:name="_Toc192873206"/>
      <w:bookmarkStart w:id="6486" w:name="_Toc199336236"/>
      <w:r>
        <w:t>8.</w:t>
      </w:r>
      <w:r w:rsidR="00211FE5">
        <w:t>8</w:t>
      </w:r>
      <w:r>
        <w:t>.3.2.1</w:t>
      </w:r>
      <w:r>
        <w:tab/>
        <w:t>Description</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6487" w:name="_Toc35971402"/>
      <w:bookmarkStart w:id="6488" w:name="_Toc67903526"/>
      <w:bookmarkStart w:id="6489" w:name="_Toc94194932"/>
      <w:bookmarkStart w:id="6490" w:name="_Toc97042619"/>
      <w:bookmarkStart w:id="6491" w:name="_Toc97045763"/>
      <w:bookmarkStart w:id="6492" w:name="_Toc97155508"/>
      <w:bookmarkStart w:id="6493" w:name="_Toc101521634"/>
      <w:bookmarkStart w:id="6494" w:name="_Toc138761915"/>
      <w:bookmarkStart w:id="6495" w:name="_Toc145708130"/>
      <w:bookmarkStart w:id="6496" w:name="_Toc160570635"/>
      <w:bookmarkStart w:id="6497" w:name="_Toc162008231"/>
      <w:bookmarkStart w:id="6498" w:name="_Toc185515899"/>
      <w:bookmarkStart w:id="6499" w:name="_Toc192873207"/>
      <w:bookmarkStart w:id="6500" w:name="_Toc199336237"/>
      <w:bookmarkStart w:id="6501" w:name="_Toc510696612"/>
      <w:r>
        <w:t>8.</w:t>
      </w:r>
      <w:r w:rsidR="00211FE5">
        <w:t>8</w:t>
      </w:r>
      <w:r>
        <w:t>.3.2.2</w:t>
      </w:r>
      <w:r>
        <w:tab/>
        <w:t>Resource Definition</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6502" w:name="_Toc35971403"/>
      <w:bookmarkStart w:id="6503" w:name="_Toc67903527"/>
      <w:bookmarkStart w:id="6504" w:name="_Toc94194933"/>
      <w:bookmarkStart w:id="6505" w:name="_Toc97042620"/>
      <w:bookmarkStart w:id="6506" w:name="_Toc97045764"/>
      <w:bookmarkStart w:id="6507" w:name="_Toc97155509"/>
      <w:bookmarkStart w:id="6508" w:name="_Toc101521635"/>
      <w:bookmarkStart w:id="6509" w:name="_Toc138761916"/>
      <w:bookmarkStart w:id="6510" w:name="_Toc145708131"/>
      <w:bookmarkStart w:id="6511" w:name="_Toc160570636"/>
      <w:bookmarkStart w:id="6512" w:name="_Toc162008232"/>
      <w:bookmarkStart w:id="6513" w:name="_Toc185515900"/>
      <w:bookmarkStart w:id="6514" w:name="_Toc192873208"/>
      <w:bookmarkStart w:id="6515" w:name="_Toc199336238"/>
      <w:r>
        <w:t>8.</w:t>
      </w:r>
      <w:r w:rsidR="00211FE5">
        <w:t>8</w:t>
      </w:r>
      <w:r>
        <w:t>.3.2.3</w:t>
      </w:r>
      <w:r>
        <w:tab/>
        <w:t>Resource Standard Methods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6516" w:name="_Toc510696613"/>
      <w:bookmarkStart w:id="6517" w:name="_Toc35971404"/>
      <w:bookmarkStart w:id="6518" w:name="_Toc94194934"/>
      <w:bookmarkStart w:id="6519" w:name="_Toc97042621"/>
      <w:bookmarkStart w:id="6520" w:name="_Toc97045765"/>
      <w:bookmarkStart w:id="6521" w:name="_Toc97155510"/>
      <w:bookmarkStart w:id="6522" w:name="_Toc101521636"/>
      <w:bookmarkStart w:id="6523" w:name="_Toc138761917"/>
      <w:bookmarkStart w:id="6524" w:name="_Toc145708132"/>
      <w:bookmarkStart w:id="6525" w:name="_Toc160570637"/>
      <w:bookmarkStart w:id="6526" w:name="_Toc162008233"/>
      <w:bookmarkStart w:id="6527" w:name="_Toc185515901"/>
      <w:bookmarkStart w:id="6528" w:name="_Toc192873209"/>
      <w:bookmarkStart w:id="6529" w:name="_Toc199336239"/>
      <w:r>
        <w:t>8.</w:t>
      </w:r>
      <w:r w:rsidR="00211FE5">
        <w:t>8</w:t>
      </w:r>
      <w:r>
        <w:t>.3.2.3</w:t>
      </w:r>
      <w:r w:rsidRPr="00384E92">
        <w:t>.1</w:t>
      </w:r>
      <w:r w:rsidRPr="00384E92">
        <w:tab/>
      </w:r>
      <w:bookmarkEnd w:id="6516"/>
      <w:bookmarkEnd w:id="6517"/>
      <w:r>
        <w:t>GET</w:t>
      </w:r>
      <w:bookmarkEnd w:id="6518"/>
      <w:bookmarkEnd w:id="6519"/>
      <w:bookmarkEnd w:id="6520"/>
      <w:bookmarkEnd w:id="6521"/>
      <w:bookmarkEnd w:id="6522"/>
      <w:bookmarkEnd w:id="6523"/>
      <w:bookmarkEnd w:id="6524"/>
      <w:bookmarkEnd w:id="6525"/>
      <w:bookmarkEnd w:id="6526"/>
      <w:bookmarkEnd w:id="6527"/>
      <w:bookmarkEnd w:id="6528"/>
      <w:bookmarkEnd w:id="652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6530" w:name="_Toc94194935"/>
      <w:bookmarkStart w:id="6531" w:name="_Toc97042622"/>
      <w:bookmarkStart w:id="6532" w:name="_Toc97045766"/>
      <w:bookmarkStart w:id="6533" w:name="_Toc97155511"/>
      <w:bookmarkStart w:id="6534" w:name="_Toc101521637"/>
      <w:bookmarkStart w:id="6535" w:name="_Toc138761918"/>
      <w:bookmarkStart w:id="6536" w:name="_Toc145708133"/>
      <w:bookmarkStart w:id="6537" w:name="_Toc160570638"/>
      <w:bookmarkStart w:id="6538" w:name="_Toc162008234"/>
      <w:bookmarkStart w:id="6539" w:name="_Toc185515902"/>
      <w:bookmarkStart w:id="6540" w:name="_Toc192873210"/>
      <w:bookmarkStart w:id="6541" w:name="_Toc199336240"/>
      <w:r>
        <w:t>8.</w:t>
      </w:r>
      <w:r w:rsidR="00211FE5">
        <w:t>8</w:t>
      </w:r>
      <w:r>
        <w:t>.3.2.3</w:t>
      </w:r>
      <w:r w:rsidRPr="00384E92">
        <w:t>.</w:t>
      </w:r>
      <w:r>
        <w:t>2</w:t>
      </w:r>
      <w:r w:rsidRPr="00384E92">
        <w:tab/>
      </w:r>
      <w:r>
        <w:t>POST</w:t>
      </w:r>
      <w:bookmarkEnd w:id="6530"/>
      <w:bookmarkEnd w:id="6531"/>
      <w:bookmarkEnd w:id="6532"/>
      <w:bookmarkEnd w:id="6533"/>
      <w:bookmarkEnd w:id="6534"/>
      <w:bookmarkEnd w:id="6535"/>
      <w:bookmarkEnd w:id="6536"/>
      <w:bookmarkEnd w:id="6537"/>
      <w:bookmarkEnd w:id="6538"/>
      <w:bookmarkEnd w:id="6539"/>
      <w:bookmarkEnd w:id="6540"/>
      <w:bookmarkEnd w:id="6541"/>
    </w:p>
    <w:p w14:paraId="1B84D178" w14:textId="0469CD9C" w:rsidR="004B37D6" w:rsidRDefault="00EF761A" w:rsidP="004B37D6">
      <w:bookmarkStart w:id="6542" w:name="_Toc510696615"/>
      <w:bookmarkStart w:id="6543" w:name="_Toc35971406"/>
      <w:bookmarkStart w:id="654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6545" w:name="_Toc94194936"/>
      <w:bookmarkStart w:id="6546" w:name="_Toc97042623"/>
      <w:bookmarkStart w:id="6547" w:name="_Toc97045767"/>
      <w:bookmarkStart w:id="6548" w:name="_Toc97155512"/>
      <w:bookmarkStart w:id="6549" w:name="_Toc101521638"/>
      <w:bookmarkStart w:id="6550" w:name="_Toc138761919"/>
      <w:bookmarkStart w:id="6551" w:name="_Toc145708134"/>
      <w:bookmarkStart w:id="6552" w:name="_Toc160570639"/>
      <w:bookmarkStart w:id="6553" w:name="_Toc162008235"/>
      <w:bookmarkStart w:id="6554" w:name="_Toc185515903"/>
      <w:bookmarkStart w:id="6555" w:name="_Toc192873211"/>
      <w:bookmarkStart w:id="6556" w:name="_Toc199336241"/>
      <w:r>
        <w:t>8.</w:t>
      </w:r>
      <w:r w:rsidR="00211FE5">
        <w:t>8</w:t>
      </w:r>
      <w:r>
        <w:t>.3.2.4</w:t>
      </w:r>
      <w:r>
        <w:tab/>
        <w:t>Resource Custom Operations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6557" w:name="_Toc510696621"/>
      <w:bookmarkStart w:id="6558" w:name="_Toc35971412"/>
      <w:bookmarkStart w:id="6559" w:name="_Toc67903529"/>
      <w:bookmarkStart w:id="6560" w:name="_Toc94194937"/>
      <w:bookmarkStart w:id="6561" w:name="_Toc97042624"/>
      <w:bookmarkStart w:id="6562" w:name="_Toc97045768"/>
      <w:bookmarkStart w:id="6563" w:name="_Toc97155513"/>
      <w:bookmarkStart w:id="6564" w:name="_Toc101521639"/>
      <w:bookmarkStart w:id="6565" w:name="_Toc138761920"/>
      <w:bookmarkStart w:id="6566" w:name="_Toc145708135"/>
      <w:bookmarkStart w:id="6567" w:name="_Toc160570640"/>
      <w:bookmarkStart w:id="6568" w:name="_Toc162008236"/>
      <w:bookmarkStart w:id="6569" w:name="_Toc185515904"/>
      <w:bookmarkStart w:id="6570" w:name="_Toc192873212"/>
      <w:bookmarkStart w:id="6571" w:name="_Toc199336242"/>
      <w:r>
        <w:t>8.</w:t>
      </w:r>
      <w:r w:rsidR="00211FE5">
        <w:t>8</w:t>
      </w:r>
      <w:r>
        <w:t>.3.3</w:t>
      </w:r>
      <w:r>
        <w:tab/>
        <w:t xml:space="preserve">Resource: </w:t>
      </w:r>
      <w:bookmarkEnd w:id="6557"/>
      <w:bookmarkEnd w:id="6558"/>
      <w:bookmarkEnd w:id="6559"/>
      <w:r>
        <w:t>Individual ACT Status Subscription</w:t>
      </w:r>
      <w:bookmarkEnd w:id="6560"/>
      <w:bookmarkEnd w:id="6561"/>
      <w:bookmarkEnd w:id="6562"/>
      <w:bookmarkEnd w:id="6563"/>
      <w:bookmarkEnd w:id="6564"/>
      <w:bookmarkEnd w:id="6565"/>
      <w:bookmarkEnd w:id="6566"/>
      <w:bookmarkEnd w:id="6567"/>
      <w:bookmarkEnd w:id="6568"/>
      <w:bookmarkEnd w:id="6569"/>
      <w:bookmarkEnd w:id="6570"/>
      <w:bookmarkEnd w:id="6571"/>
    </w:p>
    <w:p w14:paraId="6DC21274" w14:textId="3330B31B" w:rsidR="004B37D6" w:rsidRDefault="004B37D6" w:rsidP="004B37D6">
      <w:pPr>
        <w:pStyle w:val="Heading5"/>
      </w:pPr>
      <w:bookmarkStart w:id="6572" w:name="_Toc94194938"/>
      <w:bookmarkStart w:id="6573" w:name="_Toc97042625"/>
      <w:bookmarkStart w:id="6574" w:name="_Toc97045769"/>
      <w:bookmarkStart w:id="6575" w:name="_Toc97155514"/>
      <w:bookmarkStart w:id="6576" w:name="_Toc101521640"/>
      <w:bookmarkStart w:id="6577" w:name="_Toc138761921"/>
      <w:bookmarkStart w:id="6578" w:name="_Toc145708136"/>
      <w:bookmarkStart w:id="6579" w:name="_Toc160570641"/>
      <w:bookmarkStart w:id="6580" w:name="_Toc162008237"/>
      <w:bookmarkStart w:id="6581" w:name="_Toc185515905"/>
      <w:bookmarkStart w:id="6582" w:name="_Toc192873213"/>
      <w:bookmarkStart w:id="6583" w:name="_Toc199336243"/>
      <w:r>
        <w:t>8.</w:t>
      </w:r>
      <w:r w:rsidR="00211FE5">
        <w:t>8</w:t>
      </w:r>
      <w:r>
        <w:t>.3.3.1</w:t>
      </w:r>
      <w:r>
        <w:tab/>
        <w:t>Description</w:t>
      </w:r>
      <w:bookmarkEnd w:id="6572"/>
      <w:bookmarkEnd w:id="6573"/>
      <w:bookmarkEnd w:id="6574"/>
      <w:bookmarkEnd w:id="6575"/>
      <w:bookmarkEnd w:id="6576"/>
      <w:bookmarkEnd w:id="6577"/>
      <w:bookmarkEnd w:id="6578"/>
      <w:bookmarkEnd w:id="6579"/>
      <w:bookmarkEnd w:id="6580"/>
      <w:bookmarkEnd w:id="6581"/>
      <w:bookmarkEnd w:id="6582"/>
      <w:bookmarkEnd w:id="658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6584" w:name="_Toc94194939"/>
      <w:bookmarkStart w:id="6585" w:name="_Toc97042626"/>
      <w:bookmarkStart w:id="6586" w:name="_Toc97045770"/>
      <w:bookmarkStart w:id="6587" w:name="_Toc97155515"/>
      <w:bookmarkStart w:id="6588" w:name="_Toc101521641"/>
      <w:bookmarkStart w:id="6589" w:name="_Toc138761922"/>
      <w:bookmarkStart w:id="6590" w:name="_Toc145708137"/>
      <w:bookmarkStart w:id="6591" w:name="_Toc160570642"/>
      <w:bookmarkStart w:id="6592" w:name="_Toc162008238"/>
      <w:bookmarkStart w:id="6593" w:name="_Toc185515906"/>
      <w:bookmarkStart w:id="6594" w:name="_Toc192873214"/>
      <w:bookmarkStart w:id="6595" w:name="_Toc199336244"/>
      <w:r>
        <w:t>8.</w:t>
      </w:r>
      <w:r w:rsidR="00211FE5">
        <w:t>8</w:t>
      </w:r>
      <w:r>
        <w:t>.3.3.2</w:t>
      </w:r>
      <w:r>
        <w:tab/>
        <w:t>Resource Definition</w:t>
      </w:r>
      <w:bookmarkEnd w:id="6584"/>
      <w:bookmarkEnd w:id="6585"/>
      <w:bookmarkEnd w:id="6586"/>
      <w:bookmarkEnd w:id="6587"/>
      <w:bookmarkEnd w:id="6588"/>
      <w:bookmarkEnd w:id="6589"/>
      <w:bookmarkEnd w:id="6590"/>
      <w:bookmarkEnd w:id="6591"/>
      <w:bookmarkEnd w:id="6592"/>
      <w:bookmarkEnd w:id="6593"/>
      <w:bookmarkEnd w:id="6594"/>
      <w:bookmarkEnd w:id="659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6596" w:name="_Toc94194940"/>
      <w:bookmarkStart w:id="6597" w:name="_Toc97042627"/>
      <w:bookmarkStart w:id="6598" w:name="_Toc97045771"/>
      <w:bookmarkStart w:id="6599" w:name="_Toc97155516"/>
      <w:bookmarkStart w:id="6600" w:name="_Toc101521642"/>
      <w:bookmarkStart w:id="6601" w:name="_Toc138761923"/>
      <w:bookmarkStart w:id="6602" w:name="_Toc145708138"/>
      <w:bookmarkStart w:id="6603" w:name="_Toc160570643"/>
      <w:bookmarkStart w:id="6604" w:name="_Toc162008239"/>
      <w:bookmarkStart w:id="6605" w:name="_Toc185515907"/>
      <w:bookmarkStart w:id="6606" w:name="_Toc192873215"/>
      <w:bookmarkStart w:id="6607" w:name="_Toc199336245"/>
      <w:r>
        <w:t>8.</w:t>
      </w:r>
      <w:r w:rsidR="00211FE5">
        <w:t>8</w:t>
      </w:r>
      <w:r>
        <w:t>.3.3.3</w:t>
      </w:r>
      <w:r>
        <w:tab/>
        <w:t>Resource Standard Methods</w:t>
      </w:r>
      <w:bookmarkEnd w:id="6596"/>
      <w:bookmarkEnd w:id="6597"/>
      <w:bookmarkEnd w:id="6598"/>
      <w:bookmarkEnd w:id="6599"/>
      <w:bookmarkEnd w:id="6600"/>
      <w:bookmarkEnd w:id="6601"/>
      <w:bookmarkEnd w:id="6602"/>
      <w:bookmarkEnd w:id="6603"/>
      <w:bookmarkEnd w:id="6604"/>
      <w:bookmarkEnd w:id="6605"/>
      <w:bookmarkEnd w:id="6606"/>
      <w:bookmarkEnd w:id="660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6608" w:name="_Toc94194941"/>
      <w:bookmarkStart w:id="6609" w:name="_Toc97042628"/>
      <w:bookmarkStart w:id="6610" w:name="_Toc97045772"/>
      <w:bookmarkStart w:id="6611" w:name="_Toc97155517"/>
      <w:bookmarkStart w:id="6612" w:name="_Toc101521643"/>
      <w:bookmarkStart w:id="6613" w:name="_Toc138761924"/>
      <w:bookmarkStart w:id="6614" w:name="_Toc145708139"/>
      <w:bookmarkStart w:id="6615" w:name="_Toc160570644"/>
      <w:bookmarkStart w:id="6616" w:name="_Toc162008240"/>
      <w:bookmarkStart w:id="6617" w:name="_Toc185515908"/>
      <w:bookmarkStart w:id="6618" w:name="_Toc192873216"/>
      <w:bookmarkStart w:id="6619" w:name="_Toc199336246"/>
      <w:r>
        <w:t>8.</w:t>
      </w:r>
      <w:r w:rsidR="00211FE5">
        <w:t>8</w:t>
      </w:r>
      <w:r>
        <w:t>.3.3.3</w:t>
      </w:r>
      <w:r w:rsidRPr="00384E92">
        <w:t>.1</w:t>
      </w:r>
      <w:r w:rsidRPr="00384E92">
        <w:tab/>
      </w:r>
      <w:r>
        <w:t>GET</w:t>
      </w:r>
      <w:bookmarkEnd w:id="6608"/>
      <w:bookmarkEnd w:id="6609"/>
      <w:bookmarkEnd w:id="6610"/>
      <w:bookmarkEnd w:id="6611"/>
      <w:bookmarkEnd w:id="6612"/>
      <w:bookmarkEnd w:id="6613"/>
      <w:bookmarkEnd w:id="6614"/>
      <w:bookmarkEnd w:id="6615"/>
      <w:bookmarkEnd w:id="6616"/>
      <w:bookmarkEnd w:id="6617"/>
      <w:bookmarkEnd w:id="6618"/>
      <w:bookmarkEnd w:id="6619"/>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6620" w:name="_Toc94194944"/>
      <w:bookmarkStart w:id="6621" w:name="_Toc97042629"/>
      <w:bookmarkStart w:id="6622" w:name="_Toc97045773"/>
      <w:bookmarkStart w:id="6623" w:name="_Toc97155518"/>
      <w:bookmarkStart w:id="6624" w:name="_Toc101521644"/>
      <w:bookmarkStart w:id="6625" w:name="_Toc138761925"/>
      <w:bookmarkStart w:id="6626" w:name="_Toc145708140"/>
      <w:bookmarkStart w:id="6627" w:name="_Toc160570645"/>
      <w:bookmarkStart w:id="6628" w:name="_Toc162008241"/>
      <w:bookmarkStart w:id="6629" w:name="_Toc185515909"/>
      <w:bookmarkStart w:id="6630" w:name="_Toc192873217"/>
      <w:bookmarkStart w:id="6631" w:name="_Toc199336247"/>
      <w:r>
        <w:t>8.</w:t>
      </w:r>
      <w:r w:rsidR="00211FE5">
        <w:t>8</w:t>
      </w:r>
      <w:r>
        <w:t>.3.3.4</w:t>
      </w:r>
      <w:r>
        <w:tab/>
        <w:t>Resource Custom Operations</w:t>
      </w:r>
      <w:bookmarkEnd w:id="6620"/>
      <w:bookmarkEnd w:id="6621"/>
      <w:bookmarkEnd w:id="6622"/>
      <w:bookmarkEnd w:id="6623"/>
      <w:bookmarkEnd w:id="6624"/>
      <w:bookmarkEnd w:id="6625"/>
      <w:bookmarkEnd w:id="6626"/>
      <w:bookmarkEnd w:id="6627"/>
      <w:bookmarkEnd w:id="6628"/>
      <w:bookmarkEnd w:id="6629"/>
      <w:bookmarkEnd w:id="6630"/>
      <w:bookmarkEnd w:id="663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6632" w:name="_Toc97042630"/>
      <w:bookmarkStart w:id="6633" w:name="_Toc97045774"/>
      <w:bookmarkStart w:id="6634" w:name="_Toc97155519"/>
      <w:bookmarkStart w:id="6635" w:name="_Toc101521645"/>
      <w:bookmarkStart w:id="6636" w:name="_Toc138761926"/>
      <w:bookmarkStart w:id="6637" w:name="_Toc145708141"/>
      <w:bookmarkStart w:id="6638" w:name="_Toc160570646"/>
      <w:bookmarkStart w:id="6639" w:name="_Toc162008242"/>
      <w:bookmarkStart w:id="6640" w:name="_Toc185515910"/>
      <w:bookmarkStart w:id="6641" w:name="_Toc192873218"/>
      <w:bookmarkStart w:id="6642" w:name="_Toc199336248"/>
      <w:r>
        <w:t>8.</w:t>
      </w:r>
      <w:r w:rsidR="00211FE5">
        <w:t>8</w:t>
      </w:r>
      <w:r>
        <w:t>.4</w:t>
      </w:r>
      <w:r>
        <w:tab/>
        <w:t>Custom Operations without associated resources</w:t>
      </w:r>
      <w:bookmarkEnd w:id="6632"/>
      <w:bookmarkEnd w:id="6633"/>
      <w:bookmarkEnd w:id="6634"/>
      <w:bookmarkEnd w:id="6635"/>
      <w:bookmarkEnd w:id="6636"/>
      <w:bookmarkEnd w:id="6637"/>
      <w:bookmarkEnd w:id="6638"/>
      <w:bookmarkEnd w:id="6639"/>
      <w:bookmarkEnd w:id="6640"/>
      <w:bookmarkEnd w:id="6641"/>
      <w:bookmarkEnd w:id="6642"/>
    </w:p>
    <w:p w14:paraId="55A0FF90" w14:textId="0C17A851" w:rsidR="004B37D6" w:rsidRDefault="004B37D6" w:rsidP="004B37D6">
      <w:pPr>
        <w:pStyle w:val="Heading4"/>
      </w:pPr>
      <w:bookmarkStart w:id="6643" w:name="_Toc94194876"/>
      <w:bookmarkStart w:id="6644" w:name="_Toc97042631"/>
      <w:bookmarkStart w:id="6645" w:name="_Toc97045775"/>
      <w:bookmarkStart w:id="6646" w:name="_Toc97155520"/>
      <w:bookmarkStart w:id="6647" w:name="_Toc101521646"/>
      <w:bookmarkStart w:id="6648" w:name="_Toc138761927"/>
      <w:bookmarkStart w:id="6649" w:name="_Toc145708142"/>
      <w:bookmarkStart w:id="6650" w:name="_Toc160570647"/>
      <w:bookmarkStart w:id="6651" w:name="_Toc162008243"/>
      <w:bookmarkStart w:id="6652" w:name="_Toc185515911"/>
      <w:bookmarkStart w:id="6653" w:name="_Toc192873219"/>
      <w:bookmarkStart w:id="6654" w:name="_Toc199336249"/>
      <w:r>
        <w:t>8.</w:t>
      </w:r>
      <w:r w:rsidR="00211FE5">
        <w:t>8</w:t>
      </w:r>
      <w:r>
        <w:t>.4.1</w:t>
      </w:r>
      <w:r>
        <w:tab/>
        <w:t>Overview</w:t>
      </w:r>
      <w:bookmarkEnd w:id="6643"/>
      <w:bookmarkEnd w:id="6644"/>
      <w:bookmarkEnd w:id="6645"/>
      <w:bookmarkEnd w:id="6646"/>
      <w:bookmarkEnd w:id="6647"/>
      <w:bookmarkEnd w:id="6648"/>
      <w:bookmarkEnd w:id="6649"/>
      <w:bookmarkEnd w:id="6650"/>
      <w:bookmarkEnd w:id="6651"/>
      <w:bookmarkEnd w:id="6652"/>
      <w:bookmarkEnd w:id="6653"/>
      <w:bookmarkEnd w:id="665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809948902"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6655" w:name="_Toc94194877"/>
      <w:bookmarkStart w:id="6656" w:name="_Toc97042632"/>
      <w:bookmarkStart w:id="6657" w:name="_Toc97045776"/>
      <w:bookmarkStart w:id="6658" w:name="_Toc97155521"/>
      <w:bookmarkStart w:id="6659" w:name="_Toc101521647"/>
      <w:bookmarkStart w:id="6660" w:name="_Toc138761928"/>
      <w:bookmarkStart w:id="6661" w:name="_Toc145708143"/>
      <w:bookmarkStart w:id="6662" w:name="_Toc160570648"/>
      <w:bookmarkStart w:id="6663" w:name="_Toc162008244"/>
      <w:bookmarkStart w:id="6664" w:name="_Toc185515912"/>
      <w:bookmarkStart w:id="6665" w:name="_Toc192873220"/>
      <w:bookmarkStart w:id="6666" w:name="_Toc199336250"/>
      <w:r>
        <w:t>8.</w:t>
      </w:r>
      <w:r w:rsidR="00211FE5">
        <w:t>8</w:t>
      </w:r>
      <w:r>
        <w:t>.4.2</w:t>
      </w:r>
      <w:r>
        <w:tab/>
        <w:t xml:space="preserve">Operation: </w:t>
      </w:r>
      <w:bookmarkEnd w:id="6655"/>
      <w:r>
        <w:t>Request</w:t>
      </w:r>
      <w:r>
        <w:rPr>
          <w:rFonts w:cs="Courier New"/>
          <w:szCs w:val="16"/>
        </w:rPr>
        <w:t>EELManagedACR</w:t>
      </w:r>
      <w:bookmarkEnd w:id="6656"/>
      <w:bookmarkEnd w:id="6657"/>
      <w:bookmarkEnd w:id="6658"/>
      <w:bookmarkEnd w:id="6659"/>
      <w:bookmarkEnd w:id="6660"/>
      <w:bookmarkEnd w:id="6661"/>
      <w:bookmarkEnd w:id="6662"/>
      <w:bookmarkEnd w:id="6663"/>
      <w:bookmarkEnd w:id="6664"/>
      <w:bookmarkEnd w:id="6665"/>
      <w:bookmarkEnd w:id="6666"/>
    </w:p>
    <w:p w14:paraId="4017E321" w14:textId="16D6F32A" w:rsidR="004B37D6" w:rsidRDefault="004B37D6" w:rsidP="004B37D6">
      <w:pPr>
        <w:pStyle w:val="Heading5"/>
      </w:pPr>
      <w:bookmarkStart w:id="6667" w:name="_Toc94194878"/>
      <w:bookmarkStart w:id="6668" w:name="_Toc97042633"/>
      <w:bookmarkStart w:id="6669" w:name="_Toc97045777"/>
      <w:bookmarkStart w:id="6670" w:name="_Toc97155522"/>
      <w:bookmarkStart w:id="6671" w:name="_Toc101521648"/>
      <w:bookmarkStart w:id="6672" w:name="_Toc138761929"/>
      <w:bookmarkStart w:id="6673" w:name="_Toc145708144"/>
      <w:bookmarkStart w:id="6674" w:name="_Toc160570649"/>
      <w:bookmarkStart w:id="6675" w:name="_Toc162008245"/>
      <w:bookmarkStart w:id="6676" w:name="_Toc185515913"/>
      <w:bookmarkStart w:id="6677" w:name="_Toc192873221"/>
      <w:bookmarkStart w:id="6678" w:name="_Toc199336251"/>
      <w:r>
        <w:t>8.</w:t>
      </w:r>
      <w:r w:rsidR="00211FE5">
        <w:t>8</w:t>
      </w:r>
      <w:r>
        <w:t>.4.2.1</w:t>
      </w:r>
      <w:r>
        <w:tab/>
        <w:t>Description</w:t>
      </w:r>
      <w:bookmarkEnd w:id="6667"/>
      <w:bookmarkEnd w:id="6668"/>
      <w:bookmarkEnd w:id="6669"/>
      <w:bookmarkEnd w:id="6670"/>
      <w:bookmarkEnd w:id="6671"/>
      <w:bookmarkEnd w:id="6672"/>
      <w:bookmarkEnd w:id="6673"/>
      <w:bookmarkEnd w:id="6674"/>
      <w:bookmarkEnd w:id="6675"/>
      <w:bookmarkEnd w:id="6676"/>
      <w:bookmarkEnd w:id="6677"/>
      <w:bookmarkEnd w:id="6678"/>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6679" w:name="_Toc94194879"/>
      <w:bookmarkStart w:id="6680" w:name="_Toc97042634"/>
      <w:bookmarkStart w:id="6681" w:name="_Toc97045778"/>
      <w:bookmarkStart w:id="6682" w:name="_Toc97155523"/>
      <w:bookmarkStart w:id="6683" w:name="_Toc101521649"/>
      <w:bookmarkStart w:id="6684" w:name="_Toc138761930"/>
      <w:bookmarkStart w:id="6685" w:name="_Toc145708145"/>
      <w:bookmarkStart w:id="6686" w:name="_Toc160570650"/>
      <w:bookmarkStart w:id="6687" w:name="_Toc162008246"/>
      <w:bookmarkStart w:id="6688" w:name="_Toc185515914"/>
      <w:bookmarkStart w:id="6689" w:name="_Toc192873222"/>
      <w:bookmarkStart w:id="6690" w:name="_Toc199336252"/>
      <w:r>
        <w:t>8.</w:t>
      </w:r>
      <w:r w:rsidR="00211FE5">
        <w:t>8</w:t>
      </w:r>
      <w:r>
        <w:t>.4.2.2</w:t>
      </w:r>
      <w:r>
        <w:tab/>
        <w:t>Operation Definition</w:t>
      </w:r>
      <w:bookmarkEnd w:id="6679"/>
      <w:bookmarkEnd w:id="6680"/>
      <w:bookmarkEnd w:id="6681"/>
      <w:bookmarkEnd w:id="6682"/>
      <w:bookmarkEnd w:id="6683"/>
      <w:bookmarkEnd w:id="6684"/>
      <w:bookmarkEnd w:id="6685"/>
      <w:bookmarkEnd w:id="6686"/>
      <w:bookmarkEnd w:id="6687"/>
      <w:bookmarkEnd w:id="6688"/>
      <w:bookmarkEnd w:id="6689"/>
      <w:bookmarkEnd w:id="669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6691" w:name="_Toc97042635"/>
      <w:bookmarkStart w:id="6692" w:name="_Toc97045779"/>
      <w:bookmarkStart w:id="6693" w:name="_Toc97155524"/>
      <w:bookmarkStart w:id="6694" w:name="_Toc101521650"/>
      <w:bookmarkStart w:id="6695" w:name="_Toc138761931"/>
      <w:bookmarkStart w:id="6696" w:name="_Toc145708146"/>
      <w:bookmarkStart w:id="6697" w:name="_Toc160570651"/>
      <w:bookmarkStart w:id="6698" w:name="_Toc162008247"/>
      <w:bookmarkStart w:id="6699" w:name="_Toc185515915"/>
      <w:bookmarkStart w:id="6700" w:name="_Toc192873223"/>
      <w:bookmarkStart w:id="6701" w:name="_Toc199336253"/>
      <w:r>
        <w:t>8.</w:t>
      </w:r>
      <w:r w:rsidR="00211FE5">
        <w:t>8</w:t>
      </w:r>
      <w:r>
        <w:t>.5</w:t>
      </w:r>
      <w:r>
        <w:tab/>
        <w:t>Notifications</w:t>
      </w:r>
      <w:bookmarkEnd w:id="6691"/>
      <w:bookmarkEnd w:id="6692"/>
      <w:bookmarkEnd w:id="6693"/>
      <w:bookmarkEnd w:id="6694"/>
      <w:bookmarkEnd w:id="6695"/>
      <w:bookmarkEnd w:id="6696"/>
      <w:bookmarkEnd w:id="6697"/>
      <w:bookmarkEnd w:id="6698"/>
      <w:bookmarkEnd w:id="6699"/>
      <w:bookmarkEnd w:id="6700"/>
      <w:bookmarkEnd w:id="6701"/>
    </w:p>
    <w:p w14:paraId="50F129B4" w14:textId="249054DC" w:rsidR="004B37D6" w:rsidRDefault="004B37D6" w:rsidP="004B37D6">
      <w:pPr>
        <w:pStyle w:val="Heading4"/>
      </w:pPr>
      <w:bookmarkStart w:id="6702" w:name="_Toc94194946"/>
      <w:bookmarkStart w:id="6703" w:name="_Toc97042636"/>
      <w:bookmarkStart w:id="6704" w:name="_Toc97045780"/>
      <w:bookmarkStart w:id="6705" w:name="_Toc97155525"/>
      <w:bookmarkStart w:id="6706" w:name="_Toc101521651"/>
      <w:bookmarkStart w:id="6707" w:name="_Toc138761932"/>
      <w:bookmarkStart w:id="6708" w:name="_Toc145708147"/>
      <w:bookmarkStart w:id="6709" w:name="_Toc160570652"/>
      <w:bookmarkStart w:id="6710" w:name="_Toc162008248"/>
      <w:bookmarkStart w:id="6711" w:name="_Toc185515916"/>
      <w:bookmarkStart w:id="6712" w:name="_Toc192873224"/>
      <w:bookmarkStart w:id="6713" w:name="_Toc199336254"/>
      <w:r>
        <w:t>8.</w:t>
      </w:r>
      <w:r w:rsidR="00211FE5">
        <w:t>8</w:t>
      </w:r>
      <w:r>
        <w:t>.5.1</w:t>
      </w:r>
      <w:r>
        <w:tab/>
        <w:t>General</w:t>
      </w:r>
      <w:bookmarkEnd w:id="6702"/>
      <w:bookmarkEnd w:id="6703"/>
      <w:bookmarkEnd w:id="6704"/>
      <w:bookmarkEnd w:id="6705"/>
      <w:bookmarkEnd w:id="6706"/>
      <w:bookmarkEnd w:id="6707"/>
      <w:bookmarkEnd w:id="6708"/>
      <w:bookmarkEnd w:id="6709"/>
      <w:bookmarkEnd w:id="6710"/>
      <w:bookmarkEnd w:id="6711"/>
      <w:bookmarkEnd w:id="6712"/>
      <w:bookmarkEnd w:id="671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6714" w:name="_Toc94194947"/>
      <w:bookmarkStart w:id="6715" w:name="_Toc97042637"/>
      <w:bookmarkStart w:id="6716" w:name="_Toc97045781"/>
      <w:bookmarkStart w:id="6717" w:name="_Toc97155526"/>
      <w:bookmarkStart w:id="6718" w:name="_Toc101521652"/>
      <w:bookmarkStart w:id="6719" w:name="_Toc138761933"/>
      <w:bookmarkStart w:id="6720" w:name="_Toc145708148"/>
      <w:bookmarkStart w:id="6721" w:name="_Toc160570653"/>
      <w:bookmarkStart w:id="6722" w:name="_Toc162008249"/>
      <w:bookmarkStart w:id="6723" w:name="_Toc185515917"/>
      <w:bookmarkStart w:id="6724" w:name="_Toc192873225"/>
      <w:bookmarkStart w:id="6725" w:name="_Toc19933625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6714"/>
      <w:bookmarkEnd w:id="6715"/>
      <w:bookmarkEnd w:id="6716"/>
      <w:bookmarkEnd w:id="6717"/>
      <w:bookmarkEnd w:id="6718"/>
      <w:bookmarkEnd w:id="6719"/>
      <w:bookmarkEnd w:id="6720"/>
      <w:bookmarkEnd w:id="6721"/>
      <w:bookmarkEnd w:id="6722"/>
      <w:bookmarkEnd w:id="6723"/>
      <w:bookmarkEnd w:id="6724"/>
      <w:bookmarkEnd w:id="6725"/>
    </w:p>
    <w:p w14:paraId="180C319F" w14:textId="1B57B6C2" w:rsidR="004B37D6" w:rsidRPr="001E669E" w:rsidRDefault="004B37D6" w:rsidP="004B37D6">
      <w:pPr>
        <w:pStyle w:val="Heading5"/>
        <w:rPr>
          <w:noProof/>
          <w:lang w:val="en-US"/>
        </w:rPr>
      </w:pPr>
      <w:bookmarkStart w:id="6726" w:name="_Toc97042638"/>
      <w:bookmarkStart w:id="6727" w:name="_Toc97045782"/>
      <w:bookmarkStart w:id="6728" w:name="_Toc97155527"/>
      <w:bookmarkStart w:id="6729" w:name="_Toc101521653"/>
      <w:bookmarkStart w:id="6730" w:name="_Toc138761934"/>
      <w:bookmarkStart w:id="6731" w:name="_Toc145708149"/>
      <w:bookmarkStart w:id="6732" w:name="_Toc160570654"/>
      <w:bookmarkStart w:id="6733" w:name="_Toc162008250"/>
      <w:bookmarkStart w:id="6734" w:name="_Toc185515918"/>
      <w:bookmarkStart w:id="6735" w:name="_Toc192873226"/>
      <w:bookmarkStart w:id="6736" w:name="_Toc199336256"/>
      <w:r>
        <w:t>8.</w:t>
      </w:r>
      <w:r w:rsidR="00211FE5">
        <w:t>8</w:t>
      </w:r>
      <w:r w:rsidRPr="001E669E">
        <w:rPr>
          <w:lang w:val="en-US"/>
        </w:rPr>
        <w:t>.5.2</w:t>
      </w:r>
      <w:bookmarkStart w:id="6737" w:name="_Toc94194948"/>
      <w:r w:rsidRPr="001E669E">
        <w:rPr>
          <w:noProof/>
          <w:lang w:val="en-US"/>
        </w:rPr>
        <w:t>.1</w:t>
      </w:r>
      <w:r w:rsidRPr="001E669E">
        <w:rPr>
          <w:noProof/>
          <w:lang w:val="en-US"/>
        </w:rPr>
        <w:tab/>
        <w:t>Description</w:t>
      </w:r>
      <w:bookmarkEnd w:id="6726"/>
      <w:bookmarkEnd w:id="6727"/>
      <w:bookmarkEnd w:id="6728"/>
      <w:bookmarkEnd w:id="6729"/>
      <w:bookmarkEnd w:id="6730"/>
      <w:bookmarkEnd w:id="6731"/>
      <w:bookmarkEnd w:id="6732"/>
      <w:bookmarkEnd w:id="6733"/>
      <w:bookmarkEnd w:id="6734"/>
      <w:bookmarkEnd w:id="6735"/>
      <w:bookmarkEnd w:id="6736"/>
      <w:bookmarkEnd w:id="6737"/>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6738" w:name="_Toc94194949"/>
      <w:bookmarkStart w:id="6739" w:name="_Toc97042639"/>
      <w:bookmarkStart w:id="6740" w:name="_Toc97045783"/>
      <w:bookmarkStart w:id="6741" w:name="_Toc97155528"/>
      <w:bookmarkStart w:id="6742" w:name="_Toc101521654"/>
      <w:bookmarkStart w:id="6743" w:name="_Toc138761935"/>
      <w:bookmarkStart w:id="6744" w:name="_Toc145708150"/>
      <w:bookmarkStart w:id="6745" w:name="_Toc160570655"/>
      <w:bookmarkStart w:id="6746" w:name="_Toc162008251"/>
      <w:bookmarkStart w:id="6747" w:name="_Toc185515919"/>
      <w:bookmarkStart w:id="6748" w:name="_Toc192873227"/>
      <w:bookmarkStart w:id="6749" w:name="_Toc199336257"/>
      <w:r>
        <w:t>8.</w:t>
      </w:r>
      <w:r w:rsidR="00211FE5">
        <w:t>8</w:t>
      </w:r>
      <w:r>
        <w:t>.5.2</w:t>
      </w:r>
      <w:r>
        <w:rPr>
          <w:noProof/>
        </w:rPr>
        <w:t>.2</w:t>
      </w:r>
      <w:r>
        <w:rPr>
          <w:noProof/>
        </w:rPr>
        <w:tab/>
        <w:t>Target URI</w:t>
      </w:r>
      <w:bookmarkEnd w:id="6738"/>
      <w:bookmarkEnd w:id="6739"/>
      <w:bookmarkEnd w:id="6740"/>
      <w:bookmarkEnd w:id="6741"/>
      <w:bookmarkEnd w:id="6742"/>
      <w:bookmarkEnd w:id="6743"/>
      <w:bookmarkEnd w:id="6744"/>
      <w:bookmarkEnd w:id="6745"/>
      <w:bookmarkEnd w:id="6746"/>
      <w:bookmarkEnd w:id="6747"/>
      <w:bookmarkEnd w:id="6748"/>
      <w:bookmarkEnd w:id="674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6750" w:name="_Toc94194950"/>
      <w:bookmarkStart w:id="6751" w:name="_Toc97042640"/>
      <w:bookmarkStart w:id="6752" w:name="_Toc97045784"/>
      <w:bookmarkStart w:id="6753" w:name="_Toc97155529"/>
      <w:bookmarkStart w:id="6754" w:name="_Toc101521655"/>
      <w:bookmarkStart w:id="6755" w:name="_Toc138761936"/>
      <w:bookmarkStart w:id="6756" w:name="_Toc145708151"/>
      <w:bookmarkStart w:id="6757" w:name="_Toc160570656"/>
      <w:bookmarkStart w:id="6758" w:name="_Toc162008252"/>
      <w:bookmarkStart w:id="6759" w:name="_Toc185515920"/>
      <w:bookmarkStart w:id="6760" w:name="_Toc192873228"/>
      <w:bookmarkStart w:id="6761" w:name="_Toc199336258"/>
      <w:r>
        <w:t>8.</w:t>
      </w:r>
      <w:r w:rsidR="00211FE5">
        <w:t>8</w:t>
      </w:r>
      <w:r>
        <w:t>.5.2</w:t>
      </w:r>
      <w:r>
        <w:rPr>
          <w:noProof/>
        </w:rPr>
        <w:t>.3</w:t>
      </w:r>
      <w:r>
        <w:rPr>
          <w:noProof/>
        </w:rPr>
        <w:tab/>
        <w:t>Standard Methods</w:t>
      </w:r>
      <w:bookmarkEnd w:id="6750"/>
      <w:bookmarkEnd w:id="6751"/>
      <w:bookmarkEnd w:id="6752"/>
      <w:bookmarkEnd w:id="6753"/>
      <w:bookmarkEnd w:id="6754"/>
      <w:bookmarkEnd w:id="6755"/>
      <w:bookmarkEnd w:id="6756"/>
      <w:bookmarkEnd w:id="6757"/>
      <w:bookmarkEnd w:id="6758"/>
      <w:bookmarkEnd w:id="6759"/>
      <w:bookmarkEnd w:id="6760"/>
      <w:bookmarkEnd w:id="6761"/>
    </w:p>
    <w:p w14:paraId="67BC3073" w14:textId="210B48D2" w:rsidR="004B37D6" w:rsidRDefault="004B37D6" w:rsidP="004B37D6">
      <w:pPr>
        <w:pStyle w:val="Heading6"/>
        <w:rPr>
          <w:noProof/>
        </w:rPr>
      </w:pPr>
      <w:bookmarkStart w:id="6762" w:name="_Toc94194951"/>
      <w:bookmarkStart w:id="6763" w:name="_Toc97042641"/>
      <w:bookmarkStart w:id="6764" w:name="_Toc97045785"/>
      <w:bookmarkStart w:id="6765" w:name="_Toc97155530"/>
      <w:bookmarkStart w:id="6766" w:name="_Toc101521656"/>
      <w:bookmarkStart w:id="6767" w:name="_Toc138761937"/>
      <w:bookmarkStart w:id="6768" w:name="_Toc145708152"/>
      <w:bookmarkStart w:id="6769" w:name="_Toc160570657"/>
      <w:bookmarkStart w:id="6770" w:name="_Toc162008253"/>
      <w:bookmarkStart w:id="6771" w:name="_Toc185515921"/>
      <w:bookmarkStart w:id="6772" w:name="_Toc192873229"/>
      <w:bookmarkStart w:id="6773" w:name="_Toc199336259"/>
      <w:r>
        <w:t>8.</w:t>
      </w:r>
      <w:r w:rsidR="00211FE5">
        <w:t>8</w:t>
      </w:r>
      <w:r>
        <w:t>.5.2.3</w:t>
      </w:r>
      <w:r>
        <w:rPr>
          <w:noProof/>
        </w:rPr>
        <w:t>.1</w:t>
      </w:r>
      <w:r>
        <w:rPr>
          <w:noProof/>
        </w:rPr>
        <w:tab/>
        <w:t>POST</w:t>
      </w:r>
      <w:bookmarkEnd w:id="6762"/>
      <w:bookmarkEnd w:id="6763"/>
      <w:bookmarkEnd w:id="6764"/>
      <w:bookmarkEnd w:id="6765"/>
      <w:bookmarkEnd w:id="6766"/>
      <w:bookmarkEnd w:id="6767"/>
      <w:bookmarkEnd w:id="6768"/>
      <w:bookmarkEnd w:id="6769"/>
      <w:bookmarkEnd w:id="6770"/>
      <w:bookmarkEnd w:id="6771"/>
      <w:bookmarkEnd w:id="6772"/>
      <w:bookmarkEnd w:id="677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6774" w:name="_Toc94194897"/>
      <w:bookmarkStart w:id="6775" w:name="_Toc97042642"/>
      <w:bookmarkStart w:id="6776" w:name="_Toc97045786"/>
      <w:bookmarkStart w:id="6777" w:name="_Toc97155531"/>
      <w:bookmarkStart w:id="6778" w:name="_Toc101521657"/>
      <w:bookmarkStart w:id="6779" w:name="_Toc138761938"/>
      <w:bookmarkStart w:id="6780" w:name="_Toc145708153"/>
      <w:bookmarkStart w:id="6781" w:name="_Toc160570658"/>
      <w:bookmarkStart w:id="6782" w:name="_Toc162008254"/>
      <w:bookmarkStart w:id="6783" w:name="_Toc185515922"/>
      <w:bookmarkStart w:id="6784" w:name="_Toc192873230"/>
      <w:bookmarkStart w:id="6785" w:name="_Toc199336260"/>
      <w:r>
        <w:t>8.</w:t>
      </w:r>
      <w:r w:rsidR="00180B18">
        <w:t>8</w:t>
      </w:r>
      <w:r>
        <w:t>.6</w:t>
      </w:r>
      <w:r>
        <w:tab/>
        <w:t>Data Model</w:t>
      </w:r>
      <w:bookmarkEnd w:id="6774"/>
      <w:bookmarkEnd w:id="6775"/>
      <w:bookmarkEnd w:id="6776"/>
      <w:bookmarkEnd w:id="6777"/>
      <w:bookmarkEnd w:id="6778"/>
      <w:bookmarkEnd w:id="6779"/>
      <w:bookmarkEnd w:id="6780"/>
      <w:bookmarkEnd w:id="6781"/>
      <w:bookmarkEnd w:id="6782"/>
      <w:bookmarkEnd w:id="6783"/>
      <w:bookmarkEnd w:id="6784"/>
      <w:bookmarkEnd w:id="6785"/>
    </w:p>
    <w:p w14:paraId="034B2B86" w14:textId="53E1121D" w:rsidR="004B37D6" w:rsidRDefault="004B37D6" w:rsidP="004B37D6">
      <w:pPr>
        <w:pStyle w:val="Heading4"/>
      </w:pPr>
      <w:bookmarkStart w:id="6786" w:name="_Toc510696633"/>
      <w:bookmarkStart w:id="6787" w:name="_Toc35971428"/>
      <w:bookmarkStart w:id="6788" w:name="_Toc94194898"/>
      <w:bookmarkStart w:id="6789" w:name="_Toc97042643"/>
      <w:bookmarkStart w:id="6790" w:name="_Toc97045787"/>
      <w:bookmarkStart w:id="6791" w:name="_Toc97155532"/>
      <w:bookmarkStart w:id="6792" w:name="_Toc101521658"/>
      <w:bookmarkStart w:id="6793" w:name="_Toc138761939"/>
      <w:bookmarkStart w:id="6794" w:name="_Toc145708154"/>
      <w:bookmarkStart w:id="6795" w:name="_Toc160570659"/>
      <w:bookmarkStart w:id="6796" w:name="_Toc162008255"/>
      <w:bookmarkStart w:id="6797" w:name="_Toc185515923"/>
      <w:bookmarkStart w:id="6798" w:name="_Toc192873231"/>
      <w:bookmarkStart w:id="6799" w:name="_Toc199336261"/>
      <w:r>
        <w:t>8.</w:t>
      </w:r>
      <w:r w:rsidR="00180B18">
        <w:t>8</w:t>
      </w:r>
      <w:r>
        <w:t>.6.1</w:t>
      </w:r>
      <w:r>
        <w:tab/>
        <w:t>General</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6800" w:name="_Toc510696634"/>
      <w:bookmarkStart w:id="6801" w:name="_Toc35971429"/>
      <w:bookmarkStart w:id="6802" w:name="_Toc94194899"/>
      <w:bookmarkStart w:id="6803" w:name="_Toc97042644"/>
      <w:bookmarkStart w:id="6804" w:name="_Toc97045788"/>
      <w:bookmarkStart w:id="6805" w:name="_Toc97155533"/>
      <w:bookmarkStart w:id="6806" w:name="_Toc101521659"/>
      <w:bookmarkStart w:id="6807" w:name="_Toc138761940"/>
      <w:bookmarkStart w:id="6808" w:name="_Toc145708155"/>
      <w:bookmarkStart w:id="6809" w:name="_Toc160570660"/>
      <w:bookmarkStart w:id="6810" w:name="_Toc162008256"/>
      <w:bookmarkStart w:id="6811" w:name="_Toc185515924"/>
      <w:bookmarkStart w:id="6812" w:name="_Toc192873232"/>
      <w:bookmarkStart w:id="6813" w:name="_Toc199336262"/>
      <w:r>
        <w:t>8.</w:t>
      </w:r>
      <w:r w:rsidR="00180B18">
        <w:t>8</w:t>
      </w:r>
      <w:r>
        <w:rPr>
          <w:lang w:val="en-US"/>
        </w:rPr>
        <w:t>.6.2</w:t>
      </w:r>
      <w:r>
        <w:rPr>
          <w:lang w:val="en-US"/>
        </w:rPr>
        <w:tab/>
        <w:t>Structured data types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170EED38" w14:textId="0A063A4F" w:rsidR="004B37D6" w:rsidRDefault="004B37D6" w:rsidP="004B37D6">
      <w:pPr>
        <w:pStyle w:val="Heading5"/>
      </w:pPr>
      <w:bookmarkStart w:id="6814" w:name="_Toc510696635"/>
      <w:bookmarkStart w:id="6815" w:name="_Toc35971430"/>
      <w:bookmarkStart w:id="6816" w:name="_Toc94194900"/>
      <w:bookmarkStart w:id="6817" w:name="_Toc97042645"/>
      <w:bookmarkStart w:id="6818" w:name="_Toc97045789"/>
      <w:bookmarkStart w:id="6819" w:name="_Toc97155534"/>
      <w:bookmarkStart w:id="6820" w:name="_Toc101521660"/>
      <w:bookmarkStart w:id="6821" w:name="_Toc138761941"/>
      <w:bookmarkStart w:id="6822" w:name="_Toc145708156"/>
      <w:bookmarkStart w:id="6823" w:name="_Toc160570661"/>
      <w:bookmarkStart w:id="6824" w:name="_Toc162008257"/>
      <w:bookmarkStart w:id="6825" w:name="_Toc185515925"/>
      <w:bookmarkStart w:id="6826" w:name="_Toc192873233"/>
      <w:bookmarkStart w:id="6827" w:name="_Toc199336263"/>
      <w:r>
        <w:t>8.</w:t>
      </w:r>
      <w:r w:rsidR="00180B18">
        <w:t>8</w:t>
      </w:r>
      <w:r>
        <w:t>.6.2.1</w:t>
      </w:r>
      <w:r>
        <w:tab/>
        <w:t>Introduction</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6828" w:name="_Toc510696636"/>
      <w:bookmarkStart w:id="6829" w:name="_Toc35971431"/>
      <w:bookmarkStart w:id="6830" w:name="_Toc94194901"/>
      <w:bookmarkStart w:id="6831" w:name="_Toc97042646"/>
      <w:bookmarkStart w:id="6832" w:name="_Toc97045790"/>
      <w:bookmarkStart w:id="6833" w:name="_Toc97155535"/>
      <w:bookmarkStart w:id="6834" w:name="_Toc101521661"/>
      <w:bookmarkStart w:id="6835" w:name="_Toc138761942"/>
      <w:bookmarkStart w:id="6836" w:name="_Toc145708157"/>
      <w:bookmarkStart w:id="6837" w:name="_Toc160570662"/>
      <w:bookmarkStart w:id="6838" w:name="_Toc162008258"/>
      <w:bookmarkStart w:id="6839" w:name="_Toc185515926"/>
      <w:bookmarkStart w:id="6840" w:name="_Toc192873234"/>
      <w:bookmarkStart w:id="6841" w:name="_Toc199336264"/>
      <w:r>
        <w:t>8.</w:t>
      </w:r>
      <w:r w:rsidR="00180B18">
        <w:t>8</w:t>
      </w:r>
      <w:r>
        <w:t>.6.2.2</w:t>
      </w:r>
      <w:r>
        <w:tab/>
        <w:t xml:space="preserve">Type: </w:t>
      </w:r>
      <w:bookmarkEnd w:id="6828"/>
      <w:bookmarkEnd w:id="6829"/>
      <w:bookmarkEnd w:id="6830"/>
      <w:r>
        <w:t>EELACRReq</w:t>
      </w:r>
      <w:bookmarkEnd w:id="6831"/>
      <w:bookmarkEnd w:id="6832"/>
      <w:bookmarkEnd w:id="6833"/>
      <w:bookmarkEnd w:id="6834"/>
      <w:bookmarkEnd w:id="6835"/>
      <w:bookmarkEnd w:id="6836"/>
      <w:bookmarkEnd w:id="6837"/>
      <w:bookmarkEnd w:id="6838"/>
      <w:bookmarkEnd w:id="6839"/>
      <w:bookmarkEnd w:id="6840"/>
      <w:bookmarkEnd w:id="684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6842" w:name="_Toc510696637"/>
      <w:bookmarkStart w:id="6843" w:name="_Toc35971432"/>
      <w:bookmarkStart w:id="6844" w:name="_Toc94194902"/>
      <w:bookmarkStart w:id="6845" w:name="_Toc97042647"/>
      <w:bookmarkStart w:id="6846" w:name="_Toc97045791"/>
      <w:bookmarkStart w:id="6847" w:name="_Toc97155536"/>
      <w:bookmarkStart w:id="6848" w:name="_Toc101521662"/>
      <w:bookmarkStart w:id="6849" w:name="_Toc138761943"/>
      <w:bookmarkStart w:id="6850" w:name="_Toc145708158"/>
      <w:bookmarkStart w:id="6851" w:name="_Toc160570663"/>
      <w:bookmarkStart w:id="6852" w:name="_Toc162008259"/>
      <w:bookmarkStart w:id="6853" w:name="_Toc185515927"/>
      <w:bookmarkStart w:id="6854" w:name="_Toc192873235"/>
      <w:bookmarkStart w:id="6855" w:name="_Toc199336265"/>
      <w:r>
        <w:t>8.</w:t>
      </w:r>
      <w:r w:rsidR="00180B18">
        <w:t>8</w:t>
      </w:r>
      <w:r>
        <w:t>.6.2.3</w:t>
      </w:r>
      <w:r>
        <w:tab/>
        <w:t xml:space="preserve">Type: </w:t>
      </w:r>
      <w:bookmarkEnd w:id="6842"/>
      <w:bookmarkEnd w:id="6843"/>
      <w:bookmarkEnd w:id="6844"/>
      <w:r>
        <w:t>EELACRResp</w:t>
      </w:r>
      <w:bookmarkEnd w:id="6845"/>
      <w:bookmarkEnd w:id="6846"/>
      <w:bookmarkEnd w:id="6847"/>
      <w:bookmarkEnd w:id="6848"/>
      <w:bookmarkEnd w:id="6849"/>
      <w:bookmarkEnd w:id="6850"/>
      <w:bookmarkEnd w:id="6851"/>
      <w:bookmarkEnd w:id="6852"/>
      <w:bookmarkEnd w:id="6853"/>
      <w:bookmarkEnd w:id="6854"/>
      <w:bookmarkEnd w:id="6855"/>
    </w:p>
    <w:p w14:paraId="4D860E8C" w14:textId="77777777" w:rsidR="00EF761A" w:rsidRDefault="00EF761A" w:rsidP="00EF761A">
      <w:pPr>
        <w:pStyle w:val="TH"/>
      </w:pPr>
      <w:bookmarkStart w:id="6856" w:name="_Toc510696638"/>
      <w:bookmarkStart w:id="6857"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6858" w:name="_Toc97042648"/>
      <w:bookmarkStart w:id="6859" w:name="_Toc97045792"/>
      <w:bookmarkStart w:id="6860" w:name="_Toc97155537"/>
      <w:bookmarkStart w:id="6861" w:name="_Toc101521663"/>
      <w:bookmarkStart w:id="6862" w:name="_Toc138761944"/>
      <w:bookmarkStart w:id="6863" w:name="_Toc145708159"/>
      <w:bookmarkStart w:id="6864" w:name="_Toc160570664"/>
      <w:bookmarkStart w:id="6865" w:name="_Toc162008260"/>
      <w:bookmarkStart w:id="6866" w:name="_Toc185515928"/>
      <w:bookmarkStart w:id="6867" w:name="_Toc192873236"/>
      <w:bookmarkStart w:id="6868" w:name="_Toc199336266"/>
      <w:bookmarkStart w:id="6869" w:name="_Toc94194909"/>
      <w:r>
        <w:t>8.</w:t>
      </w:r>
      <w:r w:rsidR="00180B18">
        <w:t>8</w:t>
      </w:r>
      <w:r>
        <w:t>.6.2.4</w:t>
      </w:r>
      <w:r>
        <w:tab/>
        <w:t>Type: ACTStatusSubsc</w:t>
      </w:r>
      <w:bookmarkEnd w:id="6858"/>
      <w:bookmarkEnd w:id="6859"/>
      <w:bookmarkEnd w:id="6860"/>
      <w:bookmarkEnd w:id="6861"/>
      <w:bookmarkEnd w:id="6862"/>
      <w:bookmarkEnd w:id="6863"/>
      <w:bookmarkEnd w:id="6864"/>
      <w:bookmarkEnd w:id="6865"/>
      <w:bookmarkEnd w:id="6866"/>
      <w:bookmarkEnd w:id="6867"/>
      <w:bookmarkEnd w:id="6868"/>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6870" w:name="_Toc97042649"/>
      <w:bookmarkStart w:id="6871" w:name="_Toc97045793"/>
      <w:bookmarkStart w:id="6872" w:name="_Toc97155538"/>
      <w:bookmarkStart w:id="6873" w:name="_Toc101521664"/>
      <w:bookmarkStart w:id="6874" w:name="_Toc138761945"/>
      <w:bookmarkStart w:id="6875" w:name="_Toc145708160"/>
      <w:bookmarkStart w:id="6876" w:name="_Toc160570665"/>
      <w:bookmarkStart w:id="6877" w:name="_Toc162008261"/>
      <w:bookmarkStart w:id="6878" w:name="_Toc185515929"/>
      <w:bookmarkStart w:id="6879" w:name="_Toc192873237"/>
      <w:bookmarkStart w:id="6880" w:name="_Toc199336267"/>
      <w:r>
        <w:t>8.</w:t>
      </w:r>
      <w:r w:rsidR="00180B18">
        <w:t>8</w:t>
      </w:r>
      <w:r>
        <w:t>.6.2.5</w:t>
      </w:r>
      <w:r>
        <w:tab/>
        <w:t>Type: ACTStatusNotif</w:t>
      </w:r>
      <w:bookmarkEnd w:id="6870"/>
      <w:bookmarkEnd w:id="6871"/>
      <w:bookmarkEnd w:id="6872"/>
      <w:bookmarkEnd w:id="6873"/>
      <w:bookmarkEnd w:id="6874"/>
      <w:bookmarkEnd w:id="6875"/>
      <w:bookmarkEnd w:id="6876"/>
      <w:bookmarkEnd w:id="6877"/>
      <w:bookmarkEnd w:id="6878"/>
      <w:bookmarkEnd w:id="6879"/>
      <w:bookmarkEnd w:id="688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6881" w:name="_Toc97042650"/>
      <w:bookmarkStart w:id="6882" w:name="_Toc97045794"/>
      <w:bookmarkStart w:id="6883" w:name="_Toc97155539"/>
      <w:bookmarkStart w:id="6884" w:name="_Toc101521665"/>
      <w:bookmarkStart w:id="6885" w:name="_Toc138761946"/>
      <w:bookmarkStart w:id="6886" w:name="_Toc145708161"/>
      <w:bookmarkStart w:id="6887" w:name="_Toc160570666"/>
      <w:bookmarkStart w:id="6888" w:name="_Toc162008262"/>
      <w:bookmarkStart w:id="6889" w:name="_Toc185515930"/>
      <w:bookmarkStart w:id="6890" w:name="_Toc192873238"/>
      <w:bookmarkStart w:id="6891" w:name="_Toc199336268"/>
      <w:r>
        <w:t>8.</w:t>
      </w:r>
      <w:r w:rsidR="00180B18">
        <w:t>8</w:t>
      </w:r>
      <w:r>
        <w:rPr>
          <w:lang w:val="en-US"/>
        </w:rPr>
        <w:t>.6.3</w:t>
      </w:r>
      <w:r>
        <w:rPr>
          <w:lang w:val="en-US"/>
        </w:rPr>
        <w:tab/>
        <w:t>Simple data types and enumerations</w:t>
      </w:r>
      <w:bookmarkEnd w:id="6856"/>
      <w:bookmarkEnd w:id="6857"/>
      <w:bookmarkEnd w:id="6869"/>
      <w:bookmarkEnd w:id="6881"/>
      <w:bookmarkEnd w:id="6882"/>
      <w:bookmarkEnd w:id="6883"/>
      <w:bookmarkEnd w:id="6884"/>
      <w:bookmarkEnd w:id="6885"/>
      <w:bookmarkEnd w:id="6886"/>
      <w:bookmarkEnd w:id="6887"/>
      <w:bookmarkEnd w:id="6888"/>
      <w:bookmarkEnd w:id="6889"/>
      <w:bookmarkEnd w:id="6890"/>
      <w:bookmarkEnd w:id="6891"/>
    </w:p>
    <w:p w14:paraId="7243C03D" w14:textId="5C65BBD4" w:rsidR="004B37D6" w:rsidRDefault="004B37D6" w:rsidP="004B37D6">
      <w:pPr>
        <w:pStyle w:val="Heading5"/>
      </w:pPr>
      <w:bookmarkStart w:id="6892" w:name="_Toc94194910"/>
      <w:bookmarkStart w:id="6893" w:name="_Toc97042651"/>
      <w:bookmarkStart w:id="6894" w:name="_Toc97045795"/>
      <w:bookmarkStart w:id="6895" w:name="_Toc97155540"/>
      <w:bookmarkStart w:id="6896" w:name="_Toc101521666"/>
      <w:bookmarkStart w:id="6897" w:name="_Toc138761947"/>
      <w:bookmarkStart w:id="6898" w:name="_Toc145708162"/>
      <w:bookmarkStart w:id="6899" w:name="_Toc160570667"/>
      <w:bookmarkStart w:id="6900" w:name="_Toc162008263"/>
      <w:bookmarkStart w:id="6901" w:name="_Toc185515931"/>
      <w:bookmarkStart w:id="6902" w:name="_Toc192873239"/>
      <w:bookmarkStart w:id="6903" w:name="_Toc199336269"/>
      <w:r>
        <w:t>8.</w:t>
      </w:r>
      <w:r w:rsidR="00180B18">
        <w:t>8</w:t>
      </w:r>
      <w:r>
        <w:t>.6.3.1</w:t>
      </w:r>
      <w:r>
        <w:tab/>
        <w:t>Introduction</w:t>
      </w:r>
      <w:bookmarkEnd w:id="6892"/>
      <w:bookmarkEnd w:id="6893"/>
      <w:bookmarkEnd w:id="6894"/>
      <w:bookmarkEnd w:id="6895"/>
      <w:bookmarkEnd w:id="6896"/>
      <w:bookmarkEnd w:id="6897"/>
      <w:bookmarkEnd w:id="6898"/>
      <w:bookmarkEnd w:id="6899"/>
      <w:bookmarkEnd w:id="6900"/>
      <w:bookmarkEnd w:id="6901"/>
      <w:bookmarkEnd w:id="6902"/>
      <w:bookmarkEnd w:id="690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6904" w:name="_Toc94194911"/>
      <w:bookmarkStart w:id="6905" w:name="_Toc97042652"/>
      <w:bookmarkStart w:id="6906" w:name="_Toc97045796"/>
      <w:bookmarkStart w:id="6907" w:name="_Toc97155541"/>
      <w:bookmarkStart w:id="6908" w:name="_Toc101521667"/>
      <w:bookmarkStart w:id="6909" w:name="_Toc138761948"/>
      <w:bookmarkStart w:id="6910" w:name="_Toc145708163"/>
      <w:bookmarkStart w:id="6911" w:name="_Toc160570668"/>
      <w:bookmarkStart w:id="6912" w:name="_Toc162008264"/>
      <w:bookmarkStart w:id="6913" w:name="_Toc185515932"/>
      <w:bookmarkStart w:id="6914" w:name="_Toc192873240"/>
      <w:bookmarkStart w:id="6915" w:name="_Toc199336270"/>
      <w:r>
        <w:t>8.</w:t>
      </w:r>
      <w:r w:rsidR="00180B18">
        <w:t>8</w:t>
      </w:r>
      <w:r>
        <w:t>.6.3.2</w:t>
      </w:r>
      <w:r>
        <w:tab/>
        <w:t>Simple data types</w:t>
      </w:r>
      <w:bookmarkEnd w:id="6904"/>
      <w:bookmarkEnd w:id="6905"/>
      <w:bookmarkEnd w:id="6906"/>
      <w:bookmarkEnd w:id="6907"/>
      <w:bookmarkEnd w:id="6908"/>
      <w:bookmarkEnd w:id="6909"/>
      <w:bookmarkEnd w:id="6910"/>
      <w:bookmarkEnd w:id="6911"/>
      <w:bookmarkEnd w:id="6912"/>
      <w:bookmarkEnd w:id="6913"/>
      <w:bookmarkEnd w:id="6914"/>
      <w:bookmarkEnd w:id="691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6916" w:name="_Toc510696643"/>
      <w:bookmarkStart w:id="6917" w:name="_Toc35971438"/>
      <w:bookmarkStart w:id="6918" w:name="_Toc94194916"/>
      <w:bookmarkStart w:id="6919" w:name="_Toc97042653"/>
      <w:bookmarkStart w:id="6920" w:name="_Toc97045797"/>
      <w:bookmarkStart w:id="6921" w:name="_Toc97155542"/>
      <w:bookmarkStart w:id="6922" w:name="_Toc101521668"/>
      <w:bookmarkStart w:id="6923" w:name="_Toc138761949"/>
      <w:bookmarkStart w:id="6924" w:name="_Toc145708164"/>
      <w:bookmarkStart w:id="6925" w:name="_Toc160570669"/>
      <w:bookmarkStart w:id="6926" w:name="_Toc162008265"/>
      <w:bookmarkStart w:id="6927" w:name="_Toc185515933"/>
      <w:bookmarkStart w:id="6928" w:name="_Toc192873241"/>
      <w:bookmarkStart w:id="6929" w:name="_Toc199336271"/>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77B6C91C" w14:textId="77777777" w:rsidR="004B37D6" w:rsidRDefault="004B37D6" w:rsidP="004B37D6">
      <w:bookmarkStart w:id="6930" w:name="_Toc510696644"/>
      <w:bookmarkStart w:id="693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6932" w:name="_Toc510696646"/>
      <w:bookmarkStart w:id="6933" w:name="_Toc35971441"/>
      <w:bookmarkStart w:id="6934" w:name="_Toc94194917"/>
      <w:bookmarkStart w:id="6935" w:name="_Toc97042654"/>
      <w:bookmarkStart w:id="6936" w:name="_Toc97045798"/>
      <w:bookmarkStart w:id="6937" w:name="_Toc97155543"/>
      <w:bookmarkStart w:id="6938" w:name="_Toc101521669"/>
      <w:bookmarkStart w:id="6939" w:name="_Toc138761950"/>
      <w:bookmarkStart w:id="6940" w:name="_Toc145708165"/>
      <w:bookmarkStart w:id="6941" w:name="_Toc160570670"/>
      <w:bookmarkStart w:id="6942" w:name="_Toc162008266"/>
      <w:bookmarkStart w:id="6943" w:name="_Toc185515934"/>
      <w:bookmarkStart w:id="6944" w:name="_Toc192873242"/>
      <w:bookmarkStart w:id="6945" w:name="_Toc199336272"/>
      <w:bookmarkEnd w:id="6930"/>
      <w:bookmarkEnd w:id="6931"/>
      <w:r>
        <w:t>8.</w:t>
      </w:r>
      <w:r w:rsidR="00180B18">
        <w:t>8</w:t>
      </w:r>
      <w:r>
        <w:t>.6.5</w:t>
      </w:r>
      <w:r>
        <w:tab/>
        <w:t>Binary data</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64701DE6" w14:textId="0B157895" w:rsidR="004B37D6" w:rsidRDefault="004B37D6" w:rsidP="004B37D6">
      <w:pPr>
        <w:pStyle w:val="Heading5"/>
      </w:pPr>
      <w:bookmarkStart w:id="6946" w:name="_Toc35971442"/>
      <w:bookmarkStart w:id="6947" w:name="_Toc94194918"/>
      <w:bookmarkStart w:id="6948" w:name="_Toc97042655"/>
      <w:bookmarkStart w:id="6949" w:name="_Toc97045799"/>
      <w:bookmarkStart w:id="6950" w:name="_Toc97155544"/>
      <w:bookmarkStart w:id="6951" w:name="_Toc101521670"/>
      <w:bookmarkStart w:id="6952" w:name="_Toc138761951"/>
      <w:bookmarkStart w:id="6953" w:name="_Toc145708166"/>
      <w:bookmarkStart w:id="6954" w:name="_Toc160570671"/>
      <w:bookmarkStart w:id="6955" w:name="_Toc162008267"/>
      <w:bookmarkStart w:id="6956" w:name="_Toc185515935"/>
      <w:bookmarkStart w:id="6957" w:name="_Toc192873243"/>
      <w:bookmarkStart w:id="6958" w:name="_Toc199336273"/>
      <w:r>
        <w:t>8.</w:t>
      </w:r>
      <w:r w:rsidR="00180B18">
        <w:t>8</w:t>
      </w:r>
      <w:r>
        <w:t>.6.5.1</w:t>
      </w:r>
      <w:r>
        <w:tab/>
        <w:t>Binary Data Types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6959" w:name="_Toc97042656"/>
      <w:bookmarkStart w:id="6960" w:name="_Toc97045800"/>
      <w:bookmarkStart w:id="6961" w:name="_Toc97155545"/>
      <w:bookmarkStart w:id="6962" w:name="_Toc101521671"/>
      <w:bookmarkStart w:id="6963" w:name="_Toc138761952"/>
      <w:bookmarkStart w:id="6964" w:name="_Toc145708167"/>
      <w:bookmarkStart w:id="6965" w:name="_Toc160570672"/>
      <w:bookmarkStart w:id="6966" w:name="_Toc162008268"/>
      <w:bookmarkStart w:id="6967" w:name="_Toc185515936"/>
      <w:bookmarkStart w:id="6968" w:name="_Toc192873244"/>
      <w:bookmarkStart w:id="6969" w:name="_Toc199336274"/>
      <w:r>
        <w:t>8.</w:t>
      </w:r>
      <w:r w:rsidR="00180B18">
        <w:t>8</w:t>
      </w:r>
      <w:r>
        <w:t>.7</w:t>
      </w:r>
      <w:r>
        <w:tab/>
        <w:t>Error Handling</w:t>
      </w:r>
      <w:bookmarkEnd w:id="6959"/>
      <w:bookmarkEnd w:id="6960"/>
      <w:bookmarkEnd w:id="6961"/>
      <w:bookmarkEnd w:id="6962"/>
      <w:bookmarkEnd w:id="6963"/>
      <w:bookmarkEnd w:id="6964"/>
      <w:bookmarkEnd w:id="6965"/>
      <w:bookmarkEnd w:id="6966"/>
      <w:bookmarkEnd w:id="6967"/>
      <w:bookmarkEnd w:id="6968"/>
      <w:bookmarkEnd w:id="6969"/>
    </w:p>
    <w:p w14:paraId="089BCBBB" w14:textId="61BA8E0D" w:rsidR="004B37D6" w:rsidRDefault="004B37D6" w:rsidP="004B37D6">
      <w:pPr>
        <w:pStyle w:val="Heading4"/>
      </w:pPr>
      <w:bookmarkStart w:id="6970" w:name="_Toc35971444"/>
      <w:bookmarkStart w:id="6971" w:name="_Toc94194920"/>
      <w:bookmarkStart w:id="6972" w:name="_Toc97042657"/>
      <w:bookmarkStart w:id="6973" w:name="_Toc97045801"/>
      <w:bookmarkStart w:id="6974" w:name="_Toc97155546"/>
      <w:bookmarkStart w:id="6975" w:name="_Toc101521672"/>
      <w:bookmarkStart w:id="6976" w:name="_Toc138761953"/>
      <w:bookmarkStart w:id="6977" w:name="_Toc145708168"/>
      <w:bookmarkStart w:id="6978" w:name="_Toc160570673"/>
      <w:bookmarkStart w:id="6979" w:name="_Toc162008269"/>
      <w:bookmarkStart w:id="6980" w:name="_Toc185515937"/>
      <w:bookmarkStart w:id="6981" w:name="_Toc192873245"/>
      <w:bookmarkStart w:id="6982" w:name="_Toc199336275"/>
      <w:r>
        <w:t>8.</w:t>
      </w:r>
      <w:r w:rsidR="00180B18">
        <w:t>8</w:t>
      </w:r>
      <w:r>
        <w:t>.7.1</w:t>
      </w:r>
      <w:r>
        <w:tab/>
        <w:t>General</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6983" w:name="_Toc35971445"/>
      <w:bookmarkStart w:id="6984" w:name="_Toc94194921"/>
      <w:bookmarkStart w:id="6985" w:name="_Toc97042658"/>
      <w:bookmarkStart w:id="6986" w:name="_Toc97045802"/>
      <w:bookmarkStart w:id="6987" w:name="_Toc97155547"/>
      <w:bookmarkStart w:id="6988" w:name="_Toc101521673"/>
      <w:bookmarkStart w:id="6989" w:name="_Toc138761954"/>
      <w:bookmarkStart w:id="6990" w:name="_Toc145708169"/>
      <w:bookmarkStart w:id="6991" w:name="_Toc160570674"/>
      <w:bookmarkStart w:id="6992" w:name="_Toc162008270"/>
      <w:bookmarkStart w:id="6993" w:name="_Toc185515938"/>
      <w:bookmarkStart w:id="6994" w:name="_Toc192873246"/>
      <w:bookmarkStart w:id="6995" w:name="_Toc199336276"/>
      <w:r>
        <w:t>8.</w:t>
      </w:r>
      <w:r w:rsidR="00180B18">
        <w:t>8</w:t>
      </w:r>
      <w:r>
        <w:t>.7.2</w:t>
      </w:r>
      <w:r>
        <w:tab/>
        <w:t>Protocol Errors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6996" w:name="_Toc35971446"/>
      <w:bookmarkStart w:id="6997" w:name="_Toc94194922"/>
      <w:bookmarkStart w:id="6998" w:name="_Toc97042659"/>
      <w:bookmarkStart w:id="6999" w:name="_Toc97045803"/>
      <w:bookmarkStart w:id="7000" w:name="_Toc97155548"/>
      <w:bookmarkStart w:id="7001" w:name="_Toc101521674"/>
      <w:bookmarkStart w:id="7002" w:name="_Toc138761955"/>
      <w:bookmarkStart w:id="7003" w:name="_Toc145708170"/>
      <w:bookmarkStart w:id="7004" w:name="_Toc160570675"/>
      <w:bookmarkStart w:id="7005" w:name="_Toc162008271"/>
      <w:bookmarkStart w:id="7006" w:name="_Toc185515939"/>
      <w:bookmarkStart w:id="7007" w:name="_Toc192873247"/>
      <w:bookmarkStart w:id="7008" w:name="_Toc199336277"/>
      <w:r>
        <w:t>8.</w:t>
      </w:r>
      <w:r w:rsidR="00180B18">
        <w:t>8</w:t>
      </w:r>
      <w:r>
        <w:t>.7.3</w:t>
      </w:r>
      <w:r>
        <w:tab/>
        <w:t>Application Errors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7009" w:name="_Toc97042660"/>
      <w:bookmarkStart w:id="7010" w:name="_Toc97045804"/>
      <w:bookmarkStart w:id="7011" w:name="_Toc97155549"/>
      <w:bookmarkStart w:id="7012" w:name="_Toc101521675"/>
      <w:bookmarkStart w:id="7013" w:name="_Toc138761956"/>
      <w:bookmarkStart w:id="7014" w:name="_Toc145708171"/>
      <w:bookmarkStart w:id="7015" w:name="_Toc160570676"/>
      <w:bookmarkStart w:id="7016" w:name="_Toc162008272"/>
      <w:bookmarkStart w:id="7017" w:name="_Toc185515940"/>
      <w:bookmarkStart w:id="7018" w:name="_Toc192873248"/>
      <w:bookmarkStart w:id="7019" w:name="_Toc199336278"/>
      <w:r>
        <w:t>8.</w:t>
      </w:r>
      <w:r w:rsidR="00180B18">
        <w:t>8</w:t>
      </w:r>
      <w:r>
        <w:t>.8</w:t>
      </w:r>
      <w:r>
        <w:tab/>
        <w:t>Feature negotiation</w:t>
      </w:r>
      <w:bookmarkEnd w:id="7009"/>
      <w:bookmarkEnd w:id="7010"/>
      <w:bookmarkEnd w:id="7011"/>
      <w:bookmarkEnd w:id="7012"/>
      <w:bookmarkEnd w:id="7013"/>
      <w:bookmarkEnd w:id="7014"/>
      <w:bookmarkEnd w:id="7015"/>
      <w:bookmarkEnd w:id="7016"/>
      <w:bookmarkEnd w:id="7017"/>
      <w:bookmarkEnd w:id="7018"/>
      <w:bookmarkEnd w:id="7019"/>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7020" w:name="_Toc97042661"/>
      <w:bookmarkStart w:id="7021" w:name="_Toc97045805"/>
      <w:bookmarkStart w:id="7022" w:name="_Toc97155550"/>
      <w:bookmarkStart w:id="7023" w:name="_Toc101521676"/>
      <w:bookmarkStart w:id="7024" w:name="_Toc138761957"/>
      <w:bookmarkStart w:id="7025" w:name="_Toc145708172"/>
      <w:bookmarkStart w:id="7026" w:name="_Toc160570677"/>
      <w:bookmarkStart w:id="7027" w:name="_Toc162008273"/>
      <w:bookmarkStart w:id="7028" w:name="_Toc185515941"/>
      <w:bookmarkStart w:id="7029" w:name="_Toc192873249"/>
      <w:bookmarkStart w:id="7030" w:name="_Toc199336279"/>
      <w:r>
        <w:t>8.</w:t>
      </w:r>
      <w:r w:rsidR="009A6F55">
        <w:t>9</w:t>
      </w:r>
      <w:r>
        <w:tab/>
      </w:r>
      <w:r w:rsidRPr="00310802">
        <w:t>Eees_ACRStatusUpdate</w:t>
      </w:r>
      <w:r>
        <w:t xml:space="preserve"> API</w:t>
      </w:r>
      <w:bookmarkEnd w:id="7020"/>
      <w:bookmarkEnd w:id="7021"/>
      <w:bookmarkEnd w:id="7022"/>
      <w:bookmarkEnd w:id="7023"/>
      <w:bookmarkEnd w:id="7024"/>
      <w:bookmarkEnd w:id="7025"/>
      <w:bookmarkEnd w:id="7026"/>
      <w:bookmarkEnd w:id="7027"/>
      <w:bookmarkEnd w:id="7028"/>
      <w:bookmarkEnd w:id="7029"/>
      <w:bookmarkEnd w:id="7030"/>
    </w:p>
    <w:p w14:paraId="605538DB" w14:textId="322928C9" w:rsidR="00D732EB" w:rsidRDefault="00D732EB" w:rsidP="00D732EB">
      <w:pPr>
        <w:pStyle w:val="Heading3"/>
      </w:pPr>
      <w:bookmarkStart w:id="7031" w:name="_Toc97042662"/>
      <w:bookmarkStart w:id="7032" w:name="_Toc97045806"/>
      <w:bookmarkStart w:id="7033" w:name="_Toc97155551"/>
      <w:bookmarkStart w:id="7034" w:name="_Toc101521677"/>
      <w:bookmarkStart w:id="7035" w:name="_Toc138761958"/>
      <w:bookmarkStart w:id="7036" w:name="_Toc145708173"/>
      <w:bookmarkStart w:id="7037" w:name="_Toc160570678"/>
      <w:bookmarkStart w:id="7038" w:name="_Toc162008274"/>
      <w:bookmarkStart w:id="7039" w:name="_Toc185515942"/>
      <w:bookmarkStart w:id="7040" w:name="_Toc192873250"/>
      <w:bookmarkStart w:id="7041" w:name="_Toc199336280"/>
      <w:r>
        <w:t>8.</w:t>
      </w:r>
      <w:r w:rsidR="009A6F55">
        <w:t>9</w:t>
      </w:r>
      <w:r>
        <w:t>.1</w:t>
      </w:r>
      <w:r>
        <w:tab/>
        <w:t>Introduction</w:t>
      </w:r>
      <w:bookmarkEnd w:id="7031"/>
      <w:bookmarkEnd w:id="7032"/>
      <w:bookmarkEnd w:id="7033"/>
      <w:bookmarkEnd w:id="7034"/>
      <w:bookmarkEnd w:id="7035"/>
      <w:bookmarkEnd w:id="7036"/>
      <w:bookmarkEnd w:id="7037"/>
      <w:bookmarkEnd w:id="7038"/>
      <w:bookmarkEnd w:id="7039"/>
      <w:bookmarkEnd w:id="7040"/>
      <w:bookmarkEnd w:id="704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7042" w:name="_Toc35971392"/>
      <w:bookmarkStart w:id="7043" w:name="_Toc94194873"/>
      <w:bookmarkStart w:id="7044" w:name="_Toc97042663"/>
      <w:bookmarkStart w:id="7045" w:name="_Toc97045807"/>
      <w:bookmarkStart w:id="7046" w:name="_Toc97155552"/>
      <w:bookmarkStart w:id="7047" w:name="_Toc101521678"/>
      <w:bookmarkStart w:id="7048" w:name="_Toc138761959"/>
      <w:bookmarkStart w:id="7049" w:name="_Toc145708174"/>
      <w:bookmarkStart w:id="7050" w:name="_Toc160570679"/>
      <w:bookmarkStart w:id="7051" w:name="_Toc162008275"/>
      <w:bookmarkStart w:id="7052" w:name="_Toc185515943"/>
      <w:bookmarkStart w:id="7053" w:name="_Toc192873251"/>
      <w:bookmarkStart w:id="7054" w:name="_Toc199336281"/>
      <w:r>
        <w:t>8.</w:t>
      </w:r>
      <w:r w:rsidR="009A6F55">
        <w:t>9</w:t>
      </w:r>
      <w:r>
        <w:t>.2</w:t>
      </w:r>
      <w:r>
        <w:tab/>
        <w:t>Usage of HTTP</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7055" w:name="_Toc97042664"/>
      <w:bookmarkStart w:id="7056" w:name="_Toc97045808"/>
      <w:bookmarkStart w:id="7057" w:name="_Toc97155553"/>
      <w:bookmarkStart w:id="7058" w:name="_Toc101521679"/>
      <w:bookmarkStart w:id="7059" w:name="_Toc138761960"/>
      <w:bookmarkStart w:id="7060" w:name="_Toc145708175"/>
      <w:bookmarkStart w:id="7061" w:name="_Toc160570680"/>
      <w:bookmarkStart w:id="7062" w:name="_Toc162008276"/>
      <w:bookmarkStart w:id="7063" w:name="_Toc185515944"/>
      <w:bookmarkStart w:id="7064" w:name="_Toc192873252"/>
      <w:bookmarkStart w:id="7065" w:name="_Toc199336282"/>
      <w:r>
        <w:t>8.</w:t>
      </w:r>
      <w:r w:rsidR="009A6F55">
        <w:t>9</w:t>
      </w:r>
      <w:r>
        <w:t>.3</w:t>
      </w:r>
      <w:r>
        <w:tab/>
        <w:t>Resources</w:t>
      </w:r>
      <w:bookmarkEnd w:id="7055"/>
      <w:bookmarkEnd w:id="7056"/>
      <w:bookmarkEnd w:id="7057"/>
      <w:bookmarkEnd w:id="7058"/>
      <w:bookmarkEnd w:id="7059"/>
      <w:bookmarkEnd w:id="7060"/>
      <w:bookmarkEnd w:id="7061"/>
      <w:bookmarkEnd w:id="7062"/>
      <w:bookmarkEnd w:id="7063"/>
      <w:bookmarkEnd w:id="7064"/>
      <w:bookmarkEnd w:id="706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7066" w:name="_Toc94194875"/>
      <w:bookmarkStart w:id="7067" w:name="_Toc97042665"/>
      <w:bookmarkStart w:id="7068" w:name="_Toc97045809"/>
      <w:bookmarkStart w:id="7069" w:name="_Toc97155554"/>
      <w:bookmarkStart w:id="7070" w:name="_Toc101521680"/>
      <w:bookmarkStart w:id="7071" w:name="_Toc138761961"/>
      <w:bookmarkStart w:id="7072" w:name="_Toc145708176"/>
      <w:bookmarkStart w:id="7073" w:name="_Toc160570681"/>
      <w:bookmarkStart w:id="7074" w:name="_Toc162008277"/>
      <w:bookmarkStart w:id="7075" w:name="_Toc185515945"/>
      <w:bookmarkStart w:id="7076" w:name="_Toc192873253"/>
      <w:bookmarkStart w:id="7077" w:name="_Toc199336283"/>
      <w:r>
        <w:t>8.</w:t>
      </w:r>
      <w:r w:rsidR="009A6F55">
        <w:t>9</w:t>
      </w:r>
      <w:r>
        <w:t>.4</w:t>
      </w:r>
      <w:r>
        <w:tab/>
        <w:t>Custom Operations without associated resources</w:t>
      </w:r>
      <w:bookmarkEnd w:id="7066"/>
      <w:bookmarkEnd w:id="7067"/>
      <w:bookmarkEnd w:id="7068"/>
      <w:bookmarkEnd w:id="7069"/>
      <w:bookmarkEnd w:id="7070"/>
      <w:bookmarkEnd w:id="7071"/>
      <w:bookmarkEnd w:id="7072"/>
      <w:bookmarkEnd w:id="7073"/>
      <w:bookmarkEnd w:id="7074"/>
      <w:bookmarkEnd w:id="7075"/>
      <w:bookmarkEnd w:id="7076"/>
      <w:bookmarkEnd w:id="7077"/>
    </w:p>
    <w:p w14:paraId="3D42972D" w14:textId="415F0957" w:rsidR="002C48AF" w:rsidRDefault="002C48AF" w:rsidP="002C48AF">
      <w:pPr>
        <w:pStyle w:val="Heading4"/>
      </w:pPr>
      <w:bookmarkStart w:id="7078" w:name="_Toc97042666"/>
      <w:bookmarkStart w:id="7079" w:name="_Toc97045810"/>
      <w:bookmarkStart w:id="7080" w:name="_Toc97155555"/>
      <w:bookmarkStart w:id="7081" w:name="_Toc101521681"/>
      <w:bookmarkStart w:id="7082" w:name="_Toc138761962"/>
      <w:bookmarkStart w:id="7083" w:name="_Toc145708177"/>
      <w:bookmarkStart w:id="7084" w:name="_Toc160570682"/>
      <w:bookmarkStart w:id="7085" w:name="_Toc162008278"/>
      <w:bookmarkStart w:id="7086" w:name="_Toc185515946"/>
      <w:bookmarkStart w:id="7087" w:name="_Toc192873254"/>
      <w:bookmarkStart w:id="7088" w:name="_Toc199336284"/>
      <w:r>
        <w:t>8.</w:t>
      </w:r>
      <w:r w:rsidR="009A6F55">
        <w:t>9</w:t>
      </w:r>
      <w:r>
        <w:t>.4.1</w:t>
      </w:r>
      <w:r>
        <w:tab/>
        <w:t>Overview</w:t>
      </w:r>
      <w:bookmarkEnd w:id="7078"/>
      <w:bookmarkEnd w:id="7079"/>
      <w:bookmarkEnd w:id="7080"/>
      <w:bookmarkEnd w:id="7081"/>
      <w:bookmarkEnd w:id="7082"/>
      <w:bookmarkEnd w:id="7083"/>
      <w:bookmarkEnd w:id="7084"/>
      <w:bookmarkEnd w:id="7085"/>
      <w:bookmarkEnd w:id="7086"/>
      <w:bookmarkEnd w:id="7087"/>
      <w:bookmarkEnd w:id="708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7.4pt" o:ole="">
            <v:imagedata r:id="rId33" o:title=""/>
          </v:shape>
          <o:OLEObject Type="Embed" ProgID="Visio.Drawing.15" ShapeID="_x0000_i1036" DrawAspect="Content" ObjectID="_1809948903"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7089" w:name="_Toc97042667"/>
      <w:bookmarkStart w:id="7090" w:name="_Toc97045811"/>
      <w:bookmarkStart w:id="7091" w:name="_Toc97155556"/>
      <w:bookmarkStart w:id="7092" w:name="_Toc101521682"/>
      <w:bookmarkStart w:id="7093" w:name="_Toc138761963"/>
      <w:bookmarkStart w:id="7094" w:name="_Toc145708178"/>
      <w:bookmarkStart w:id="7095" w:name="_Toc160570683"/>
      <w:bookmarkStart w:id="7096" w:name="_Toc162008279"/>
      <w:bookmarkStart w:id="7097" w:name="_Toc185515947"/>
      <w:bookmarkStart w:id="7098" w:name="_Toc192873255"/>
      <w:bookmarkStart w:id="7099" w:name="_Toc199336285"/>
      <w:r>
        <w:t>8.</w:t>
      </w:r>
      <w:r w:rsidR="009A6F55">
        <w:t>9</w:t>
      </w:r>
      <w:r>
        <w:t>.4.2</w:t>
      </w:r>
      <w:r>
        <w:tab/>
        <w:t>Operation: Request</w:t>
      </w:r>
      <w:r>
        <w:rPr>
          <w:rFonts w:cs="Courier New"/>
          <w:szCs w:val="16"/>
        </w:rPr>
        <w:t>ACRUpdate</w:t>
      </w:r>
      <w:bookmarkEnd w:id="7089"/>
      <w:bookmarkEnd w:id="7090"/>
      <w:bookmarkEnd w:id="7091"/>
      <w:bookmarkEnd w:id="7092"/>
      <w:bookmarkEnd w:id="7093"/>
      <w:bookmarkEnd w:id="7094"/>
      <w:bookmarkEnd w:id="7095"/>
      <w:bookmarkEnd w:id="7096"/>
      <w:bookmarkEnd w:id="7097"/>
      <w:bookmarkEnd w:id="7098"/>
      <w:bookmarkEnd w:id="7099"/>
    </w:p>
    <w:p w14:paraId="5CBD7E87" w14:textId="46942108" w:rsidR="002C48AF" w:rsidRDefault="002C48AF" w:rsidP="002C48AF">
      <w:pPr>
        <w:pStyle w:val="Heading5"/>
      </w:pPr>
      <w:bookmarkStart w:id="7100" w:name="_Toc97042668"/>
      <w:bookmarkStart w:id="7101" w:name="_Toc97045812"/>
      <w:bookmarkStart w:id="7102" w:name="_Toc97155557"/>
      <w:bookmarkStart w:id="7103" w:name="_Toc101521683"/>
      <w:bookmarkStart w:id="7104" w:name="_Toc138761964"/>
      <w:bookmarkStart w:id="7105" w:name="_Toc145708179"/>
      <w:bookmarkStart w:id="7106" w:name="_Toc160570684"/>
      <w:bookmarkStart w:id="7107" w:name="_Toc162008280"/>
      <w:bookmarkStart w:id="7108" w:name="_Toc185515948"/>
      <w:bookmarkStart w:id="7109" w:name="_Toc192873256"/>
      <w:bookmarkStart w:id="7110" w:name="_Toc199336286"/>
      <w:r>
        <w:t>8.</w:t>
      </w:r>
      <w:r w:rsidR="009A6F55">
        <w:t>9</w:t>
      </w:r>
      <w:r>
        <w:t>.4.2.1</w:t>
      </w:r>
      <w:r>
        <w:tab/>
        <w:t>Description</w:t>
      </w:r>
      <w:bookmarkEnd w:id="7100"/>
      <w:bookmarkEnd w:id="7101"/>
      <w:bookmarkEnd w:id="7102"/>
      <w:bookmarkEnd w:id="7103"/>
      <w:bookmarkEnd w:id="7104"/>
      <w:bookmarkEnd w:id="7105"/>
      <w:bookmarkEnd w:id="7106"/>
      <w:bookmarkEnd w:id="7107"/>
      <w:bookmarkEnd w:id="7108"/>
      <w:bookmarkEnd w:id="7109"/>
      <w:bookmarkEnd w:id="7110"/>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7111" w:name="_Toc97042669"/>
      <w:bookmarkStart w:id="7112" w:name="_Toc97045813"/>
      <w:bookmarkStart w:id="7113" w:name="_Toc97155558"/>
      <w:bookmarkStart w:id="7114" w:name="_Toc101521684"/>
      <w:bookmarkStart w:id="7115" w:name="_Toc138761965"/>
      <w:bookmarkStart w:id="7116" w:name="_Toc145708180"/>
      <w:bookmarkStart w:id="7117" w:name="_Toc160570685"/>
      <w:bookmarkStart w:id="7118" w:name="_Toc162008281"/>
      <w:bookmarkStart w:id="7119" w:name="_Toc185515949"/>
      <w:bookmarkStart w:id="7120" w:name="_Toc192873257"/>
      <w:bookmarkStart w:id="7121" w:name="_Toc199336287"/>
      <w:r>
        <w:t>8.</w:t>
      </w:r>
      <w:r w:rsidR="009A6F55">
        <w:t>9</w:t>
      </w:r>
      <w:r>
        <w:t>.4.2.2</w:t>
      </w:r>
      <w:r>
        <w:tab/>
        <w:t>Operation Definition</w:t>
      </w:r>
      <w:bookmarkEnd w:id="7111"/>
      <w:bookmarkEnd w:id="7112"/>
      <w:bookmarkEnd w:id="7113"/>
      <w:bookmarkEnd w:id="7114"/>
      <w:bookmarkEnd w:id="7115"/>
      <w:bookmarkEnd w:id="7116"/>
      <w:bookmarkEnd w:id="7117"/>
      <w:bookmarkEnd w:id="7118"/>
      <w:bookmarkEnd w:id="7119"/>
      <w:bookmarkEnd w:id="7120"/>
      <w:bookmarkEnd w:id="712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7122" w:name="_Toc97042670"/>
      <w:bookmarkStart w:id="7123" w:name="_Toc97045814"/>
      <w:bookmarkStart w:id="7124" w:name="_Toc97155559"/>
      <w:bookmarkStart w:id="7125" w:name="_Toc101521685"/>
      <w:bookmarkStart w:id="7126" w:name="_Toc138761966"/>
      <w:bookmarkStart w:id="7127" w:name="_Toc145708181"/>
      <w:bookmarkStart w:id="7128" w:name="_Toc160570686"/>
      <w:bookmarkStart w:id="7129" w:name="_Toc162008282"/>
      <w:bookmarkStart w:id="7130" w:name="_Toc185515950"/>
      <w:bookmarkStart w:id="7131" w:name="_Toc192873258"/>
      <w:bookmarkStart w:id="7132" w:name="_Toc199336288"/>
      <w:r>
        <w:t>8.</w:t>
      </w:r>
      <w:r w:rsidR="009A6F55">
        <w:t>9</w:t>
      </w:r>
      <w:r>
        <w:t>.5</w:t>
      </w:r>
      <w:r>
        <w:tab/>
        <w:t>Notifications</w:t>
      </w:r>
      <w:bookmarkEnd w:id="7122"/>
      <w:bookmarkEnd w:id="7123"/>
      <w:bookmarkEnd w:id="7124"/>
      <w:bookmarkEnd w:id="7125"/>
      <w:bookmarkEnd w:id="7126"/>
      <w:bookmarkEnd w:id="7127"/>
      <w:bookmarkEnd w:id="7128"/>
      <w:bookmarkEnd w:id="7129"/>
      <w:bookmarkEnd w:id="7130"/>
      <w:bookmarkEnd w:id="7131"/>
      <w:bookmarkEnd w:id="7132"/>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7133" w:name="_Toc97042671"/>
      <w:bookmarkStart w:id="7134" w:name="_Toc97045815"/>
      <w:bookmarkStart w:id="7135" w:name="_Toc97155560"/>
      <w:bookmarkStart w:id="7136" w:name="_Toc101521686"/>
      <w:bookmarkStart w:id="7137" w:name="_Toc138761967"/>
      <w:bookmarkStart w:id="7138" w:name="_Toc145708182"/>
      <w:bookmarkStart w:id="7139" w:name="_Toc160570687"/>
      <w:bookmarkStart w:id="7140" w:name="_Toc162008283"/>
      <w:bookmarkStart w:id="7141" w:name="_Toc185515951"/>
      <w:bookmarkStart w:id="7142" w:name="_Toc192873259"/>
      <w:bookmarkStart w:id="7143" w:name="_Toc199336289"/>
      <w:r>
        <w:t>8.</w:t>
      </w:r>
      <w:r w:rsidR="009A6F55">
        <w:t>9</w:t>
      </w:r>
      <w:r>
        <w:t>.6</w:t>
      </w:r>
      <w:r>
        <w:tab/>
        <w:t>Data Model</w:t>
      </w:r>
      <w:bookmarkEnd w:id="7133"/>
      <w:bookmarkEnd w:id="7134"/>
      <w:bookmarkEnd w:id="7135"/>
      <w:bookmarkEnd w:id="7136"/>
      <w:bookmarkEnd w:id="7137"/>
      <w:bookmarkEnd w:id="7138"/>
      <w:bookmarkEnd w:id="7139"/>
      <w:bookmarkEnd w:id="7140"/>
      <w:bookmarkEnd w:id="7141"/>
      <w:bookmarkEnd w:id="7142"/>
      <w:bookmarkEnd w:id="7143"/>
    </w:p>
    <w:p w14:paraId="660A2668" w14:textId="58670620" w:rsidR="00F72222" w:rsidRDefault="00F72222" w:rsidP="00F72222">
      <w:pPr>
        <w:pStyle w:val="Heading4"/>
      </w:pPr>
      <w:bookmarkStart w:id="7144" w:name="_Toc97042672"/>
      <w:bookmarkStart w:id="7145" w:name="_Toc97045816"/>
      <w:bookmarkStart w:id="7146" w:name="_Toc97155561"/>
      <w:bookmarkStart w:id="7147" w:name="_Toc101521687"/>
      <w:bookmarkStart w:id="7148" w:name="_Toc138761968"/>
      <w:bookmarkStart w:id="7149" w:name="_Toc145708183"/>
      <w:bookmarkStart w:id="7150" w:name="_Toc160570688"/>
      <w:bookmarkStart w:id="7151" w:name="_Toc162008284"/>
      <w:bookmarkStart w:id="7152" w:name="_Toc185515952"/>
      <w:bookmarkStart w:id="7153" w:name="_Toc192873260"/>
      <w:bookmarkStart w:id="7154" w:name="_Toc199336290"/>
      <w:r>
        <w:t>8.</w:t>
      </w:r>
      <w:r w:rsidR="009A6F55">
        <w:t>9</w:t>
      </w:r>
      <w:r>
        <w:t>.6.1</w:t>
      </w:r>
      <w:r>
        <w:tab/>
        <w:t>General</w:t>
      </w:r>
      <w:bookmarkEnd w:id="7144"/>
      <w:bookmarkEnd w:id="7145"/>
      <w:bookmarkEnd w:id="7146"/>
      <w:bookmarkEnd w:id="7147"/>
      <w:bookmarkEnd w:id="7148"/>
      <w:bookmarkEnd w:id="7149"/>
      <w:bookmarkEnd w:id="7150"/>
      <w:bookmarkEnd w:id="7151"/>
      <w:bookmarkEnd w:id="7152"/>
      <w:bookmarkEnd w:id="7153"/>
      <w:bookmarkEnd w:id="715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7155" w:name="_Toc97042673"/>
      <w:bookmarkStart w:id="7156" w:name="_Toc97045817"/>
      <w:bookmarkStart w:id="7157" w:name="_Toc97155562"/>
      <w:bookmarkStart w:id="7158" w:name="_Toc101521688"/>
      <w:bookmarkStart w:id="7159" w:name="_Toc138761969"/>
      <w:bookmarkStart w:id="7160" w:name="_Toc145708184"/>
      <w:bookmarkStart w:id="7161" w:name="_Toc160570689"/>
      <w:bookmarkStart w:id="7162" w:name="_Toc162008285"/>
      <w:bookmarkStart w:id="7163" w:name="_Toc185515953"/>
      <w:bookmarkStart w:id="7164" w:name="_Toc192873261"/>
      <w:bookmarkStart w:id="7165" w:name="_Toc199336291"/>
      <w:r>
        <w:t>8.</w:t>
      </w:r>
      <w:r w:rsidR="009A6F55">
        <w:t>9</w:t>
      </w:r>
      <w:r>
        <w:rPr>
          <w:lang w:val="en-US"/>
        </w:rPr>
        <w:t>.6.2</w:t>
      </w:r>
      <w:r>
        <w:rPr>
          <w:lang w:val="en-US"/>
        </w:rPr>
        <w:tab/>
        <w:t>Structured data types</w:t>
      </w:r>
      <w:bookmarkEnd w:id="7155"/>
      <w:bookmarkEnd w:id="7156"/>
      <w:bookmarkEnd w:id="7157"/>
      <w:bookmarkEnd w:id="7158"/>
      <w:bookmarkEnd w:id="7159"/>
      <w:bookmarkEnd w:id="7160"/>
      <w:bookmarkEnd w:id="7161"/>
      <w:bookmarkEnd w:id="7162"/>
      <w:bookmarkEnd w:id="7163"/>
      <w:bookmarkEnd w:id="7164"/>
      <w:bookmarkEnd w:id="7165"/>
    </w:p>
    <w:p w14:paraId="3A057503" w14:textId="674D4936" w:rsidR="00F72222" w:rsidRDefault="00F72222" w:rsidP="00F72222">
      <w:pPr>
        <w:pStyle w:val="Heading5"/>
      </w:pPr>
      <w:bookmarkStart w:id="7166" w:name="_Toc97042674"/>
      <w:bookmarkStart w:id="7167" w:name="_Toc97045818"/>
      <w:bookmarkStart w:id="7168" w:name="_Toc97155563"/>
      <w:bookmarkStart w:id="7169" w:name="_Toc101521689"/>
      <w:bookmarkStart w:id="7170" w:name="_Toc138761970"/>
      <w:bookmarkStart w:id="7171" w:name="_Toc145708185"/>
      <w:bookmarkStart w:id="7172" w:name="_Toc160570690"/>
      <w:bookmarkStart w:id="7173" w:name="_Toc162008286"/>
      <w:bookmarkStart w:id="7174" w:name="_Toc185515954"/>
      <w:bookmarkStart w:id="7175" w:name="_Toc192873262"/>
      <w:bookmarkStart w:id="7176" w:name="_Toc199336292"/>
      <w:r>
        <w:t>8.</w:t>
      </w:r>
      <w:r w:rsidR="009A6F55">
        <w:t>9</w:t>
      </w:r>
      <w:r>
        <w:t>.6.2.1</w:t>
      </w:r>
      <w:r>
        <w:tab/>
        <w:t>Introduction</w:t>
      </w:r>
      <w:bookmarkEnd w:id="7166"/>
      <w:bookmarkEnd w:id="7167"/>
      <w:bookmarkEnd w:id="7168"/>
      <w:bookmarkEnd w:id="7169"/>
      <w:bookmarkEnd w:id="7170"/>
      <w:bookmarkEnd w:id="7171"/>
      <w:bookmarkEnd w:id="7172"/>
      <w:bookmarkEnd w:id="7173"/>
      <w:bookmarkEnd w:id="7174"/>
      <w:bookmarkEnd w:id="7175"/>
      <w:bookmarkEnd w:id="717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7177" w:name="_Toc97042675"/>
      <w:bookmarkStart w:id="7178" w:name="_Toc97045819"/>
      <w:bookmarkStart w:id="7179" w:name="_Toc97155564"/>
      <w:bookmarkStart w:id="7180" w:name="_Toc101521690"/>
      <w:bookmarkStart w:id="7181" w:name="_Toc138761971"/>
      <w:bookmarkStart w:id="7182" w:name="_Toc145708186"/>
      <w:bookmarkStart w:id="7183" w:name="_Toc160570691"/>
      <w:bookmarkStart w:id="7184" w:name="_Toc162008287"/>
      <w:bookmarkStart w:id="7185" w:name="_Toc185515955"/>
      <w:bookmarkStart w:id="7186" w:name="_Toc192873263"/>
      <w:bookmarkStart w:id="7187" w:name="_Toc199336293"/>
      <w:r>
        <w:t>8.</w:t>
      </w:r>
      <w:r w:rsidR="009A6F55">
        <w:t>9</w:t>
      </w:r>
      <w:r>
        <w:t>.6.2.2</w:t>
      </w:r>
      <w:r>
        <w:tab/>
        <w:t>Type: ACRUpdateData</w:t>
      </w:r>
      <w:bookmarkEnd w:id="7177"/>
      <w:bookmarkEnd w:id="7178"/>
      <w:bookmarkEnd w:id="7179"/>
      <w:bookmarkEnd w:id="7180"/>
      <w:bookmarkEnd w:id="7181"/>
      <w:bookmarkEnd w:id="7182"/>
      <w:bookmarkEnd w:id="7183"/>
      <w:bookmarkEnd w:id="7184"/>
      <w:bookmarkEnd w:id="7185"/>
      <w:bookmarkEnd w:id="7186"/>
      <w:bookmarkEnd w:id="718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7188" w:name="_Toc97042676"/>
      <w:bookmarkStart w:id="7189" w:name="_Toc97045820"/>
      <w:bookmarkStart w:id="7190" w:name="_Toc97155565"/>
      <w:bookmarkStart w:id="7191" w:name="_Toc101521691"/>
      <w:bookmarkStart w:id="7192" w:name="_Toc138761972"/>
      <w:bookmarkStart w:id="7193" w:name="_Toc145708187"/>
      <w:bookmarkStart w:id="7194" w:name="_Toc160570692"/>
      <w:bookmarkStart w:id="7195" w:name="_Toc162008288"/>
      <w:bookmarkStart w:id="7196" w:name="_Toc185515956"/>
      <w:bookmarkStart w:id="7197" w:name="_Toc192873264"/>
      <w:bookmarkStart w:id="7198" w:name="_Toc199336294"/>
      <w:r>
        <w:t>8.</w:t>
      </w:r>
      <w:r w:rsidR="009A6F55">
        <w:t>9</w:t>
      </w:r>
      <w:r>
        <w:t>.6.2.3</w:t>
      </w:r>
      <w:r>
        <w:tab/>
        <w:t>Type: ACRDataStatus</w:t>
      </w:r>
      <w:bookmarkEnd w:id="7188"/>
      <w:bookmarkEnd w:id="7189"/>
      <w:bookmarkEnd w:id="7190"/>
      <w:bookmarkEnd w:id="7191"/>
      <w:bookmarkEnd w:id="7192"/>
      <w:bookmarkEnd w:id="7193"/>
      <w:bookmarkEnd w:id="7194"/>
      <w:bookmarkEnd w:id="7195"/>
      <w:bookmarkEnd w:id="7196"/>
      <w:bookmarkEnd w:id="7197"/>
      <w:bookmarkEnd w:id="719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7199" w:name="_Toc101521692"/>
      <w:bookmarkStart w:id="7200" w:name="_Toc138761973"/>
      <w:bookmarkStart w:id="7201" w:name="_Toc145708188"/>
      <w:bookmarkStart w:id="7202" w:name="_Toc160570693"/>
      <w:bookmarkStart w:id="7203" w:name="_Toc162008289"/>
      <w:bookmarkStart w:id="7204" w:name="_Toc185515957"/>
      <w:bookmarkStart w:id="7205" w:name="_Toc192873265"/>
      <w:bookmarkStart w:id="7206" w:name="_Toc199336295"/>
      <w:r>
        <w:t>8.</w:t>
      </w:r>
      <w:r w:rsidR="009A6F55">
        <w:t>9</w:t>
      </w:r>
      <w:r>
        <w:t>.6.2.4</w:t>
      </w:r>
      <w:r>
        <w:tab/>
        <w:t>Type: ACTResultInfo</w:t>
      </w:r>
      <w:bookmarkEnd w:id="7199"/>
      <w:bookmarkEnd w:id="7200"/>
      <w:bookmarkEnd w:id="7201"/>
      <w:bookmarkEnd w:id="7202"/>
      <w:bookmarkEnd w:id="7203"/>
      <w:bookmarkEnd w:id="7204"/>
      <w:bookmarkEnd w:id="7205"/>
      <w:bookmarkEnd w:id="7206"/>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7207" w:name="_Toc185515958"/>
      <w:bookmarkStart w:id="7208" w:name="_Toc192873266"/>
      <w:bookmarkStart w:id="7209" w:name="_Toc199336296"/>
      <w:r w:rsidRPr="003418D4">
        <w:t>8.9.6.2.5</w:t>
      </w:r>
      <w:r>
        <w:tab/>
        <w:t>Type: AppGroupInfo</w:t>
      </w:r>
      <w:bookmarkEnd w:id="7207"/>
      <w:bookmarkEnd w:id="7208"/>
      <w:bookmarkEnd w:id="7209"/>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7210" w:name="_Toc97042677"/>
      <w:bookmarkStart w:id="7211" w:name="_Toc97045821"/>
      <w:bookmarkStart w:id="7212" w:name="_Toc97155566"/>
      <w:bookmarkStart w:id="7213" w:name="_Toc101521693"/>
      <w:bookmarkStart w:id="7214" w:name="_Toc138761974"/>
      <w:bookmarkStart w:id="7215" w:name="_Toc145708189"/>
      <w:bookmarkStart w:id="7216" w:name="_Toc160570694"/>
      <w:bookmarkStart w:id="7217" w:name="_Toc162008290"/>
      <w:bookmarkStart w:id="7218" w:name="_Toc185515959"/>
      <w:bookmarkStart w:id="7219" w:name="_Toc192873267"/>
      <w:bookmarkStart w:id="7220" w:name="_Toc199336297"/>
      <w:r>
        <w:t>8.</w:t>
      </w:r>
      <w:r w:rsidR="009A6F55">
        <w:t>9</w:t>
      </w:r>
      <w:r>
        <w:rPr>
          <w:lang w:val="en-US"/>
        </w:rPr>
        <w:t>.6.3</w:t>
      </w:r>
      <w:r>
        <w:rPr>
          <w:lang w:val="en-US"/>
        </w:rPr>
        <w:tab/>
        <w:t>Simple data types and enumerations</w:t>
      </w:r>
      <w:bookmarkEnd w:id="7210"/>
      <w:bookmarkEnd w:id="7211"/>
      <w:bookmarkEnd w:id="7212"/>
      <w:bookmarkEnd w:id="7213"/>
      <w:bookmarkEnd w:id="7214"/>
      <w:bookmarkEnd w:id="7215"/>
      <w:bookmarkEnd w:id="7216"/>
      <w:bookmarkEnd w:id="7217"/>
      <w:bookmarkEnd w:id="7218"/>
      <w:bookmarkEnd w:id="7219"/>
      <w:bookmarkEnd w:id="7220"/>
    </w:p>
    <w:p w14:paraId="59301A56" w14:textId="2EC8CD9B" w:rsidR="00F72222" w:rsidRDefault="00F72222" w:rsidP="00F72222">
      <w:pPr>
        <w:pStyle w:val="Heading5"/>
      </w:pPr>
      <w:bookmarkStart w:id="7221" w:name="_Toc97042678"/>
      <w:bookmarkStart w:id="7222" w:name="_Toc97045822"/>
      <w:bookmarkStart w:id="7223" w:name="_Toc97155567"/>
      <w:bookmarkStart w:id="7224" w:name="_Toc101521694"/>
      <w:bookmarkStart w:id="7225" w:name="_Toc138761975"/>
      <w:bookmarkStart w:id="7226" w:name="_Toc145708190"/>
      <w:bookmarkStart w:id="7227" w:name="_Toc160570695"/>
      <w:bookmarkStart w:id="7228" w:name="_Toc162008291"/>
      <w:bookmarkStart w:id="7229" w:name="_Toc185515960"/>
      <w:bookmarkStart w:id="7230" w:name="_Toc192873268"/>
      <w:bookmarkStart w:id="7231" w:name="_Toc199336298"/>
      <w:r>
        <w:t>8.</w:t>
      </w:r>
      <w:r w:rsidR="009A6F55">
        <w:t>9</w:t>
      </w:r>
      <w:r>
        <w:t>.6.3.1</w:t>
      </w:r>
      <w:r>
        <w:tab/>
        <w:t>Introduction</w:t>
      </w:r>
      <w:bookmarkEnd w:id="7221"/>
      <w:bookmarkEnd w:id="7222"/>
      <w:bookmarkEnd w:id="7223"/>
      <w:bookmarkEnd w:id="7224"/>
      <w:bookmarkEnd w:id="7225"/>
      <w:bookmarkEnd w:id="7226"/>
      <w:bookmarkEnd w:id="7227"/>
      <w:bookmarkEnd w:id="7228"/>
      <w:bookmarkEnd w:id="7229"/>
      <w:bookmarkEnd w:id="7230"/>
      <w:bookmarkEnd w:id="723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7232" w:name="_Toc97042679"/>
      <w:bookmarkStart w:id="7233" w:name="_Toc97045823"/>
      <w:bookmarkStart w:id="7234" w:name="_Toc97155568"/>
      <w:bookmarkStart w:id="7235" w:name="_Toc101521695"/>
      <w:bookmarkStart w:id="7236" w:name="_Toc138761976"/>
      <w:bookmarkStart w:id="7237" w:name="_Toc145708191"/>
      <w:bookmarkStart w:id="7238" w:name="_Toc160570696"/>
      <w:bookmarkStart w:id="7239" w:name="_Toc162008292"/>
      <w:bookmarkStart w:id="7240" w:name="_Toc185515961"/>
      <w:bookmarkStart w:id="7241" w:name="_Toc192873269"/>
      <w:bookmarkStart w:id="7242" w:name="_Toc199336299"/>
      <w:r>
        <w:t>8.</w:t>
      </w:r>
      <w:r w:rsidR="009A6F55">
        <w:t>9</w:t>
      </w:r>
      <w:r>
        <w:t>.6.3.2</w:t>
      </w:r>
      <w:r>
        <w:tab/>
        <w:t>Simple data types</w:t>
      </w:r>
      <w:bookmarkEnd w:id="7232"/>
      <w:bookmarkEnd w:id="7233"/>
      <w:bookmarkEnd w:id="7234"/>
      <w:bookmarkEnd w:id="7235"/>
      <w:bookmarkEnd w:id="7236"/>
      <w:bookmarkEnd w:id="7237"/>
      <w:bookmarkEnd w:id="7238"/>
      <w:bookmarkEnd w:id="7239"/>
      <w:bookmarkEnd w:id="7240"/>
      <w:bookmarkEnd w:id="7241"/>
      <w:bookmarkEnd w:id="724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7243" w:name="_Toc94194912"/>
      <w:bookmarkStart w:id="7244" w:name="_Toc97042680"/>
      <w:bookmarkStart w:id="7245" w:name="_Toc97045824"/>
      <w:bookmarkStart w:id="7246" w:name="_Toc97155569"/>
      <w:bookmarkStart w:id="7247" w:name="_Toc101521696"/>
      <w:bookmarkStart w:id="7248" w:name="_Toc138761977"/>
      <w:bookmarkStart w:id="7249" w:name="_Toc145708192"/>
      <w:bookmarkStart w:id="7250" w:name="_Toc160570697"/>
      <w:bookmarkStart w:id="7251" w:name="_Toc162008293"/>
      <w:bookmarkStart w:id="7252" w:name="_Toc185515962"/>
      <w:bookmarkStart w:id="7253" w:name="_Toc192873270"/>
      <w:bookmarkStart w:id="7254" w:name="_Toc199336300"/>
      <w:r>
        <w:t>8.</w:t>
      </w:r>
      <w:r w:rsidR="009A6F55">
        <w:t>9</w:t>
      </w:r>
      <w:r>
        <w:t>.6.3.3</w:t>
      </w:r>
      <w:r>
        <w:tab/>
        <w:t xml:space="preserve">Enumeration: </w:t>
      </w:r>
      <w:bookmarkEnd w:id="7243"/>
      <w:r>
        <w:t>ACTResult</w:t>
      </w:r>
      <w:bookmarkEnd w:id="7244"/>
      <w:bookmarkEnd w:id="7245"/>
      <w:bookmarkEnd w:id="7246"/>
      <w:bookmarkEnd w:id="7247"/>
      <w:bookmarkEnd w:id="7248"/>
      <w:bookmarkEnd w:id="7249"/>
      <w:bookmarkEnd w:id="7250"/>
      <w:bookmarkEnd w:id="7251"/>
      <w:bookmarkEnd w:id="7252"/>
      <w:bookmarkEnd w:id="7253"/>
      <w:bookmarkEnd w:id="725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7255" w:name="_Toc510696642"/>
            <w:bookmarkStart w:id="7256" w:name="_Toc35971437"/>
            <w:bookmarkStart w:id="725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7258" w:name="_Toc97042681"/>
      <w:bookmarkStart w:id="7259" w:name="_Toc97045825"/>
      <w:bookmarkStart w:id="7260" w:name="_Toc97155570"/>
      <w:bookmarkStart w:id="7261" w:name="_Toc101521697"/>
      <w:bookmarkStart w:id="7262" w:name="_Toc138761978"/>
      <w:bookmarkStart w:id="7263" w:name="_Toc145708193"/>
      <w:bookmarkStart w:id="7264" w:name="_Toc160570698"/>
      <w:bookmarkStart w:id="7265" w:name="_Toc162008294"/>
      <w:bookmarkStart w:id="7266" w:name="_Toc185515963"/>
      <w:bookmarkStart w:id="7267" w:name="_Toc192873271"/>
      <w:bookmarkStart w:id="7268" w:name="_Toc199336301"/>
      <w:bookmarkEnd w:id="7255"/>
      <w:bookmarkEnd w:id="7256"/>
      <w:bookmarkEnd w:id="7257"/>
      <w:r>
        <w:t>8.</w:t>
      </w:r>
      <w:r w:rsidR="009A6F55">
        <w:t>9</w:t>
      </w:r>
      <w:r>
        <w:t>.6.3.4</w:t>
      </w:r>
      <w:r>
        <w:tab/>
        <w:t>Enumeration: E3SubscsStatus</w:t>
      </w:r>
      <w:bookmarkEnd w:id="7258"/>
      <w:bookmarkEnd w:id="7259"/>
      <w:bookmarkEnd w:id="7260"/>
      <w:bookmarkEnd w:id="7261"/>
      <w:bookmarkEnd w:id="7262"/>
      <w:bookmarkEnd w:id="7263"/>
      <w:bookmarkEnd w:id="7264"/>
      <w:bookmarkEnd w:id="7265"/>
      <w:bookmarkEnd w:id="7266"/>
      <w:bookmarkEnd w:id="7267"/>
      <w:bookmarkEnd w:id="726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7269" w:name="_Toc101521698"/>
      <w:bookmarkStart w:id="7270" w:name="_Toc138761979"/>
      <w:bookmarkStart w:id="7271" w:name="_Toc145708194"/>
      <w:bookmarkStart w:id="7272" w:name="_Toc160570699"/>
      <w:bookmarkStart w:id="7273" w:name="_Toc162008295"/>
      <w:bookmarkStart w:id="7274" w:name="_Toc185515964"/>
      <w:bookmarkStart w:id="7275" w:name="_Toc192873272"/>
      <w:bookmarkStart w:id="7276" w:name="_Toc199336302"/>
      <w:r>
        <w:t>8.</w:t>
      </w:r>
      <w:r w:rsidR="009A6F55">
        <w:t>9</w:t>
      </w:r>
      <w:r>
        <w:t>.6.3.5</w:t>
      </w:r>
      <w:r>
        <w:tab/>
        <w:t>Enumeration: ACTFailureCause</w:t>
      </w:r>
      <w:bookmarkEnd w:id="7269"/>
      <w:bookmarkEnd w:id="7270"/>
      <w:bookmarkEnd w:id="7271"/>
      <w:bookmarkEnd w:id="7272"/>
      <w:bookmarkEnd w:id="7273"/>
      <w:bookmarkEnd w:id="7274"/>
      <w:bookmarkEnd w:id="7275"/>
      <w:bookmarkEnd w:id="7276"/>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7277" w:name="_Toc97042682"/>
      <w:bookmarkStart w:id="7278" w:name="_Toc97045826"/>
      <w:bookmarkStart w:id="7279" w:name="_Toc97155571"/>
      <w:bookmarkStart w:id="7280" w:name="_Toc101521699"/>
      <w:bookmarkStart w:id="7281" w:name="_Toc138761980"/>
      <w:bookmarkStart w:id="7282" w:name="_Toc145708195"/>
      <w:bookmarkStart w:id="7283" w:name="_Toc160570700"/>
      <w:bookmarkStart w:id="7284" w:name="_Toc162008296"/>
      <w:bookmarkStart w:id="7285" w:name="_Toc185515965"/>
      <w:bookmarkStart w:id="7286" w:name="_Toc192873273"/>
      <w:bookmarkStart w:id="7287" w:name="_Toc19933630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277"/>
      <w:bookmarkEnd w:id="7278"/>
      <w:bookmarkEnd w:id="7279"/>
      <w:bookmarkEnd w:id="7280"/>
      <w:bookmarkEnd w:id="7281"/>
      <w:bookmarkEnd w:id="7282"/>
      <w:bookmarkEnd w:id="7283"/>
      <w:bookmarkEnd w:id="7284"/>
      <w:bookmarkEnd w:id="7285"/>
      <w:bookmarkEnd w:id="7286"/>
      <w:bookmarkEnd w:id="728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7288" w:name="_Toc97042683"/>
      <w:bookmarkStart w:id="7289" w:name="_Toc97045827"/>
      <w:bookmarkStart w:id="7290" w:name="_Toc97155572"/>
      <w:bookmarkStart w:id="7291" w:name="_Toc101521700"/>
      <w:bookmarkStart w:id="7292" w:name="_Toc138761981"/>
      <w:bookmarkStart w:id="7293" w:name="_Toc145708196"/>
      <w:bookmarkStart w:id="7294" w:name="_Toc160570701"/>
      <w:bookmarkStart w:id="7295" w:name="_Toc162008297"/>
      <w:bookmarkStart w:id="7296" w:name="_Toc185515966"/>
      <w:bookmarkStart w:id="7297" w:name="_Toc192873274"/>
      <w:bookmarkStart w:id="7298" w:name="_Toc199336304"/>
      <w:r>
        <w:t>8.</w:t>
      </w:r>
      <w:r w:rsidR="009A6F55">
        <w:t>9</w:t>
      </w:r>
      <w:r>
        <w:t>.6.5</w:t>
      </w:r>
      <w:r>
        <w:tab/>
        <w:t>Binary data</w:t>
      </w:r>
      <w:bookmarkEnd w:id="7288"/>
      <w:bookmarkEnd w:id="7289"/>
      <w:bookmarkEnd w:id="7290"/>
      <w:bookmarkEnd w:id="7291"/>
      <w:bookmarkEnd w:id="7292"/>
      <w:bookmarkEnd w:id="7293"/>
      <w:bookmarkEnd w:id="7294"/>
      <w:bookmarkEnd w:id="7295"/>
      <w:bookmarkEnd w:id="7296"/>
      <w:bookmarkEnd w:id="7297"/>
      <w:bookmarkEnd w:id="7298"/>
    </w:p>
    <w:p w14:paraId="3F8A5C72" w14:textId="57595DB9" w:rsidR="00F72222" w:rsidRDefault="00F72222" w:rsidP="00F72222">
      <w:pPr>
        <w:pStyle w:val="Heading5"/>
      </w:pPr>
      <w:bookmarkStart w:id="7299" w:name="_Toc97042684"/>
      <w:bookmarkStart w:id="7300" w:name="_Toc97045828"/>
      <w:bookmarkStart w:id="7301" w:name="_Toc97155573"/>
      <w:bookmarkStart w:id="7302" w:name="_Toc101521701"/>
      <w:bookmarkStart w:id="7303" w:name="_Toc138761982"/>
      <w:bookmarkStart w:id="7304" w:name="_Toc145708197"/>
      <w:bookmarkStart w:id="7305" w:name="_Toc160570702"/>
      <w:bookmarkStart w:id="7306" w:name="_Toc162008298"/>
      <w:bookmarkStart w:id="7307" w:name="_Toc185515967"/>
      <w:bookmarkStart w:id="7308" w:name="_Toc192873275"/>
      <w:bookmarkStart w:id="7309" w:name="_Toc199336305"/>
      <w:r>
        <w:t>8.</w:t>
      </w:r>
      <w:r w:rsidR="009A6F55">
        <w:t>9</w:t>
      </w:r>
      <w:r>
        <w:t>.6.5.1</w:t>
      </w:r>
      <w:r>
        <w:tab/>
        <w:t>Binary Data Types</w:t>
      </w:r>
      <w:bookmarkEnd w:id="7299"/>
      <w:bookmarkEnd w:id="7300"/>
      <w:bookmarkEnd w:id="7301"/>
      <w:bookmarkEnd w:id="7302"/>
      <w:bookmarkEnd w:id="7303"/>
      <w:bookmarkEnd w:id="7304"/>
      <w:bookmarkEnd w:id="7305"/>
      <w:bookmarkEnd w:id="7306"/>
      <w:bookmarkEnd w:id="7307"/>
      <w:bookmarkEnd w:id="7308"/>
      <w:bookmarkEnd w:id="730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7310" w:name="_Toc97042685"/>
      <w:bookmarkStart w:id="7311" w:name="_Toc97045829"/>
      <w:bookmarkStart w:id="7312" w:name="_Toc97155574"/>
      <w:bookmarkStart w:id="7313" w:name="_Toc101521702"/>
      <w:bookmarkStart w:id="7314" w:name="_Toc138761983"/>
      <w:bookmarkStart w:id="7315" w:name="_Toc145708198"/>
      <w:bookmarkStart w:id="7316" w:name="_Toc160570703"/>
      <w:bookmarkStart w:id="7317" w:name="_Toc162008299"/>
      <w:bookmarkStart w:id="7318" w:name="_Toc185515968"/>
      <w:bookmarkStart w:id="7319" w:name="_Toc192873276"/>
      <w:bookmarkStart w:id="7320" w:name="_Toc199336306"/>
      <w:r>
        <w:t>8.</w:t>
      </w:r>
      <w:r w:rsidR="009A6F55">
        <w:t>9</w:t>
      </w:r>
      <w:r>
        <w:t>.7</w:t>
      </w:r>
      <w:r>
        <w:tab/>
        <w:t>Error Handling</w:t>
      </w:r>
      <w:bookmarkEnd w:id="7310"/>
      <w:bookmarkEnd w:id="7311"/>
      <w:bookmarkEnd w:id="7312"/>
      <w:bookmarkEnd w:id="7313"/>
      <w:bookmarkEnd w:id="7314"/>
      <w:bookmarkEnd w:id="7315"/>
      <w:bookmarkEnd w:id="7316"/>
      <w:bookmarkEnd w:id="7317"/>
      <w:bookmarkEnd w:id="7318"/>
      <w:bookmarkEnd w:id="7319"/>
      <w:bookmarkEnd w:id="7320"/>
    </w:p>
    <w:p w14:paraId="1B092F49" w14:textId="2BB5ECBE" w:rsidR="00D732EB" w:rsidRDefault="00D732EB" w:rsidP="00D732EB">
      <w:pPr>
        <w:pStyle w:val="Heading4"/>
      </w:pPr>
      <w:bookmarkStart w:id="7321" w:name="_Toc97042686"/>
      <w:bookmarkStart w:id="7322" w:name="_Toc97045830"/>
      <w:bookmarkStart w:id="7323" w:name="_Toc97155575"/>
      <w:bookmarkStart w:id="7324" w:name="_Toc101521703"/>
      <w:bookmarkStart w:id="7325" w:name="_Toc138761984"/>
      <w:bookmarkStart w:id="7326" w:name="_Toc145708199"/>
      <w:bookmarkStart w:id="7327" w:name="_Toc160570704"/>
      <w:bookmarkStart w:id="7328" w:name="_Toc162008300"/>
      <w:bookmarkStart w:id="7329" w:name="_Toc185515969"/>
      <w:bookmarkStart w:id="7330" w:name="_Toc192873277"/>
      <w:bookmarkStart w:id="7331" w:name="_Toc199336307"/>
      <w:r>
        <w:t>8.</w:t>
      </w:r>
      <w:r w:rsidR="009A6F55">
        <w:t>9</w:t>
      </w:r>
      <w:r>
        <w:t>.7.1</w:t>
      </w:r>
      <w:r>
        <w:tab/>
        <w:t>General</w:t>
      </w:r>
      <w:bookmarkEnd w:id="7321"/>
      <w:bookmarkEnd w:id="7322"/>
      <w:bookmarkEnd w:id="7323"/>
      <w:bookmarkEnd w:id="7324"/>
      <w:bookmarkEnd w:id="7325"/>
      <w:bookmarkEnd w:id="7326"/>
      <w:bookmarkEnd w:id="7327"/>
      <w:bookmarkEnd w:id="7328"/>
      <w:bookmarkEnd w:id="7329"/>
      <w:bookmarkEnd w:id="7330"/>
      <w:bookmarkEnd w:id="7331"/>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7332" w:name="_Toc97042687"/>
      <w:bookmarkStart w:id="7333" w:name="_Toc97045831"/>
      <w:bookmarkStart w:id="7334" w:name="_Toc97155576"/>
      <w:bookmarkStart w:id="7335" w:name="_Toc101521704"/>
      <w:bookmarkStart w:id="7336" w:name="_Toc138761985"/>
      <w:bookmarkStart w:id="7337" w:name="_Toc145708200"/>
      <w:bookmarkStart w:id="7338" w:name="_Toc160570705"/>
      <w:bookmarkStart w:id="7339" w:name="_Toc162008301"/>
      <w:bookmarkStart w:id="7340" w:name="_Toc185515970"/>
      <w:bookmarkStart w:id="7341" w:name="_Toc192873278"/>
      <w:bookmarkStart w:id="7342" w:name="_Toc199336308"/>
      <w:r>
        <w:t>8.</w:t>
      </w:r>
      <w:r w:rsidR="009A6F55">
        <w:t>9</w:t>
      </w:r>
      <w:r>
        <w:t>.7.2</w:t>
      </w:r>
      <w:r>
        <w:tab/>
        <w:t>Protocol Errors</w:t>
      </w:r>
      <w:bookmarkEnd w:id="7332"/>
      <w:bookmarkEnd w:id="7333"/>
      <w:bookmarkEnd w:id="7334"/>
      <w:bookmarkEnd w:id="7335"/>
      <w:bookmarkEnd w:id="7336"/>
      <w:bookmarkEnd w:id="7337"/>
      <w:bookmarkEnd w:id="7338"/>
      <w:bookmarkEnd w:id="7339"/>
      <w:bookmarkEnd w:id="7340"/>
      <w:bookmarkEnd w:id="7341"/>
      <w:bookmarkEnd w:id="734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7343" w:name="_Toc97042688"/>
      <w:bookmarkStart w:id="7344" w:name="_Toc97045832"/>
      <w:bookmarkStart w:id="7345" w:name="_Toc97155577"/>
      <w:bookmarkStart w:id="7346" w:name="_Toc101521705"/>
      <w:bookmarkStart w:id="7347" w:name="_Toc138761986"/>
      <w:bookmarkStart w:id="7348" w:name="_Toc145708201"/>
      <w:bookmarkStart w:id="7349" w:name="_Toc160570706"/>
      <w:bookmarkStart w:id="7350" w:name="_Toc162008302"/>
      <w:bookmarkStart w:id="7351" w:name="_Toc185515971"/>
      <w:bookmarkStart w:id="7352" w:name="_Toc192873279"/>
      <w:bookmarkStart w:id="7353" w:name="_Toc199336309"/>
      <w:r>
        <w:t>8.</w:t>
      </w:r>
      <w:r w:rsidR="009A6F55">
        <w:t>9</w:t>
      </w:r>
      <w:r>
        <w:t>.7.3</w:t>
      </w:r>
      <w:r>
        <w:tab/>
        <w:t>Application Errors</w:t>
      </w:r>
      <w:bookmarkEnd w:id="7343"/>
      <w:bookmarkEnd w:id="7344"/>
      <w:bookmarkEnd w:id="7345"/>
      <w:bookmarkEnd w:id="7346"/>
      <w:bookmarkEnd w:id="7347"/>
      <w:bookmarkEnd w:id="7348"/>
      <w:bookmarkEnd w:id="7349"/>
      <w:bookmarkEnd w:id="7350"/>
      <w:bookmarkEnd w:id="7351"/>
      <w:bookmarkEnd w:id="7352"/>
      <w:bookmarkEnd w:id="735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7354" w:name="_Toc97042689"/>
      <w:bookmarkStart w:id="7355" w:name="_Toc97045833"/>
      <w:bookmarkStart w:id="7356" w:name="_Toc97155578"/>
      <w:bookmarkStart w:id="7357" w:name="_Toc101521706"/>
      <w:bookmarkStart w:id="7358" w:name="_Toc138761987"/>
      <w:bookmarkStart w:id="7359" w:name="_Toc145708202"/>
      <w:bookmarkStart w:id="7360" w:name="_Toc160570707"/>
      <w:bookmarkStart w:id="7361" w:name="_Toc162008303"/>
      <w:bookmarkStart w:id="7362" w:name="_Toc185515972"/>
      <w:bookmarkStart w:id="7363" w:name="_Toc192873280"/>
      <w:bookmarkStart w:id="7364" w:name="_Toc199336310"/>
      <w:r>
        <w:t>8.</w:t>
      </w:r>
      <w:r w:rsidR="009A6F55">
        <w:t>9</w:t>
      </w:r>
      <w:r>
        <w:t>.8</w:t>
      </w:r>
      <w:r>
        <w:tab/>
        <w:t>Feature negotiation</w:t>
      </w:r>
      <w:bookmarkEnd w:id="7354"/>
      <w:bookmarkEnd w:id="7355"/>
      <w:bookmarkEnd w:id="7356"/>
      <w:bookmarkEnd w:id="7357"/>
      <w:bookmarkEnd w:id="7358"/>
      <w:bookmarkEnd w:id="7359"/>
      <w:bookmarkEnd w:id="7360"/>
      <w:bookmarkEnd w:id="7361"/>
      <w:bookmarkEnd w:id="7362"/>
      <w:bookmarkEnd w:id="7363"/>
      <w:bookmarkEnd w:id="736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9E23F3">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9E23F3">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9E23F3">
            <w:pPr>
              <w:pStyle w:val="TAL"/>
            </w:pPr>
          </w:p>
          <w:p w14:paraId="1A53A2E5" w14:textId="77777777" w:rsidR="009B3581" w:rsidRDefault="009B3581" w:rsidP="009E23F3">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7365" w:name="_Toc138761988"/>
      <w:bookmarkStart w:id="7366" w:name="_Toc145708203"/>
      <w:bookmarkStart w:id="7367" w:name="_Toc160570708"/>
      <w:bookmarkStart w:id="7368" w:name="_Toc162008304"/>
      <w:bookmarkStart w:id="7369" w:name="_Toc185515973"/>
      <w:bookmarkStart w:id="7370" w:name="_Toc192873281"/>
      <w:bookmarkStart w:id="7371" w:name="_Toc199336311"/>
      <w:r>
        <w:t>8.</w:t>
      </w:r>
      <w:r w:rsidRPr="006500DF">
        <w:t>10</w:t>
      </w:r>
      <w:r>
        <w:tab/>
      </w:r>
      <w:r w:rsidRPr="00310802">
        <w:t>Eees_ACR</w:t>
      </w:r>
      <w:r>
        <w:t>ParameterInformation API</w:t>
      </w:r>
      <w:bookmarkEnd w:id="7365"/>
      <w:bookmarkEnd w:id="7366"/>
      <w:bookmarkEnd w:id="7367"/>
      <w:bookmarkEnd w:id="7368"/>
      <w:bookmarkEnd w:id="7369"/>
      <w:bookmarkEnd w:id="7370"/>
      <w:bookmarkEnd w:id="7371"/>
    </w:p>
    <w:p w14:paraId="392BF824" w14:textId="77777777" w:rsidR="006500DF" w:rsidRDefault="006500DF" w:rsidP="006500DF">
      <w:pPr>
        <w:pStyle w:val="Heading3"/>
      </w:pPr>
      <w:bookmarkStart w:id="7372" w:name="_Toc138761989"/>
      <w:bookmarkStart w:id="7373" w:name="_Toc145708204"/>
      <w:bookmarkStart w:id="7374" w:name="_Toc160570709"/>
      <w:bookmarkStart w:id="7375" w:name="_Toc162008305"/>
      <w:bookmarkStart w:id="7376" w:name="_Toc185515974"/>
      <w:bookmarkStart w:id="7377" w:name="_Toc192873282"/>
      <w:bookmarkStart w:id="7378" w:name="_Toc199336312"/>
      <w:r>
        <w:t>8.</w:t>
      </w:r>
      <w:r w:rsidRPr="006500DF">
        <w:t>10</w:t>
      </w:r>
      <w:r>
        <w:t>.1</w:t>
      </w:r>
      <w:r>
        <w:tab/>
        <w:t>Introduction</w:t>
      </w:r>
      <w:bookmarkEnd w:id="7372"/>
      <w:bookmarkEnd w:id="7373"/>
      <w:bookmarkEnd w:id="7374"/>
      <w:bookmarkEnd w:id="7375"/>
      <w:bookmarkEnd w:id="7376"/>
      <w:bookmarkEnd w:id="7377"/>
      <w:bookmarkEnd w:id="7378"/>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7379" w:name="_Toc138761990"/>
      <w:bookmarkStart w:id="7380" w:name="_Toc145708205"/>
      <w:bookmarkStart w:id="7381" w:name="_Toc160570710"/>
      <w:bookmarkStart w:id="7382" w:name="_Toc162008306"/>
      <w:bookmarkStart w:id="7383" w:name="_Toc185515975"/>
      <w:bookmarkStart w:id="7384" w:name="_Toc192873283"/>
      <w:bookmarkStart w:id="7385" w:name="_Toc199336313"/>
      <w:r>
        <w:t>8.</w:t>
      </w:r>
      <w:r w:rsidRPr="006500DF">
        <w:t>10</w:t>
      </w:r>
      <w:r>
        <w:t>.2</w:t>
      </w:r>
      <w:r>
        <w:tab/>
        <w:t>Usage of HTTP</w:t>
      </w:r>
      <w:bookmarkEnd w:id="7379"/>
      <w:bookmarkEnd w:id="7380"/>
      <w:bookmarkEnd w:id="7381"/>
      <w:bookmarkEnd w:id="7382"/>
      <w:bookmarkEnd w:id="7383"/>
      <w:bookmarkEnd w:id="7384"/>
      <w:bookmarkEnd w:id="738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7386" w:name="_Toc138761991"/>
      <w:bookmarkStart w:id="7387" w:name="_Toc145708206"/>
      <w:bookmarkStart w:id="7388" w:name="_Toc160570711"/>
      <w:bookmarkStart w:id="7389" w:name="_Toc162008307"/>
      <w:bookmarkStart w:id="7390" w:name="_Toc185515976"/>
      <w:bookmarkStart w:id="7391" w:name="_Toc192873284"/>
      <w:bookmarkStart w:id="7392" w:name="_Toc199336314"/>
      <w:r>
        <w:t>8.</w:t>
      </w:r>
      <w:r w:rsidRPr="006500DF">
        <w:t>10</w:t>
      </w:r>
      <w:r>
        <w:t>.3</w:t>
      </w:r>
      <w:r>
        <w:tab/>
        <w:t>Resources</w:t>
      </w:r>
      <w:bookmarkEnd w:id="7386"/>
      <w:bookmarkEnd w:id="7387"/>
      <w:bookmarkEnd w:id="7388"/>
      <w:bookmarkEnd w:id="7389"/>
      <w:bookmarkEnd w:id="7390"/>
      <w:bookmarkEnd w:id="7391"/>
      <w:bookmarkEnd w:id="739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7393" w:name="_Toc138761992"/>
      <w:bookmarkStart w:id="7394" w:name="_Toc145708207"/>
      <w:bookmarkStart w:id="7395" w:name="_Toc160570712"/>
      <w:bookmarkStart w:id="7396" w:name="_Toc162008308"/>
      <w:bookmarkStart w:id="7397" w:name="_Toc185515977"/>
      <w:bookmarkStart w:id="7398" w:name="_Toc192873285"/>
      <w:bookmarkStart w:id="7399" w:name="_Toc199336315"/>
      <w:r>
        <w:t>8.</w:t>
      </w:r>
      <w:r w:rsidRPr="006500DF">
        <w:t>10</w:t>
      </w:r>
      <w:r>
        <w:t>.4</w:t>
      </w:r>
      <w:r>
        <w:tab/>
        <w:t>Custom Operations without associated resources</w:t>
      </w:r>
      <w:bookmarkEnd w:id="7393"/>
      <w:bookmarkEnd w:id="7394"/>
      <w:bookmarkEnd w:id="7395"/>
      <w:bookmarkEnd w:id="7396"/>
      <w:bookmarkEnd w:id="7397"/>
      <w:bookmarkEnd w:id="7398"/>
      <w:bookmarkEnd w:id="7399"/>
    </w:p>
    <w:p w14:paraId="66BC3921" w14:textId="77777777" w:rsidR="006500DF" w:rsidRDefault="006500DF" w:rsidP="006500DF">
      <w:pPr>
        <w:pStyle w:val="Heading4"/>
      </w:pPr>
      <w:bookmarkStart w:id="7400" w:name="_Toc138761993"/>
      <w:bookmarkStart w:id="7401" w:name="_Toc145708208"/>
      <w:bookmarkStart w:id="7402" w:name="_Toc160570713"/>
      <w:bookmarkStart w:id="7403" w:name="_Toc162008309"/>
      <w:bookmarkStart w:id="7404" w:name="_Toc185515978"/>
      <w:bookmarkStart w:id="7405" w:name="_Toc192873286"/>
      <w:bookmarkStart w:id="7406" w:name="_Toc199336316"/>
      <w:r>
        <w:t>8.</w:t>
      </w:r>
      <w:r w:rsidRPr="006500DF">
        <w:t>10</w:t>
      </w:r>
      <w:r>
        <w:t>.4.1</w:t>
      </w:r>
      <w:r>
        <w:tab/>
        <w:t>Overview</w:t>
      </w:r>
      <w:bookmarkEnd w:id="7400"/>
      <w:bookmarkEnd w:id="7401"/>
      <w:bookmarkEnd w:id="7402"/>
      <w:bookmarkEnd w:id="7403"/>
      <w:bookmarkEnd w:id="7404"/>
      <w:bookmarkEnd w:id="7405"/>
      <w:bookmarkEnd w:id="7406"/>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7407" w:name="_MON_1753367741"/>
    <w:bookmarkEnd w:id="7407"/>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809948904"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7408" w:name="_Toc138761994"/>
      <w:bookmarkStart w:id="7409" w:name="_Toc145708209"/>
      <w:bookmarkStart w:id="7410" w:name="_Toc160570714"/>
      <w:bookmarkStart w:id="7411" w:name="_Toc162008310"/>
      <w:bookmarkStart w:id="7412" w:name="_Toc185515979"/>
      <w:bookmarkStart w:id="7413" w:name="_Toc192873287"/>
      <w:bookmarkStart w:id="7414" w:name="_Toc199336317"/>
      <w:r>
        <w:t>8.</w:t>
      </w:r>
      <w:r w:rsidRPr="006500DF">
        <w:t>10</w:t>
      </w:r>
      <w:r>
        <w:t>.4.2</w:t>
      </w:r>
      <w:r>
        <w:tab/>
        <w:t>Operation: Request</w:t>
      </w:r>
      <w:bookmarkEnd w:id="7408"/>
      <w:bookmarkEnd w:id="7409"/>
      <w:bookmarkEnd w:id="7410"/>
      <w:bookmarkEnd w:id="7411"/>
      <w:bookmarkEnd w:id="7412"/>
      <w:bookmarkEnd w:id="7413"/>
      <w:bookmarkEnd w:id="7414"/>
    </w:p>
    <w:p w14:paraId="78C7C4F5" w14:textId="77777777" w:rsidR="006500DF" w:rsidRDefault="006500DF" w:rsidP="006500DF">
      <w:pPr>
        <w:pStyle w:val="Heading5"/>
      </w:pPr>
      <w:bookmarkStart w:id="7415" w:name="_Toc138761995"/>
      <w:bookmarkStart w:id="7416" w:name="_Toc145708210"/>
      <w:bookmarkStart w:id="7417" w:name="_Toc160570715"/>
      <w:bookmarkStart w:id="7418" w:name="_Toc162008311"/>
      <w:bookmarkStart w:id="7419" w:name="_Toc185515980"/>
      <w:bookmarkStart w:id="7420" w:name="_Toc192873288"/>
      <w:bookmarkStart w:id="7421" w:name="_Toc199336318"/>
      <w:r>
        <w:t>8.</w:t>
      </w:r>
      <w:r w:rsidRPr="006500DF">
        <w:t>10</w:t>
      </w:r>
      <w:r>
        <w:t>.4.2.1</w:t>
      </w:r>
      <w:r>
        <w:tab/>
        <w:t>Description</w:t>
      </w:r>
      <w:bookmarkEnd w:id="7415"/>
      <w:bookmarkEnd w:id="7416"/>
      <w:bookmarkEnd w:id="7417"/>
      <w:bookmarkEnd w:id="7418"/>
      <w:bookmarkEnd w:id="7419"/>
      <w:bookmarkEnd w:id="7420"/>
      <w:bookmarkEnd w:id="742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7422" w:name="_Toc138761996"/>
      <w:bookmarkStart w:id="7423" w:name="_Toc145708211"/>
      <w:bookmarkStart w:id="7424" w:name="_Toc160570716"/>
      <w:bookmarkStart w:id="7425" w:name="_Toc162008312"/>
      <w:bookmarkStart w:id="7426" w:name="_Toc185515981"/>
      <w:bookmarkStart w:id="7427" w:name="_Toc192873289"/>
      <w:bookmarkStart w:id="7428" w:name="_Toc199336319"/>
      <w:r>
        <w:t>8.</w:t>
      </w:r>
      <w:r w:rsidRPr="006500DF">
        <w:t>10</w:t>
      </w:r>
      <w:r>
        <w:t>.4.2.2</w:t>
      </w:r>
      <w:r>
        <w:tab/>
        <w:t>Operation Definition</w:t>
      </w:r>
      <w:bookmarkEnd w:id="7422"/>
      <w:bookmarkEnd w:id="7423"/>
      <w:bookmarkEnd w:id="7424"/>
      <w:bookmarkEnd w:id="7425"/>
      <w:bookmarkEnd w:id="7426"/>
      <w:bookmarkEnd w:id="7427"/>
      <w:bookmarkEnd w:id="74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7429" w:name="_Toc138761997"/>
      <w:bookmarkStart w:id="7430" w:name="_Toc145708212"/>
      <w:bookmarkStart w:id="7431" w:name="_Toc160570717"/>
      <w:bookmarkStart w:id="7432" w:name="_Toc162008313"/>
      <w:bookmarkStart w:id="7433" w:name="_Toc185515982"/>
      <w:bookmarkStart w:id="7434" w:name="_Toc192873290"/>
      <w:bookmarkStart w:id="7435" w:name="_Toc199336320"/>
      <w:r>
        <w:t>8.</w:t>
      </w:r>
      <w:r w:rsidRPr="006500DF">
        <w:t>10</w:t>
      </w:r>
      <w:r>
        <w:t>.5</w:t>
      </w:r>
      <w:r>
        <w:tab/>
        <w:t>Notifications</w:t>
      </w:r>
      <w:bookmarkEnd w:id="7429"/>
      <w:bookmarkEnd w:id="7430"/>
      <w:bookmarkEnd w:id="7431"/>
      <w:bookmarkEnd w:id="7432"/>
      <w:bookmarkEnd w:id="7433"/>
      <w:bookmarkEnd w:id="7434"/>
      <w:bookmarkEnd w:id="743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7436" w:name="_Toc138761998"/>
      <w:bookmarkStart w:id="7437" w:name="_Toc145708213"/>
      <w:bookmarkStart w:id="7438" w:name="_Toc160570718"/>
      <w:bookmarkStart w:id="7439" w:name="_Toc162008314"/>
      <w:bookmarkStart w:id="7440" w:name="_Toc185515983"/>
      <w:bookmarkStart w:id="7441" w:name="_Toc192873291"/>
      <w:bookmarkStart w:id="7442" w:name="_Toc199336321"/>
      <w:r>
        <w:t>8.</w:t>
      </w:r>
      <w:r w:rsidRPr="006500DF">
        <w:t>10</w:t>
      </w:r>
      <w:r>
        <w:t>.6</w:t>
      </w:r>
      <w:r>
        <w:tab/>
        <w:t>Data Model</w:t>
      </w:r>
      <w:bookmarkEnd w:id="7436"/>
      <w:bookmarkEnd w:id="7437"/>
      <w:bookmarkEnd w:id="7438"/>
      <w:bookmarkEnd w:id="7439"/>
      <w:bookmarkEnd w:id="7440"/>
      <w:bookmarkEnd w:id="7441"/>
      <w:bookmarkEnd w:id="7442"/>
    </w:p>
    <w:p w14:paraId="6079564D" w14:textId="77777777" w:rsidR="006500DF" w:rsidRDefault="006500DF" w:rsidP="006500DF">
      <w:pPr>
        <w:pStyle w:val="Heading4"/>
      </w:pPr>
      <w:bookmarkStart w:id="7443" w:name="_Toc138761999"/>
      <w:bookmarkStart w:id="7444" w:name="_Toc145708214"/>
      <w:bookmarkStart w:id="7445" w:name="_Toc160570719"/>
      <w:bookmarkStart w:id="7446" w:name="_Toc162008315"/>
      <w:bookmarkStart w:id="7447" w:name="_Toc185515984"/>
      <w:bookmarkStart w:id="7448" w:name="_Toc192873292"/>
      <w:bookmarkStart w:id="7449" w:name="_Toc199336322"/>
      <w:r>
        <w:t>8.</w:t>
      </w:r>
      <w:r w:rsidRPr="006500DF">
        <w:t>10</w:t>
      </w:r>
      <w:r>
        <w:t>.6.1</w:t>
      </w:r>
      <w:r>
        <w:tab/>
        <w:t>General</w:t>
      </w:r>
      <w:bookmarkEnd w:id="7443"/>
      <w:bookmarkEnd w:id="7444"/>
      <w:bookmarkEnd w:id="7445"/>
      <w:bookmarkEnd w:id="7446"/>
      <w:bookmarkEnd w:id="7447"/>
      <w:bookmarkEnd w:id="7448"/>
      <w:bookmarkEnd w:id="7449"/>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7450" w:name="_Toc138762000"/>
      <w:bookmarkStart w:id="7451" w:name="_Toc145708215"/>
      <w:bookmarkStart w:id="7452" w:name="_Toc160570720"/>
      <w:bookmarkStart w:id="7453" w:name="_Toc162008316"/>
      <w:bookmarkStart w:id="7454" w:name="_Toc185515985"/>
      <w:bookmarkStart w:id="7455" w:name="_Toc192873293"/>
      <w:bookmarkStart w:id="7456" w:name="_Toc199336323"/>
      <w:r>
        <w:t>8.</w:t>
      </w:r>
      <w:r w:rsidRPr="006500DF">
        <w:t>10</w:t>
      </w:r>
      <w:r>
        <w:rPr>
          <w:lang w:val="en-US"/>
        </w:rPr>
        <w:t>.6.2</w:t>
      </w:r>
      <w:r>
        <w:rPr>
          <w:lang w:val="en-US"/>
        </w:rPr>
        <w:tab/>
        <w:t>Structured data types</w:t>
      </w:r>
      <w:bookmarkEnd w:id="7450"/>
      <w:bookmarkEnd w:id="7451"/>
      <w:bookmarkEnd w:id="7452"/>
      <w:bookmarkEnd w:id="7453"/>
      <w:bookmarkEnd w:id="7454"/>
      <w:bookmarkEnd w:id="7455"/>
      <w:bookmarkEnd w:id="7456"/>
    </w:p>
    <w:p w14:paraId="7C4B1A50" w14:textId="77777777" w:rsidR="006500DF" w:rsidRDefault="006500DF" w:rsidP="006500DF">
      <w:pPr>
        <w:pStyle w:val="Heading5"/>
      </w:pPr>
      <w:bookmarkStart w:id="7457" w:name="_Toc138762001"/>
      <w:bookmarkStart w:id="7458" w:name="_Toc145708216"/>
      <w:bookmarkStart w:id="7459" w:name="_Toc160570721"/>
      <w:bookmarkStart w:id="7460" w:name="_Toc162008317"/>
      <w:bookmarkStart w:id="7461" w:name="_Toc185515986"/>
      <w:bookmarkStart w:id="7462" w:name="_Toc192873294"/>
      <w:bookmarkStart w:id="7463" w:name="_Toc199336324"/>
      <w:r>
        <w:t>8.</w:t>
      </w:r>
      <w:r w:rsidRPr="006500DF">
        <w:t>10</w:t>
      </w:r>
      <w:r>
        <w:t>.6.2.1</w:t>
      </w:r>
      <w:r>
        <w:tab/>
        <w:t>Introduction</w:t>
      </w:r>
      <w:bookmarkEnd w:id="7457"/>
      <w:bookmarkEnd w:id="7458"/>
      <w:bookmarkEnd w:id="7459"/>
      <w:bookmarkEnd w:id="7460"/>
      <w:bookmarkEnd w:id="7461"/>
      <w:bookmarkEnd w:id="7462"/>
      <w:bookmarkEnd w:id="746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7464" w:name="_Toc138762002"/>
      <w:bookmarkStart w:id="7465" w:name="_Toc145708217"/>
      <w:bookmarkStart w:id="7466" w:name="_Toc160570722"/>
      <w:bookmarkStart w:id="7467" w:name="_Toc162008318"/>
      <w:bookmarkStart w:id="7468" w:name="_Toc185515987"/>
      <w:bookmarkStart w:id="7469" w:name="_Toc192873295"/>
      <w:bookmarkStart w:id="7470" w:name="_Toc199336325"/>
      <w:r>
        <w:t>8.</w:t>
      </w:r>
      <w:r w:rsidRPr="006500DF">
        <w:t>10</w:t>
      </w:r>
      <w:r>
        <w:t>.6.2.2</w:t>
      </w:r>
      <w:r>
        <w:tab/>
        <w:t>Type: ACRParamsInfo</w:t>
      </w:r>
      <w:bookmarkEnd w:id="7464"/>
      <w:bookmarkEnd w:id="7465"/>
      <w:bookmarkEnd w:id="7466"/>
      <w:bookmarkEnd w:id="7467"/>
      <w:bookmarkEnd w:id="7468"/>
      <w:bookmarkEnd w:id="7469"/>
      <w:bookmarkEnd w:id="747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7471" w:name="_Toc138762003"/>
      <w:bookmarkStart w:id="7472" w:name="_Toc145708218"/>
      <w:bookmarkStart w:id="7473" w:name="_Toc160570723"/>
      <w:bookmarkStart w:id="7474" w:name="_Toc162008319"/>
      <w:bookmarkStart w:id="7475" w:name="_Toc185515988"/>
      <w:bookmarkStart w:id="7476" w:name="_Toc192873296"/>
      <w:bookmarkStart w:id="7477" w:name="_Toc199336326"/>
      <w:r>
        <w:t>8.</w:t>
      </w:r>
      <w:r w:rsidRPr="006500DF">
        <w:t>10</w:t>
      </w:r>
      <w:r>
        <w:rPr>
          <w:lang w:val="en-US"/>
        </w:rPr>
        <w:t>.6.3</w:t>
      </w:r>
      <w:r>
        <w:rPr>
          <w:lang w:val="en-US"/>
        </w:rPr>
        <w:tab/>
        <w:t>Simple data types and enumerations</w:t>
      </w:r>
      <w:bookmarkEnd w:id="7471"/>
      <w:bookmarkEnd w:id="7472"/>
      <w:bookmarkEnd w:id="7473"/>
      <w:bookmarkEnd w:id="7474"/>
      <w:bookmarkEnd w:id="7475"/>
      <w:bookmarkEnd w:id="7476"/>
      <w:bookmarkEnd w:id="7477"/>
    </w:p>
    <w:p w14:paraId="23A1A297" w14:textId="77777777" w:rsidR="006500DF" w:rsidRDefault="006500DF" w:rsidP="006500DF">
      <w:pPr>
        <w:pStyle w:val="Heading5"/>
      </w:pPr>
      <w:bookmarkStart w:id="7478" w:name="_Toc138762004"/>
      <w:bookmarkStart w:id="7479" w:name="_Toc145708219"/>
      <w:bookmarkStart w:id="7480" w:name="_Toc160570724"/>
      <w:bookmarkStart w:id="7481" w:name="_Toc162008320"/>
      <w:bookmarkStart w:id="7482" w:name="_Toc185515989"/>
      <w:bookmarkStart w:id="7483" w:name="_Toc192873297"/>
      <w:bookmarkStart w:id="7484" w:name="_Toc199336327"/>
      <w:r>
        <w:t>8.</w:t>
      </w:r>
      <w:r w:rsidRPr="006500DF">
        <w:t>10</w:t>
      </w:r>
      <w:r>
        <w:t>.6.3.1</w:t>
      </w:r>
      <w:r>
        <w:tab/>
        <w:t>Introduction</w:t>
      </w:r>
      <w:bookmarkEnd w:id="7478"/>
      <w:bookmarkEnd w:id="7479"/>
      <w:bookmarkEnd w:id="7480"/>
      <w:bookmarkEnd w:id="7481"/>
      <w:bookmarkEnd w:id="7482"/>
      <w:bookmarkEnd w:id="7483"/>
      <w:bookmarkEnd w:id="7484"/>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7485" w:name="_Toc138762005"/>
      <w:bookmarkStart w:id="7486" w:name="_Toc145708220"/>
      <w:bookmarkStart w:id="7487" w:name="_Toc160570725"/>
      <w:bookmarkStart w:id="7488" w:name="_Toc162008321"/>
      <w:bookmarkStart w:id="7489" w:name="_Toc185515990"/>
      <w:bookmarkStart w:id="7490" w:name="_Toc192873298"/>
      <w:bookmarkStart w:id="7491" w:name="_Toc199336328"/>
      <w:r>
        <w:t>8.</w:t>
      </w:r>
      <w:r w:rsidRPr="006500DF">
        <w:t>10</w:t>
      </w:r>
      <w:r>
        <w:t>.6.3.2</w:t>
      </w:r>
      <w:r>
        <w:tab/>
        <w:t>Simple data types</w:t>
      </w:r>
      <w:bookmarkEnd w:id="7485"/>
      <w:bookmarkEnd w:id="7486"/>
      <w:bookmarkEnd w:id="7487"/>
      <w:bookmarkEnd w:id="7488"/>
      <w:bookmarkEnd w:id="7489"/>
      <w:bookmarkEnd w:id="7490"/>
      <w:bookmarkEnd w:id="749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7492" w:name="_Toc138762006"/>
      <w:bookmarkStart w:id="7493" w:name="_Toc145708221"/>
      <w:bookmarkStart w:id="7494" w:name="_Toc160570726"/>
      <w:bookmarkStart w:id="7495" w:name="_Toc162008322"/>
      <w:bookmarkStart w:id="7496" w:name="_Toc185515991"/>
      <w:bookmarkStart w:id="7497" w:name="_Toc192873299"/>
      <w:bookmarkStart w:id="7498" w:name="_Toc19933632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492"/>
      <w:bookmarkEnd w:id="7493"/>
      <w:bookmarkEnd w:id="7494"/>
      <w:bookmarkEnd w:id="7495"/>
      <w:bookmarkEnd w:id="7496"/>
      <w:bookmarkEnd w:id="7497"/>
      <w:bookmarkEnd w:id="749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7499" w:name="_Toc138762007"/>
      <w:bookmarkStart w:id="7500" w:name="_Toc145708222"/>
      <w:bookmarkStart w:id="7501" w:name="_Toc160570727"/>
      <w:bookmarkStart w:id="7502" w:name="_Toc162008323"/>
      <w:bookmarkStart w:id="7503" w:name="_Toc185515992"/>
      <w:bookmarkStart w:id="7504" w:name="_Toc192873300"/>
      <w:bookmarkStart w:id="7505" w:name="_Toc199336330"/>
      <w:r>
        <w:t>8.</w:t>
      </w:r>
      <w:r w:rsidRPr="006500DF">
        <w:t>10</w:t>
      </w:r>
      <w:r>
        <w:t>.6.5</w:t>
      </w:r>
      <w:r>
        <w:tab/>
        <w:t>Binary data</w:t>
      </w:r>
      <w:bookmarkEnd w:id="7499"/>
      <w:bookmarkEnd w:id="7500"/>
      <w:bookmarkEnd w:id="7501"/>
      <w:bookmarkEnd w:id="7502"/>
      <w:bookmarkEnd w:id="7503"/>
      <w:bookmarkEnd w:id="7504"/>
      <w:bookmarkEnd w:id="7505"/>
    </w:p>
    <w:p w14:paraId="25BF9A58" w14:textId="77777777" w:rsidR="006500DF" w:rsidRDefault="006500DF" w:rsidP="006500DF">
      <w:pPr>
        <w:pStyle w:val="Heading5"/>
      </w:pPr>
      <w:bookmarkStart w:id="7506" w:name="_Toc138762008"/>
      <w:bookmarkStart w:id="7507" w:name="_Toc145708223"/>
      <w:bookmarkStart w:id="7508" w:name="_Toc160570728"/>
      <w:bookmarkStart w:id="7509" w:name="_Toc162008324"/>
      <w:bookmarkStart w:id="7510" w:name="_Toc185515993"/>
      <w:bookmarkStart w:id="7511" w:name="_Toc192873301"/>
      <w:bookmarkStart w:id="7512" w:name="_Toc199336331"/>
      <w:r>
        <w:t>8.</w:t>
      </w:r>
      <w:r w:rsidRPr="006500DF">
        <w:t>10</w:t>
      </w:r>
      <w:r>
        <w:t>.6.5.1</w:t>
      </w:r>
      <w:r>
        <w:tab/>
        <w:t>Binary Data Types</w:t>
      </w:r>
      <w:bookmarkEnd w:id="7506"/>
      <w:bookmarkEnd w:id="7507"/>
      <w:bookmarkEnd w:id="7508"/>
      <w:bookmarkEnd w:id="7509"/>
      <w:bookmarkEnd w:id="7510"/>
      <w:bookmarkEnd w:id="7511"/>
      <w:bookmarkEnd w:id="751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7513" w:name="_Toc138762009"/>
      <w:bookmarkStart w:id="7514" w:name="_Toc145708224"/>
      <w:bookmarkStart w:id="7515" w:name="_Toc160570729"/>
      <w:bookmarkStart w:id="7516" w:name="_Toc162008325"/>
      <w:bookmarkStart w:id="7517" w:name="_Toc185515994"/>
      <w:bookmarkStart w:id="7518" w:name="_Toc192873302"/>
      <w:bookmarkStart w:id="7519" w:name="_Toc199336332"/>
      <w:r>
        <w:t>8.</w:t>
      </w:r>
      <w:r w:rsidRPr="006500DF">
        <w:t>10</w:t>
      </w:r>
      <w:r>
        <w:t>.7</w:t>
      </w:r>
      <w:r>
        <w:tab/>
        <w:t>Error Handling</w:t>
      </w:r>
      <w:bookmarkEnd w:id="7513"/>
      <w:bookmarkEnd w:id="7514"/>
      <w:bookmarkEnd w:id="7515"/>
      <w:bookmarkEnd w:id="7516"/>
      <w:bookmarkEnd w:id="7517"/>
      <w:bookmarkEnd w:id="7518"/>
      <w:bookmarkEnd w:id="7519"/>
    </w:p>
    <w:p w14:paraId="272C88F7" w14:textId="77777777" w:rsidR="006500DF" w:rsidRDefault="006500DF" w:rsidP="006500DF">
      <w:pPr>
        <w:pStyle w:val="Heading4"/>
      </w:pPr>
      <w:bookmarkStart w:id="7520" w:name="_Toc138762010"/>
      <w:bookmarkStart w:id="7521" w:name="_Toc145708225"/>
      <w:bookmarkStart w:id="7522" w:name="_Toc160570730"/>
      <w:bookmarkStart w:id="7523" w:name="_Toc162008326"/>
      <w:bookmarkStart w:id="7524" w:name="_Toc185515995"/>
      <w:bookmarkStart w:id="7525" w:name="_Toc192873303"/>
      <w:bookmarkStart w:id="7526" w:name="_Toc199336333"/>
      <w:r>
        <w:t>8.</w:t>
      </w:r>
      <w:r w:rsidRPr="006500DF">
        <w:t>10</w:t>
      </w:r>
      <w:r>
        <w:t>.7.1</w:t>
      </w:r>
      <w:r>
        <w:tab/>
        <w:t>General</w:t>
      </w:r>
      <w:bookmarkEnd w:id="7520"/>
      <w:bookmarkEnd w:id="7521"/>
      <w:bookmarkEnd w:id="7522"/>
      <w:bookmarkEnd w:id="7523"/>
      <w:bookmarkEnd w:id="7524"/>
      <w:bookmarkEnd w:id="7525"/>
      <w:bookmarkEnd w:id="752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7527" w:name="_Toc138762011"/>
      <w:bookmarkStart w:id="7528" w:name="_Toc145708226"/>
      <w:bookmarkStart w:id="7529" w:name="_Toc160570731"/>
      <w:bookmarkStart w:id="7530" w:name="_Toc162008327"/>
      <w:bookmarkStart w:id="7531" w:name="_Toc185515996"/>
      <w:bookmarkStart w:id="7532" w:name="_Toc192873304"/>
      <w:bookmarkStart w:id="7533" w:name="_Toc199336334"/>
      <w:r>
        <w:t>8.</w:t>
      </w:r>
      <w:r w:rsidRPr="006500DF">
        <w:t>10</w:t>
      </w:r>
      <w:r>
        <w:t>.7.2</w:t>
      </w:r>
      <w:r>
        <w:tab/>
        <w:t>Protocol Errors</w:t>
      </w:r>
      <w:bookmarkEnd w:id="7527"/>
      <w:bookmarkEnd w:id="7528"/>
      <w:bookmarkEnd w:id="7529"/>
      <w:bookmarkEnd w:id="7530"/>
      <w:bookmarkEnd w:id="7531"/>
      <w:bookmarkEnd w:id="7532"/>
      <w:bookmarkEnd w:id="753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7534" w:name="_Toc138762012"/>
      <w:bookmarkStart w:id="7535" w:name="_Toc145708227"/>
      <w:bookmarkStart w:id="7536" w:name="_Toc160570732"/>
      <w:bookmarkStart w:id="7537" w:name="_Toc162008328"/>
      <w:bookmarkStart w:id="7538" w:name="_Toc185515997"/>
      <w:bookmarkStart w:id="7539" w:name="_Toc192873305"/>
      <w:bookmarkStart w:id="7540" w:name="_Toc199336335"/>
      <w:r>
        <w:t>8.</w:t>
      </w:r>
      <w:r w:rsidRPr="006500DF">
        <w:t>10</w:t>
      </w:r>
      <w:r>
        <w:t>.7.3</w:t>
      </w:r>
      <w:r>
        <w:tab/>
        <w:t>Application Errors</w:t>
      </w:r>
      <w:bookmarkEnd w:id="7534"/>
      <w:bookmarkEnd w:id="7535"/>
      <w:bookmarkEnd w:id="7536"/>
      <w:bookmarkEnd w:id="7537"/>
      <w:bookmarkEnd w:id="7538"/>
      <w:bookmarkEnd w:id="7539"/>
      <w:bookmarkEnd w:id="754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7541" w:name="_Toc138762013"/>
      <w:bookmarkStart w:id="7542" w:name="_Toc145708228"/>
      <w:bookmarkStart w:id="7543" w:name="_Toc160570733"/>
      <w:bookmarkStart w:id="7544" w:name="_Toc162008329"/>
      <w:bookmarkStart w:id="7545" w:name="_Toc185515998"/>
      <w:bookmarkStart w:id="7546" w:name="_Toc192873306"/>
      <w:bookmarkStart w:id="7547" w:name="_Toc199336336"/>
      <w:r>
        <w:t>8.</w:t>
      </w:r>
      <w:r w:rsidRPr="006500DF">
        <w:t>10</w:t>
      </w:r>
      <w:r>
        <w:t>.8</w:t>
      </w:r>
      <w:r>
        <w:tab/>
        <w:t>Feature negotiation</w:t>
      </w:r>
      <w:bookmarkEnd w:id="7541"/>
      <w:bookmarkEnd w:id="7542"/>
      <w:bookmarkEnd w:id="7543"/>
      <w:bookmarkEnd w:id="7544"/>
      <w:bookmarkEnd w:id="7545"/>
      <w:bookmarkEnd w:id="7546"/>
      <w:bookmarkEnd w:id="754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7548" w:name="_Toc145708229"/>
      <w:bookmarkStart w:id="7549" w:name="_Toc160570734"/>
      <w:bookmarkStart w:id="7550" w:name="_Toc162008330"/>
      <w:bookmarkStart w:id="7551" w:name="_Toc185515999"/>
      <w:bookmarkStart w:id="7552" w:name="_Toc192873307"/>
      <w:bookmarkStart w:id="7553" w:name="_Toc199336337"/>
      <w:r>
        <w:t>8.</w:t>
      </w:r>
      <w:r w:rsidRPr="006500DF">
        <w:t>1</w:t>
      </w:r>
      <w:r>
        <w:t>1</w:t>
      </w:r>
      <w:r>
        <w:tab/>
      </w:r>
      <w:r w:rsidRPr="00310802">
        <w:t>Eees_</w:t>
      </w:r>
      <w:r>
        <w:t>CommonEAS</w:t>
      </w:r>
      <w:r w:rsidR="00C808F1" w:rsidRPr="00310802">
        <w:t>A</w:t>
      </w:r>
      <w:r w:rsidR="00C808F1">
        <w:t>nnouncement</w:t>
      </w:r>
      <w:r>
        <w:t xml:space="preserve"> API</w:t>
      </w:r>
      <w:bookmarkEnd w:id="7548"/>
      <w:bookmarkEnd w:id="7549"/>
      <w:bookmarkEnd w:id="7550"/>
      <w:bookmarkEnd w:id="7551"/>
      <w:bookmarkEnd w:id="7552"/>
      <w:bookmarkEnd w:id="7553"/>
    </w:p>
    <w:p w14:paraId="0468AFE3" w14:textId="77777777" w:rsidR="00A678DC" w:rsidRDefault="00A678DC" w:rsidP="00A678DC">
      <w:pPr>
        <w:pStyle w:val="Heading3"/>
      </w:pPr>
      <w:bookmarkStart w:id="7554" w:name="_Toc145708230"/>
      <w:bookmarkStart w:id="7555" w:name="_Toc160570735"/>
      <w:bookmarkStart w:id="7556" w:name="_Toc162008331"/>
      <w:bookmarkStart w:id="7557" w:name="_Toc185516000"/>
      <w:bookmarkStart w:id="7558" w:name="_Toc192873308"/>
      <w:bookmarkStart w:id="7559" w:name="_Toc199336338"/>
      <w:r>
        <w:t>8.</w:t>
      </w:r>
      <w:r w:rsidRPr="006500DF">
        <w:t>1</w:t>
      </w:r>
      <w:r>
        <w:t>1.1</w:t>
      </w:r>
      <w:r>
        <w:tab/>
        <w:t>Introduction</w:t>
      </w:r>
      <w:bookmarkEnd w:id="7554"/>
      <w:bookmarkEnd w:id="7555"/>
      <w:bookmarkEnd w:id="7556"/>
      <w:bookmarkEnd w:id="7557"/>
      <w:bookmarkEnd w:id="7558"/>
      <w:bookmarkEnd w:id="755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7560" w:name="_Toc145708231"/>
      <w:bookmarkStart w:id="7561" w:name="_Toc160570736"/>
      <w:bookmarkStart w:id="7562" w:name="_Toc162008332"/>
      <w:bookmarkStart w:id="7563" w:name="_Toc185516001"/>
      <w:bookmarkStart w:id="7564" w:name="_Toc192873309"/>
      <w:bookmarkStart w:id="7565" w:name="_Toc199336339"/>
      <w:r>
        <w:t>8.11.2</w:t>
      </w:r>
      <w:r>
        <w:tab/>
        <w:t>Usage of HTTP</w:t>
      </w:r>
      <w:bookmarkEnd w:id="7560"/>
      <w:bookmarkEnd w:id="7561"/>
      <w:bookmarkEnd w:id="7562"/>
      <w:bookmarkEnd w:id="7563"/>
      <w:bookmarkEnd w:id="7564"/>
      <w:bookmarkEnd w:id="756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7566" w:name="_Toc145708232"/>
      <w:bookmarkStart w:id="7567" w:name="_Toc160570737"/>
      <w:bookmarkStart w:id="7568" w:name="_Toc162008333"/>
      <w:bookmarkStart w:id="7569" w:name="_Toc185516002"/>
      <w:bookmarkStart w:id="7570" w:name="_Toc192873310"/>
      <w:bookmarkStart w:id="7571" w:name="_Toc199336340"/>
      <w:r>
        <w:t>8.11.3</w:t>
      </w:r>
      <w:r>
        <w:tab/>
        <w:t>Resources</w:t>
      </w:r>
      <w:bookmarkEnd w:id="7566"/>
      <w:bookmarkEnd w:id="7567"/>
      <w:bookmarkEnd w:id="7568"/>
      <w:bookmarkEnd w:id="7569"/>
      <w:bookmarkEnd w:id="7570"/>
      <w:bookmarkEnd w:id="757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7572" w:name="_Toc145708233"/>
      <w:bookmarkStart w:id="7573" w:name="_Toc160570738"/>
      <w:bookmarkStart w:id="7574" w:name="_Toc162008334"/>
      <w:bookmarkStart w:id="7575" w:name="_Toc185516003"/>
      <w:bookmarkStart w:id="7576" w:name="_Toc192873311"/>
      <w:bookmarkStart w:id="7577" w:name="_Toc199336341"/>
      <w:r>
        <w:t>8.11.4</w:t>
      </w:r>
      <w:r>
        <w:tab/>
        <w:t>Custom Operations without associated resources</w:t>
      </w:r>
      <w:bookmarkEnd w:id="7572"/>
      <w:bookmarkEnd w:id="7573"/>
      <w:bookmarkEnd w:id="7574"/>
      <w:bookmarkEnd w:id="7575"/>
      <w:bookmarkEnd w:id="7576"/>
      <w:bookmarkEnd w:id="7577"/>
    </w:p>
    <w:p w14:paraId="23ABA5B7" w14:textId="77777777" w:rsidR="00A678DC" w:rsidRDefault="00A678DC" w:rsidP="00A678DC">
      <w:pPr>
        <w:pStyle w:val="Heading4"/>
      </w:pPr>
      <w:bookmarkStart w:id="7578" w:name="_Toc145708234"/>
      <w:bookmarkStart w:id="7579" w:name="_Toc160570739"/>
      <w:bookmarkStart w:id="7580" w:name="_Toc162008335"/>
      <w:bookmarkStart w:id="7581" w:name="_Toc185516004"/>
      <w:bookmarkStart w:id="7582" w:name="_Toc192873312"/>
      <w:bookmarkStart w:id="7583" w:name="_Toc199336342"/>
      <w:r>
        <w:t>8.11.4.1</w:t>
      </w:r>
      <w:r>
        <w:tab/>
        <w:t>Overview</w:t>
      </w:r>
      <w:bookmarkEnd w:id="7578"/>
      <w:bookmarkEnd w:id="7579"/>
      <w:bookmarkEnd w:id="7580"/>
      <w:bookmarkEnd w:id="7581"/>
      <w:bookmarkEnd w:id="7582"/>
      <w:bookmarkEnd w:id="7583"/>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7584" w:name="_MON_1765634609"/>
    <w:bookmarkEnd w:id="7584"/>
    <w:p w14:paraId="287BF5EA" w14:textId="6D770B66" w:rsidR="007F1174" w:rsidRDefault="007F1174" w:rsidP="007F1174">
      <w:pPr>
        <w:pStyle w:val="TH"/>
      </w:pPr>
      <w:r>
        <w:object w:dxaOrig="9620" w:dyaOrig="2004" w14:anchorId="39DCE92B">
          <v:shape id="_x0000_i1038" type="#_x0000_t75" style="width:481.2pt;height:100.2pt" o:ole="">
            <v:imagedata r:id="rId37" o:title=""/>
          </v:shape>
          <o:OLEObject Type="Embed" ProgID="Word.Document.8" ShapeID="_x0000_i1038" DrawAspect="Content" ObjectID="_1809948905"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7585" w:name="_Toc145708235"/>
      <w:bookmarkStart w:id="7586" w:name="_Toc160570740"/>
      <w:bookmarkStart w:id="7587" w:name="_Toc162008336"/>
      <w:bookmarkStart w:id="7588" w:name="_Toc185516005"/>
      <w:bookmarkStart w:id="7589" w:name="_Toc192873313"/>
      <w:bookmarkStart w:id="7590" w:name="_Toc199336343"/>
      <w:r>
        <w:t>8.11.4.2</w:t>
      </w:r>
      <w:r>
        <w:tab/>
        <w:t xml:space="preserve">Operation: </w:t>
      </w:r>
      <w:bookmarkEnd w:id="7585"/>
      <w:r w:rsidR="00C808F1">
        <w:t>Declare</w:t>
      </w:r>
      <w:bookmarkEnd w:id="7586"/>
      <w:bookmarkEnd w:id="7587"/>
      <w:bookmarkEnd w:id="7588"/>
      <w:bookmarkEnd w:id="7589"/>
      <w:bookmarkEnd w:id="7590"/>
    </w:p>
    <w:p w14:paraId="53795001" w14:textId="77777777" w:rsidR="00A678DC" w:rsidRDefault="00A678DC" w:rsidP="00A678DC">
      <w:pPr>
        <w:pStyle w:val="Heading5"/>
      </w:pPr>
      <w:bookmarkStart w:id="7591" w:name="_Toc145708236"/>
      <w:bookmarkStart w:id="7592" w:name="_Toc160570741"/>
      <w:bookmarkStart w:id="7593" w:name="_Toc162008337"/>
      <w:bookmarkStart w:id="7594" w:name="_Toc185516006"/>
      <w:bookmarkStart w:id="7595" w:name="_Toc192873314"/>
      <w:bookmarkStart w:id="7596" w:name="_Toc199336344"/>
      <w:r>
        <w:t>8.11.4.2.1</w:t>
      </w:r>
      <w:r>
        <w:tab/>
        <w:t>Description</w:t>
      </w:r>
      <w:bookmarkEnd w:id="7591"/>
      <w:bookmarkEnd w:id="7592"/>
      <w:bookmarkEnd w:id="7593"/>
      <w:bookmarkEnd w:id="7594"/>
      <w:bookmarkEnd w:id="7595"/>
      <w:bookmarkEnd w:id="759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7597" w:name="_Toc145708237"/>
      <w:bookmarkStart w:id="7598" w:name="_Toc160570742"/>
      <w:bookmarkStart w:id="7599" w:name="_Toc162008338"/>
      <w:bookmarkStart w:id="7600" w:name="_Toc185516007"/>
      <w:bookmarkStart w:id="7601" w:name="_Toc192873315"/>
      <w:bookmarkStart w:id="7602" w:name="_Toc199336345"/>
      <w:r>
        <w:t>8.11.4.2.2</w:t>
      </w:r>
      <w:r>
        <w:tab/>
        <w:t>Operation Definition</w:t>
      </w:r>
      <w:bookmarkEnd w:id="7597"/>
      <w:bookmarkEnd w:id="7598"/>
      <w:bookmarkEnd w:id="7599"/>
      <w:bookmarkEnd w:id="7600"/>
      <w:bookmarkEnd w:id="7601"/>
      <w:bookmarkEnd w:id="760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7603" w:name="_Toc145708238"/>
      <w:bookmarkStart w:id="7604" w:name="_Toc160570743"/>
      <w:bookmarkStart w:id="7605" w:name="_Toc162008339"/>
      <w:bookmarkStart w:id="7606" w:name="_Toc185516008"/>
      <w:bookmarkStart w:id="7607" w:name="_Toc192873316"/>
      <w:bookmarkStart w:id="7608" w:name="_Toc199336346"/>
      <w:r>
        <w:t>8.11.5</w:t>
      </w:r>
      <w:r>
        <w:tab/>
        <w:t>Notifications</w:t>
      </w:r>
      <w:bookmarkEnd w:id="7603"/>
      <w:bookmarkEnd w:id="7604"/>
      <w:bookmarkEnd w:id="7605"/>
      <w:bookmarkEnd w:id="7606"/>
      <w:bookmarkEnd w:id="7607"/>
      <w:bookmarkEnd w:id="7608"/>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7609" w:name="_Toc145708239"/>
      <w:bookmarkStart w:id="7610" w:name="_Toc160570744"/>
      <w:bookmarkStart w:id="7611" w:name="_Toc162008340"/>
      <w:bookmarkStart w:id="7612" w:name="_Toc185516009"/>
      <w:bookmarkStart w:id="7613" w:name="_Toc192873317"/>
      <w:bookmarkStart w:id="7614" w:name="_Toc199336347"/>
      <w:r>
        <w:t>8.11.6</w:t>
      </w:r>
      <w:r>
        <w:tab/>
        <w:t>Data Model</w:t>
      </w:r>
      <w:bookmarkEnd w:id="7609"/>
      <w:bookmarkEnd w:id="7610"/>
      <w:bookmarkEnd w:id="7611"/>
      <w:bookmarkEnd w:id="7612"/>
      <w:bookmarkEnd w:id="7613"/>
      <w:bookmarkEnd w:id="7614"/>
    </w:p>
    <w:p w14:paraId="3004085F" w14:textId="77777777" w:rsidR="00A678DC" w:rsidRDefault="00A678DC" w:rsidP="00A678DC">
      <w:pPr>
        <w:pStyle w:val="Heading4"/>
      </w:pPr>
      <w:bookmarkStart w:id="7615" w:name="_Toc145708240"/>
      <w:bookmarkStart w:id="7616" w:name="_Toc160570745"/>
      <w:bookmarkStart w:id="7617" w:name="_Toc162008341"/>
      <w:bookmarkStart w:id="7618" w:name="_Toc185516010"/>
      <w:bookmarkStart w:id="7619" w:name="_Toc192873318"/>
      <w:bookmarkStart w:id="7620" w:name="_Toc199336348"/>
      <w:r>
        <w:t>8.11.6.1</w:t>
      </w:r>
      <w:r>
        <w:tab/>
        <w:t>General</w:t>
      </w:r>
      <w:bookmarkEnd w:id="7615"/>
      <w:bookmarkEnd w:id="7616"/>
      <w:bookmarkEnd w:id="7617"/>
      <w:bookmarkEnd w:id="7618"/>
      <w:bookmarkEnd w:id="7619"/>
      <w:bookmarkEnd w:id="7620"/>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7621" w:name="_Toc145708241"/>
      <w:bookmarkStart w:id="7622" w:name="_Toc160570746"/>
      <w:bookmarkStart w:id="7623" w:name="_Toc162008342"/>
      <w:bookmarkStart w:id="7624" w:name="_Toc185516011"/>
      <w:bookmarkStart w:id="7625" w:name="_Toc192873319"/>
      <w:bookmarkStart w:id="7626" w:name="_Toc199336349"/>
      <w:r>
        <w:t>8.11</w:t>
      </w:r>
      <w:r>
        <w:rPr>
          <w:lang w:val="en-US"/>
        </w:rPr>
        <w:t>.6.2</w:t>
      </w:r>
      <w:r>
        <w:rPr>
          <w:lang w:val="en-US"/>
        </w:rPr>
        <w:tab/>
        <w:t>Structured data types</w:t>
      </w:r>
      <w:bookmarkEnd w:id="7621"/>
      <w:bookmarkEnd w:id="7622"/>
      <w:bookmarkEnd w:id="7623"/>
      <w:bookmarkEnd w:id="7624"/>
      <w:bookmarkEnd w:id="7625"/>
      <w:bookmarkEnd w:id="7626"/>
    </w:p>
    <w:p w14:paraId="2A200A13" w14:textId="77777777" w:rsidR="00A678DC" w:rsidRDefault="00A678DC" w:rsidP="00A678DC">
      <w:pPr>
        <w:pStyle w:val="Heading5"/>
      </w:pPr>
      <w:bookmarkStart w:id="7627" w:name="_Toc145708242"/>
      <w:bookmarkStart w:id="7628" w:name="_Toc160570747"/>
      <w:bookmarkStart w:id="7629" w:name="_Toc162008343"/>
      <w:bookmarkStart w:id="7630" w:name="_Toc185516012"/>
      <w:bookmarkStart w:id="7631" w:name="_Toc192873320"/>
      <w:bookmarkStart w:id="7632" w:name="_Toc199336350"/>
      <w:r>
        <w:t>8.11.6.2.1</w:t>
      </w:r>
      <w:r>
        <w:tab/>
        <w:t>Introduction</w:t>
      </w:r>
      <w:bookmarkEnd w:id="7627"/>
      <w:bookmarkEnd w:id="7628"/>
      <w:bookmarkEnd w:id="7629"/>
      <w:bookmarkEnd w:id="7630"/>
      <w:bookmarkEnd w:id="7631"/>
      <w:bookmarkEnd w:id="763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7633" w:name="_Toc145708243"/>
      <w:bookmarkStart w:id="7634" w:name="_Toc160570748"/>
      <w:bookmarkStart w:id="7635" w:name="_Toc162008344"/>
      <w:bookmarkStart w:id="7636" w:name="_Toc185516013"/>
      <w:bookmarkStart w:id="7637" w:name="_Toc192873321"/>
      <w:bookmarkStart w:id="7638" w:name="_Toc199336351"/>
      <w:r>
        <w:t>8.11.6.2.2</w:t>
      </w:r>
      <w:r>
        <w:tab/>
        <w:t>Type: CommonEASInfo</w:t>
      </w:r>
      <w:bookmarkEnd w:id="7633"/>
      <w:bookmarkEnd w:id="7634"/>
      <w:bookmarkEnd w:id="7635"/>
      <w:bookmarkEnd w:id="7636"/>
      <w:bookmarkEnd w:id="7637"/>
      <w:bookmarkEnd w:id="763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7639" w:name="_Toc185516014"/>
      <w:bookmarkStart w:id="7640" w:name="_Toc192873322"/>
      <w:bookmarkStart w:id="7641" w:name="_Toc199336352"/>
      <w:r>
        <w:t>8.11.6.2.</w:t>
      </w:r>
      <w:r w:rsidRPr="003418D4">
        <w:t>3</w:t>
      </w:r>
      <w:r>
        <w:tab/>
        <w:t>Type: CommonEASInfoDecResp</w:t>
      </w:r>
      <w:bookmarkEnd w:id="7639"/>
      <w:bookmarkEnd w:id="7640"/>
      <w:bookmarkEnd w:id="7641"/>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7642" w:name="_Toc185516015"/>
      <w:bookmarkStart w:id="7643" w:name="_Toc192873323"/>
      <w:bookmarkStart w:id="7644" w:name="_Toc199336353"/>
      <w:r>
        <w:t>8.11.6.2.</w:t>
      </w:r>
      <w:r w:rsidRPr="003418D4">
        <w:t>4</w:t>
      </w:r>
      <w:r>
        <w:tab/>
        <w:t>Type: GrpConnInfo</w:t>
      </w:r>
      <w:bookmarkEnd w:id="7642"/>
      <w:bookmarkEnd w:id="7643"/>
      <w:bookmarkEnd w:id="7644"/>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7645" w:name="_Toc145708244"/>
      <w:bookmarkStart w:id="7646" w:name="_Toc160570749"/>
      <w:bookmarkStart w:id="7647" w:name="_Toc162008345"/>
      <w:bookmarkStart w:id="7648" w:name="_Toc185516016"/>
      <w:bookmarkStart w:id="7649" w:name="_Toc192873324"/>
      <w:bookmarkStart w:id="7650" w:name="_Toc199336354"/>
      <w:r>
        <w:t>8.11</w:t>
      </w:r>
      <w:r>
        <w:rPr>
          <w:lang w:val="en-US"/>
        </w:rPr>
        <w:t>.6.3</w:t>
      </w:r>
      <w:r>
        <w:rPr>
          <w:lang w:val="en-US"/>
        </w:rPr>
        <w:tab/>
        <w:t>Simple data types and enumerations</w:t>
      </w:r>
      <w:bookmarkEnd w:id="7645"/>
      <w:bookmarkEnd w:id="7646"/>
      <w:bookmarkEnd w:id="7647"/>
      <w:bookmarkEnd w:id="7648"/>
      <w:bookmarkEnd w:id="7649"/>
      <w:bookmarkEnd w:id="7650"/>
    </w:p>
    <w:p w14:paraId="521ECBE6" w14:textId="77777777" w:rsidR="00A678DC" w:rsidRDefault="00A678DC" w:rsidP="00A678DC">
      <w:pPr>
        <w:pStyle w:val="Heading5"/>
      </w:pPr>
      <w:bookmarkStart w:id="7651" w:name="_Toc145708245"/>
      <w:bookmarkStart w:id="7652" w:name="_Toc160570750"/>
      <w:bookmarkStart w:id="7653" w:name="_Toc162008346"/>
      <w:bookmarkStart w:id="7654" w:name="_Toc185516017"/>
      <w:bookmarkStart w:id="7655" w:name="_Toc192873325"/>
      <w:bookmarkStart w:id="7656" w:name="_Toc199336355"/>
      <w:r>
        <w:t>8.11.6.3.1</w:t>
      </w:r>
      <w:r>
        <w:tab/>
        <w:t>Introduction</w:t>
      </w:r>
      <w:bookmarkEnd w:id="7651"/>
      <w:bookmarkEnd w:id="7652"/>
      <w:bookmarkEnd w:id="7653"/>
      <w:bookmarkEnd w:id="7654"/>
      <w:bookmarkEnd w:id="7655"/>
      <w:bookmarkEnd w:id="765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7657" w:name="_Toc145708246"/>
      <w:bookmarkStart w:id="7658" w:name="_Toc160570751"/>
      <w:bookmarkStart w:id="7659" w:name="_Toc162008347"/>
      <w:bookmarkStart w:id="7660" w:name="_Toc185516018"/>
      <w:bookmarkStart w:id="7661" w:name="_Toc192873326"/>
      <w:bookmarkStart w:id="7662" w:name="_Toc199336356"/>
      <w:r>
        <w:t>8.11.6.3.2</w:t>
      </w:r>
      <w:r>
        <w:tab/>
        <w:t>Simple data types</w:t>
      </w:r>
      <w:bookmarkEnd w:id="7657"/>
      <w:bookmarkEnd w:id="7658"/>
      <w:bookmarkEnd w:id="7659"/>
      <w:bookmarkEnd w:id="7660"/>
      <w:bookmarkEnd w:id="7661"/>
      <w:bookmarkEnd w:id="766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7663" w:name="_Toc145708247"/>
      <w:bookmarkStart w:id="7664" w:name="_Toc160570752"/>
      <w:bookmarkStart w:id="7665" w:name="_Toc162008348"/>
      <w:bookmarkStart w:id="7666" w:name="_Toc185516019"/>
      <w:bookmarkStart w:id="7667" w:name="_Toc192873327"/>
      <w:bookmarkStart w:id="7668" w:name="_Toc19933635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63"/>
      <w:bookmarkEnd w:id="7664"/>
      <w:bookmarkEnd w:id="7665"/>
      <w:bookmarkEnd w:id="7666"/>
      <w:bookmarkEnd w:id="7667"/>
      <w:bookmarkEnd w:id="7668"/>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7669" w:name="_Toc145708248"/>
      <w:bookmarkStart w:id="7670" w:name="_Toc160570753"/>
      <w:bookmarkStart w:id="7671" w:name="_Toc162008349"/>
      <w:bookmarkStart w:id="7672" w:name="_Toc185516020"/>
      <w:bookmarkStart w:id="7673" w:name="_Toc192873328"/>
      <w:bookmarkStart w:id="7674" w:name="_Toc199336358"/>
      <w:r>
        <w:t>8.11.6.5</w:t>
      </w:r>
      <w:r>
        <w:tab/>
        <w:t>Binary data</w:t>
      </w:r>
      <w:bookmarkEnd w:id="7669"/>
      <w:bookmarkEnd w:id="7670"/>
      <w:bookmarkEnd w:id="7671"/>
      <w:bookmarkEnd w:id="7672"/>
      <w:bookmarkEnd w:id="7673"/>
      <w:bookmarkEnd w:id="7674"/>
    </w:p>
    <w:p w14:paraId="174C8F50" w14:textId="77777777" w:rsidR="00A678DC" w:rsidRDefault="00A678DC" w:rsidP="00A678DC">
      <w:pPr>
        <w:pStyle w:val="Heading5"/>
      </w:pPr>
      <w:bookmarkStart w:id="7675" w:name="_Toc145708249"/>
      <w:bookmarkStart w:id="7676" w:name="_Toc160570754"/>
      <w:bookmarkStart w:id="7677" w:name="_Toc162008350"/>
      <w:bookmarkStart w:id="7678" w:name="_Toc185516021"/>
      <w:bookmarkStart w:id="7679" w:name="_Toc192873329"/>
      <w:bookmarkStart w:id="7680" w:name="_Toc199336359"/>
      <w:r>
        <w:t>8.11.6.5.1</w:t>
      </w:r>
      <w:r>
        <w:tab/>
        <w:t>Binary Data Types</w:t>
      </w:r>
      <w:bookmarkEnd w:id="7675"/>
      <w:bookmarkEnd w:id="7676"/>
      <w:bookmarkEnd w:id="7677"/>
      <w:bookmarkEnd w:id="7678"/>
      <w:bookmarkEnd w:id="7679"/>
      <w:bookmarkEnd w:id="768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7681" w:name="_Toc145708250"/>
      <w:bookmarkStart w:id="7682" w:name="_Toc160570755"/>
      <w:bookmarkStart w:id="7683" w:name="_Toc162008351"/>
      <w:bookmarkStart w:id="7684" w:name="_Toc185516022"/>
      <w:bookmarkStart w:id="7685" w:name="_Toc192873330"/>
      <w:bookmarkStart w:id="7686" w:name="_Toc199336360"/>
      <w:r>
        <w:t>8.11.7</w:t>
      </w:r>
      <w:r>
        <w:tab/>
        <w:t>Error Handling</w:t>
      </w:r>
      <w:bookmarkEnd w:id="7681"/>
      <w:bookmarkEnd w:id="7682"/>
      <w:bookmarkEnd w:id="7683"/>
      <w:bookmarkEnd w:id="7684"/>
      <w:bookmarkEnd w:id="7685"/>
      <w:bookmarkEnd w:id="7686"/>
    </w:p>
    <w:p w14:paraId="165CBB4D" w14:textId="77777777" w:rsidR="00A678DC" w:rsidRDefault="00A678DC" w:rsidP="00A678DC">
      <w:pPr>
        <w:pStyle w:val="Heading4"/>
      </w:pPr>
      <w:bookmarkStart w:id="7687" w:name="_Toc145708251"/>
      <w:bookmarkStart w:id="7688" w:name="_Toc160570756"/>
      <w:bookmarkStart w:id="7689" w:name="_Toc162008352"/>
      <w:bookmarkStart w:id="7690" w:name="_Toc185516023"/>
      <w:bookmarkStart w:id="7691" w:name="_Toc192873331"/>
      <w:bookmarkStart w:id="7692" w:name="_Toc199336361"/>
      <w:r>
        <w:t>8.11.7.1</w:t>
      </w:r>
      <w:r>
        <w:tab/>
        <w:t>General</w:t>
      </w:r>
      <w:bookmarkEnd w:id="7687"/>
      <w:bookmarkEnd w:id="7688"/>
      <w:bookmarkEnd w:id="7689"/>
      <w:bookmarkEnd w:id="7690"/>
      <w:bookmarkEnd w:id="7691"/>
      <w:bookmarkEnd w:id="7692"/>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7693" w:name="_Toc145708252"/>
      <w:bookmarkStart w:id="7694" w:name="_Toc160570757"/>
      <w:bookmarkStart w:id="7695" w:name="_Toc162008353"/>
      <w:bookmarkStart w:id="7696" w:name="_Toc185516024"/>
      <w:bookmarkStart w:id="7697" w:name="_Toc192873332"/>
      <w:bookmarkStart w:id="7698" w:name="_Toc199336362"/>
      <w:r>
        <w:t>8.11.7.2</w:t>
      </w:r>
      <w:r>
        <w:tab/>
        <w:t>Protocol Errors</w:t>
      </w:r>
      <w:bookmarkEnd w:id="7693"/>
      <w:bookmarkEnd w:id="7694"/>
      <w:bookmarkEnd w:id="7695"/>
      <w:bookmarkEnd w:id="7696"/>
      <w:bookmarkEnd w:id="7697"/>
      <w:bookmarkEnd w:id="7698"/>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7699" w:name="_Toc145708253"/>
      <w:bookmarkStart w:id="7700" w:name="_Toc160570758"/>
      <w:bookmarkStart w:id="7701" w:name="_Toc162008354"/>
      <w:bookmarkStart w:id="7702" w:name="_Toc185516025"/>
      <w:bookmarkStart w:id="7703" w:name="_Toc192873333"/>
      <w:bookmarkStart w:id="7704" w:name="_Toc199336363"/>
      <w:r>
        <w:t>8.11.7.3</w:t>
      </w:r>
      <w:r>
        <w:tab/>
        <w:t>Application Errors</w:t>
      </w:r>
      <w:bookmarkEnd w:id="7699"/>
      <w:bookmarkEnd w:id="7700"/>
      <w:bookmarkEnd w:id="7701"/>
      <w:bookmarkEnd w:id="7702"/>
      <w:bookmarkEnd w:id="7703"/>
      <w:bookmarkEnd w:id="7704"/>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7705" w:name="_Toc145708254"/>
      <w:bookmarkStart w:id="7706" w:name="_Toc160570759"/>
      <w:bookmarkStart w:id="7707" w:name="_Toc162008355"/>
      <w:bookmarkStart w:id="7708" w:name="_Toc185516026"/>
      <w:bookmarkStart w:id="7709" w:name="_Toc192873334"/>
      <w:bookmarkStart w:id="7710" w:name="_Toc199336364"/>
      <w:r>
        <w:t>8.11.8</w:t>
      </w:r>
      <w:r>
        <w:tab/>
        <w:t>Feature negotiation</w:t>
      </w:r>
      <w:bookmarkEnd w:id="7705"/>
      <w:bookmarkEnd w:id="7706"/>
      <w:bookmarkEnd w:id="7707"/>
      <w:bookmarkEnd w:id="7708"/>
      <w:bookmarkEnd w:id="7709"/>
      <w:bookmarkEnd w:id="771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7711" w:name="_Toc160570760"/>
      <w:bookmarkStart w:id="7712" w:name="_Toc162008356"/>
      <w:bookmarkStart w:id="7713" w:name="_Toc185516027"/>
      <w:bookmarkStart w:id="7714" w:name="_Toc192873335"/>
      <w:bookmarkStart w:id="7715" w:name="_Toc199336365"/>
      <w:r>
        <w:t>8.12</w:t>
      </w:r>
      <w:r>
        <w:tab/>
        <w:t>Eees_TrafficInfluenceEAS API</w:t>
      </w:r>
      <w:bookmarkEnd w:id="7711"/>
      <w:bookmarkEnd w:id="7712"/>
      <w:bookmarkEnd w:id="7713"/>
      <w:bookmarkEnd w:id="7714"/>
      <w:bookmarkEnd w:id="7715"/>
    </w:p>
    <w:p w14:paraId="7E6DAA93" w14:textId="77777777" w:rsidR="00F627CA" w:rsidRDefault="00F627CA" w:rsidP="00F627CA">
      <w:pPr>
        <w:pStyle w:val="Heading3"/>
      </w:pPr>
      <w:bookmarkStart w:id="7716" w:name="_Toc160570761"/>
      <w:bookmarkStart w:id="7717" w:name="_Toc162008357"/>
      <w:bookmarkStart w:id="7718" w:name="_Toc185516028"/>
      <w:bookmarkStart w:id="7719" w:name="_Toc192873336"/>
      <w:bookmarkStart w:id="7720" w:name="_Toc199336366"/>
      <w:r>
        <w:t>8.12.1</w:t>
      </w:r>
      <w:r>
        <w:tab/>
        <w:t>Introduction</w:t>
      </w:r>
      <w:bookmarkEnd w:id="7716"/>
      <w:bookmarkEnd w:id="7717"/>
      <w:bookmarkEnd w:id="7718"/>
      <w:bookmarkEnd w:id="7719"/>
      <w:bookmarkEnd w:id="7720"/>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7721" w:name="_Toc160570762"/>
      <w:bookmarkStart w:id="7722" w:name="_Toc162008358"/>
      <w:bookmarkStart w:id="7723" w:name="_Toc185516029"/>
      <w:bookmarkStart w:id="7724" w:name="_Toc192873337"/>
      <w:bookmarkStart w:id="7725" w:name="_Toc199336367"/>
      <w:r>
        <w:t>8.12.2</w:t>
      </w:r>
      <w:r>
        <w:tab/>
        <w:t>Usage of HTTP</w:t>
      </w:r>
      <w:bookmarkEnd w:id="7721"/>
      <w:bookmarkEnd w:id="7722"/>
      <w:bookmarkEnd w:id="7723"/>
      <w:bookmarkEnd w:id="7724"/>
      <w:bookmarkEnd w:id="772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7726" w:name="_Toc160570763"/>
      <w:bookmarkStart w:id="7727" w:name="_Toc162008359"/>
      <w:bookmarkStart w:id="7728" w:name="_Toc185516030"/>
      <w:bookmarkStart w:id="7729" w:name="_Toc192873338"/>
      <w:bookmarkStart w:id="7730" w:name="_Toc199336368"/>
      <w:r>
        <w:t>8.12.3</w:t>
      </w:r>
      <w:r>
        <w:tab/>
        <w:t>Resources</w:t>
      </w:r>
      <w:bookmarkEnd w:id="7726"/>
      <w:bookmarkEnd w:id="7727"/>
      <w:bookmarkEnd w:id="7728"/>
      <w:bookmarkEnd w:id="7729"/>
      <w:bookmarkEnd w:id="7730"/>
    </w:p>
    <w:p w14:paraId="2C5B60EB" w14:textId="77777777" w:rsidR="00F627CA" w:rsidRPr="000A7435" w:rsidRDefault="00F627CA" w:rsidP="00F627CA">
      <w:pPr>
        <w:pStyle w:val="Heading4"/>
      </w:pPr>
      <w:bookmarkStart w:id="7731" w:name="_Toc160570764"/>
      <w:bookmarkStart w:id="7732" w:name="_Toc162008360"/>
      <w:bookmarkStart w:id="7733" w:name="_Toc185516031"/>
      <w:bookmarkStart w:id="7734" w:name="_Toc192873339"/>
      <w:bookmarkStart w:id="7735" w:name="_Toc199336369"/>
      <w:r>
        <w:t>8.12.3.1</w:t>
      </w:r>
      <w:r>
        <w:tab/>
        <w:t>Overview</w:t>
      </w:r>
      <w:bookmarkEnd w:id="7731"/>
      <w:bookmarkEnd w:id="7732"/>
      <w:bookmarkEnd w:id="7733"/>
      <w:bookmarkEnd w:id="7734"/>
      <w:bookmarkEnd w:id="773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7736" w:name="_MON_1766996153"/>
    <w:bookmarkEnd w:id="773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9948906"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7737" w:name="_Toc160570765"/>
      <w:bookmarkStart w:id="7738" w:name="_Toc162008361"/>
      <w:bookmarkStart w:id="7739" w:name="_Toc185516032"/>
      <w:bookmarkStart w:id="7740" w:name="_Toc192873340"/>
      <w:bookmarkStart w:id="7741" w:name="_Toc199336370"/>
      <w:r>
        <w:t>8.12.3.2</w:t>
      </w:r>
      <w:r>
        <w:tab/>
        <w:t>Resource: Application Traffic Influence</w:t>
      </w:r>
      <w:bookmarkEnd w:id="7737"/>
      <w:bookmarkEnd w:id="7738"/>
      <w:bookmarkEnd w:id="7739"/>
      <w:bookmarkEnd w:id="7740"/>
      <w:bookmarkEnd w:id="7741"/>
    </w:p>
    <w:p w14:paraId="65EFC796" w14:textId="77777777" w:rsidR="00F627CA" w:rsidRDefault="00F627CA" w:rsidP="00F627CA">
      <w:pPr>
        <w:pStyle w:val="Heading5"/>
      </w:pPr>
      <w:bookmarkStart w:id="7742" w:name="_Toc160570766"/>
      <w:bookmarkStart w:id="7743" w:name="_Toc162008362"/>
      <w:bookmarkStart w:id="7744" w:name="_Toc185516033"/>
      <w:bookmarkStart w:id="7745" w:name="_Toc192873341"/>
      <w:bookmarkStart w:id="7746" w:name="_Toc199336371"/>
      <w:r>
        <w:t>8.12.3.2.1</w:t>
      </w:r>
      <w:r>
        <w:tab/>
        <w:t>Description</w:t>
      </w:r>
      <w:bookmarkEnd w:id="7742"/>
      <w:bookmarkEnd w:id="7743"/>
      <w:bookmarkEnd w:id="7744"/>
      <w:bookmarkEnd w:id="7745"/>
      <w:bookmarkEnd w:id="7746"/>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7747" w:name="_Toc160570767"/>
      <w:bookmarkStart w:id="7748" w:name="_Toc162008363"/>
      <w:bookmarkStart w:id="7749" w:name="_Toc185516034"/>
      <w:bookmarkStart w:id="7750" w:name="_Toc192873342"/>
      <w:bookmarkStart w:id="7751" w:name="_Toc199336372"/>
      <w:r>
        <w:t>8.12.3.2.2</w:t>
      </w:r>
      <w:r>
        <w:tab/>
        <w:t>Resource Definition</w:t>
      </w:r>
      <w:bookmarkEnd w:id="7747"/>
      <w:bookmarkEnd w:id="7748"/>
      <w:bookmarkEnd w:id="7749"/>
      <w:bookmarkEnd w:id="7750"/>
      <w:bookmarkEnd w:id="7751"/>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7752" w:name="_Toc160570768"/>
      <w:bookmarkStart w:id="7753" w:name="_Toc162008364"/>
      <w:bookmarkStart w:id="7754" w:name="_Toc185516035"/>
      <w:bookmarkStart w:id="7755" w:name="_Toc192873343"/>
      <w:bookmarkStart w:id="7756" w:name="_Toc199336373"/>
      <w:r>
        <w:t>8.12.3.2.3</w:t>
      </w:r>
      <w:r>
        <w:tab/>
        <w:t>Resource Standard Methods</w:t>
      </w:r>
      <w:bookmarkEnd w:id="7752"/>
      <w:bookmarkEnd w:id="7753"/>
      <w:bookmarkEnd w:id="7754"/>
      <w:bookmarkEnd w:id="7755"/>
      <w:bookmarkEnd w:id="7756"/>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7757" w:name="_Toc160570769"/>
      <w:bookmarkStart w:id="7758" w:name="_Toc162008365"/>
      <w:bookmarkStart w:id="7759" w:name="_Toc185516036"/>
      <w:bookmarkStart w:id="7760" w:name="_Toc192873344"/>
      <w:bookmarkStart w:id="7761" w:name="_Toc199336374"/>
      <w:r>
        <w:t>8.12.3.2.3.1</w:t>
      </w:r>
      <w:r w:rsidRPr="00384E92">
        <w:tab/>
      </w:r>
      <w:r>
        <w:t>POST</w:t>
      </w:r>
      <w:bookmarkEnd w:id="7757"/>
      <w:bookmarkEnd w:id="7758"/>
      <w:bookmarkEnd w:id="7759"/>
      <w:bookmarkEnd w:id="7760"/>
      <w:bookmarkEnd w:id="776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7762" w:name="_Toc160570770"/>
      <w:bookmarkStart w:id="7763" w:name="_Toc162008366"/>
      <w:bookmarkStart w:id="7764" w:name="_Toc185516037"/>
      <w:bookmarkStart w:id="7765" w:name="_Toc192873345"/>
      <w:bookmarkStart w:id="7766" w:name="_Toc199336375"/>
      <w:r>
        <w:t>8.12.3.2.4</w:t>
      </w:r>
      <w:r>
        <w:tab/>
        <w:t>Resource Custom Operations</w:t>
      </w:r>
      <w:bookmarkEnd w:id="7762"/>
      <w:bookmarkEnd w:id="7763"/>
      <w:bookmarkEnd w:id="7764"/>
      <w:bookmarkEnd w:id="7765"/>
      <w:bookmarkEnd w:id="776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7767" w:name="_Toc160570771"/>
      <w:bookmarkStart w:id="7768" w:name="_Toc162008367"/>
      <w:bookmarkStart w:id="7769" w:name="_Toc185516038"/>
      <w:bookmarkStart w:id="7770" w:name="_Toc192873346"/>
      <w:bookmarkStart w:id="7771" w:name="_Toc199336376"/>
      <w:r>
        <w:t>8.12.3.3</w:t>
      </w:r>
      <w:r>
        <w:tab/>
        <w:t>Resource: Individual Application Traffic Influence</w:t>
      </w:r>
      <w:bookmarkEnd w:id="7767"/>
      <w:bookmarkEnd w:id="7768"/>
      <w:bookmarkEnd w:id="7769"/>
      <w:bookmarkEnd w:id="7770"/>
      <w:bookmarkEnd w:id="7771"/>
    </w:p>
    <w:p w14:paraId="0E8D68B6" w14:textId="77777777" w:rsidR="00F627CA" w:rsidRDefault="00F627CA" w:rsidP="00F627CA">
      <w:pPr>
        <w:pStyle w:val="Heading5"/>
      </w:pPr>
      <w:bookmarkStart w:id="7772" w:name="_Toc160570772"/>
      <w:bookmarkStart w:id="7773" w:name="_Toc162008368"/>
      <w:bookmarkStart w:id="7774" w:name="_Toc185516039"/>
      <w:bookmarkStart w:id="7775" w:name="_Toc192873347"/>
      <w:bookmarkStart w:id="7776" w:name="_Toc199336377"/>
      <w:r>
        <w:t>8.12.3.3.1</w:t>
      </w:r>
      <w:r>
        <w:tab/>
        <w:t>Description</w:t>
      </w:r>
      <w:bookmarkEnd w:id="7772"/>
      <w:bookmarkEnd w:id="7773"/>
      <w:bookmarkEnd w:id="7774"/>
      <w:bookmarkEnd w:id="7775"/>
      <w:bookmarkEnd w:id="7776"/>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7777" w:name="_Toc160570773"/>
      <w:bookmarkStart w:id="7778" w:name="_Toc162008369"/>
      <w:bookmarkStart w:id="7779" w:name="_Toc185516040"/>
      <w:bookmarkStart w:id="7780" w:name="_Toc192873348"/>
      <w:bookmarkStart w:id="7781" w:name="_Toc199336378"/>
      <w:r>
        <w:t>8.12.3.3.2</w:t>
      </w:r>
      <w:r>
        <w:tab/>
        <w:t>Resource Definition</w:t>
      </w:r>
      <w:bookmarkEnd w:id="7777"/>
      <w:bookmarkEnd w:id="7778"/>
      <w:bookmarkEnd w:id="7779"/>
      <w:bookmarkEnd w:id="7780"/>
      <w:bookmarkEnd w:id="7781"/>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7782" w:name="_Toc160570774"/>
      <w:bookmarkStart w:id="7783" w:name="_Toc162008370"/>
      <w:bookmarkStart w:id="7784" w:name="_Toc185516041"/>
      <w:bookmarkStart w:id="7785" w:name="_Toc192873349"/>
      <w:bookmarkStart w:id="7786" w:name="_Toc199336379"/>
      <w:r>
        <w:t>8.12.3.3.3</w:t>
      </w:r>
      <w:r>
        <w:tab/>
        <w:t>Resource Standard Methods</w:t>
      </w:r>
      <w:bookmarkEnd w:id="7782"/>
      <w:bookmarkEnd w:id="7783"/>
      <w:bookmarkEnd w:id="7784"/>
      <w:bookmarkEnd w:id="7785"/>
      <w:bookmarkEnd w:id="778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7787" w:name="_Toc160570775"/>
      <w:bookmarkStart w:id="7788" w:name="_Toc162008371"/>
      <w:bookmarkStart w:id="7789" w:name="_Toc185516042"/>
      <w:bookmarkStart w:id="7790" w:name="_Toc192873350"/>
      <w:bookmarkStart w:id="7791" w:name="_Toc199336380"/>
      <w:r>
        <w:t>8.12.3.3.3</w:t>
      </w:r>
      <w:r>
        <w:rPr>
          <w:lang w:eastAsia="zh-CN"/>
        </w:rPr>
        <w:t>.1</w:t>
      </w:r>
      <w:r>
        <w:rPr>
          <w:lang w:eastAsia="zh-CN"/>
        </w:rPr>
        <w:tab/>
        <w:t>GET</w:t>
      </w:r>
      <w:bookmarkEnd w:id="7787"/>
      <w:bookmarkEnd w:id="7788"/>
      <w:bookmarkEnd w:id="7789"/>
      <w:bookmarkEnd w:id="7790"/>
      <w:bookmarkEnd w:id="779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7792" w:name="_Toc160570776"/>
      <w:bookmarkStart w:id="7793" w:name="_Toc162008372"/>
      <w:bookmarkStart w:id="7794" w:name="_Toc185516043"/>
      <w:bookmarkStart w:id="7795" w:name="_Toc192873351"/>
      <w:bookmarkStart w:id="7796" w:name="_Toc199336381"/>
      <w:r>
        <w:rPr>
          <w:lang w:eastAsia="zh-CN"/>
        </w:rPr>
        <w:t>8.12.3.3.3.2</w:t>
      </w:r>
      <w:r>
        <w:rPr>
          <w:lang w:eastAsia="zh-CN"/>
        </w:rPr>
        <w:tab/>
        <w:t>PUT</w:t>
      </w:r>
      <w:bookmarkEnd w:id="7792"/>
      <w:bookmarkEnd w:id="7793"/>
      <w:bookmarkEnd w:id="7794"/>
      <w:bookmarkEnd w:id="7795"/>
      <w:bookmarkEnd w:id="7796"/>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7797" w:name="_Toc160570777"/>
      <w:bookmarkStart w:id="7798" w:name="_Toc162008373"/>
      <w:bookmarkStart w:id="7799" w:name="_Toc185516044"/>
      <w:bookmarkStart w:id="7800" w:name="_Toc192873352"/>
      <w:bookmarkStart w:id="7801" w:name="_Toc199336382"/>
      <w:r>
        <w:rPr>
          <w:lang w:eastAsia="zh-CN"/>
        </w:rPr>
        <w:t>8.12.3.3.3.3</w:t>
      </w:r>
      <w:r>
        <w:rPr>
          <w:lang w:eastAsia="zh-CN"/>
        </w:rPr>
        <w:tab/>
        <w:t>PATCH</w:t>
      </w:r>
      <w:bookmarkEnd w:id="7797"/>
      <w:bookmarkEnd w:id="7798"/>
      <w:bookmarkEnd w:id="7799"/>
      <w:bookmarkEnd w:id="7800"/>
      <w:bookmarkEnd w:id="7801"/>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7802" w:name="_Toc160570778"/>
      <w:bookmarkStart w:id="7803" w:name="_Toc162008374"/>
      <w:bookmarkStart w:id="7804" w:name="_Toc185516045"/>
      <w:bookmarkStart w:id="7805" w:name="_Toc192873353"/>
      <w:bookmarkStart w:id="7806" w:name="_Toc199336383"/>
      <w:r>
        <w:rPr>
          <w:lang w:eastAsia="zh-CN"/>
        </w:rPr>
        <w:t>8.12.3.3.3.4</w:t>
      </w:r>
      <w:r>
        <w:rPr>
          <w:lang w:eastAsia="zh-CN"/>
        </w:rPr>
        <w:tab/>
        <w:t>DELETE</w:t>
      </w:r>
      <w:bookmarkEnd w:id="7802"/>
      <w:bookmarkEnd w:id="7803"/>
      <w:bookmarkEnd w:id="7804"/>
      <w:bookmarkEnd w:id="7805"/>
      <w:bookmarkEnd w:id="7806"/>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7807" w:name="_Toc160570779"/>
      <w:bookmarkStart w:id="7808" w:name="_Toc162008375"/>
      <w:bookmarkStart w:id="7809" w:name="_Toc185516046"/>
      <w:bookmarkStart w:id="7810" w:name="_Toc192873354"/>
      <w:bookmarkStart w:id="7811" w:name="_Toc199336384"/>
      <w:r>
        <w:t>8.12.3.3.4</w:t>
      </w:r>
      <w:r>
        <w:tab/>
        <w:t>Resource Custom Operations</w:t>
      </w:r>
      <w:bookmarkEnd w:id="7807"/>
      <w:bookmarkEnd w:id="7808"/>
      <w:bookmarkEnd w:id="7809"/>
      <w:bookmarkEnd w:id="7810"/>
      <w:bookmarkEnd w:id="781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7812" w:name="_Toc160570780"/>
      <w:bookmarkStart w:id="7813" w:name="_Toc162008376"/>
      <w:bookmarkStart w:id="7814" w:name="_Toc185516047"/>
      <w:bookmarkStart w:id="7815" w:name="_Toc192873355"/>
      <w:bookmarkStart w:id="7816" w:name="_Toc199336385"/>
      <w:r>
        <w:t>8.12.4</w:t>
      </w:r>
      <w:r>
        <w:tab/>
        <w:t>Notifications</w:t>
      </w:r>
      <w:bookmarkEnd w:id="7812"/>
      <w:bookmarkEnd w:id="7813"/>
      <w:bookmarkEnd w:id="7814"/>
      <w:bookmarkEnd w:id="7815"/>
      <w:bookmarkEnd w:id="781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7817" w:name="_Toc160570781"/>
      <w:bookmarkStart w:id="7818" w:name="_Toc162008377"/>
      <w:bookmarkStart w:id="7819" w:name="_Toc185516048"/>
      <w:bookmarkStart w:id="7820" w:name="_Toc192873356"/>
      <w:bookmarkStart w:id="7821" w:name="_Toc199336386"/>
      <w:r>
        <w:t>8.12.5</w:t>
      </w:r>
      <w:r>
        <w:tab/>
        <w:t>Data Model</w:t>
      </w:r>
      <w:bookmarkEnd w:id="7817"/>
      <w:bookmarkEnd w:id="7818"/>
      <w:bookmarkEnd w:id="7819"/>
      <w:bookmarkEnd w:id="7820"/>
      <w:bookmarkEnd w:id="7821"/>
    </w:p>
    <w:p w14:paraId="183D0041" w14:textId="76460F7E" w:rsidR="00F627CA" w:rsidRDefault="00F627CA" w:rsidP="00F627CA">
      <w:pPr>
        <w:pStyle w:val="Heading4"/>
      </w:pPr>
      <w:bookmarkStart w:id="7822" w:name="_Toc160570782"/>
      <w:bookmarkStart w:id="7823" w:name="_Toc162008378"/>
      <w:bookmarkStart w:id="7824" w:name="_Toc185516049"/>
      <w:bookmarkStart w:id="7825" w:name="_Toc192873357"/>
      <w:bookmarkStart w:id="7826" w:name="_Toc199336387"/>
      <w:r>
        <w:t>8.12.5.1</w:t>
      </w:r>
      <w:r>
        <w:tab/>
        <w:t>General</w:t>
      </w:r>
      <w:bookmarkEnd w:id="7822"/>
      <w:bookmarkEnd w:id="7823"/>
      <w:bookmarkEnd w:id="7824"/>
      <w:bookmarkEnd w:id="7825"/>
      <w:bookmarkEnd w:id="7826"/>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7827" w:name="_Toc160570783"/>
      <w:bookmarkStart w:id="7828" w:name="_Toc162008379"/>
      <w:bookmarkStart w:id="7829" w:name="_Toc185516050"/>
      <w:bookmarkStart w:id="7830" w:name="_Toc192873358"/>
      <w:bookmarkStart w:id="7831" w:name="_Toc199336388"/>
      <w:r>
        <w:t>8.12</w:t>
      </w:r>
      <w:r>
        <w:rPr>
          <w:lang w:val="en-US"/>
        </w:rPr>
        <w:t>.5.2</w:t>
      </w:r>
      <w:r>
        <w:rPr>
          <w:lang w:val="en-US"/>
        </w:rPr>
        <w:tab/>
        <w:t>Structured data types</w:t>
      </w:r>
      <w:bookmarkEnd w:id="7827"/>
      <w:bookmarkEnd w:id="7828"/>
      <w:bookmarkEnd w:id="7829"/>
      <w:bookmarkEnd w:id="7830"/>
      <w:bookmarkEnd w:id="7831"/>
    </w:p>
    <w:p w14:paraId="1327158C" w14:textId="155C5172" w:rsidR="00F627CA" w:rsidRDefault="00F627CA" w:rsidP="00F627CA">
      <w:pPr>
        <w:pStyle w:val="Heading5"/>
      </w:pPr>
      <w:bookmarkStart w:id="7832" w:name="_Toc160570784"/>
      <w:bookmarkStart w:id="7833" w:name="_Toc162008380"/>
      <w:bookmarkStart w:id="7834" w:name="_Toc185516051"/>
      <w:bookmarkStart w:id="7835" w:name="_Toc192873359"/>
      <w:bookmarkStart w:id="7836" w:name="_Toc199336389"/>
      <w:r>
        <w:t>8.12.5.2.1</w:t>
      </w:r>
      <w:r>
        <w:tab/>
        <w:t>Introduction</w:t>
      </w:r>
      <w:bookmarkEnd w:id="7832"/>
      <w:bookmarkEnd w:id="7833"/>
      <w:bookmarkEnd w:id="7834"/>
      <w:bookmarkEnd w:id="7835"/>
      <w:bookmarkEnd w:id="783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7837" w:name="_Toc160570785"/>
      <w:bookmarkStart w:id="7838" w:name="_Toc162008381"/>
      <w:bookmarkStart w:id="7839" w:name="_Toc185516052"/>
      <w:bookmarkStart w:id="7840" w:name="_Toc192873360"/>
      <w:bookmarkStart w:id="7841" w:name="_Toc199336390"/>
      <w:r>
        <w:t>8.12.5.2.2</w:t>
      </w:r>
      <w:r>
        <w:tab/>
        <w:t>Type: AppTrafficInfluence</w:t>
      </w:r>
      <w:bookmarkEnd w:id="7837"/>
      <w:bookmarkEnd w:id="7838"/>
      <w:bookmarkEnd w:id="7839"/>
      <w:bookmarkEnd w:id="7840"/>
      <w:bookmarkEnd w:id="784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7842" w:name="OLE_LINK102"/>
            <w:r w:rsidRPr="003438BB">
              <w:t>NOTE</w:t>
            </w:r>
            <w:r>
              <w:t> 1</w:t>
            </w:r>
            <w:r w:rsidRPr="003438BB">
              <w:t>:</w:t>
            </w:r>
            <w:r w:rsidRPr="003438BB">
              <w:tab/>
            </w:r>
            <w:bookmarkStart w:id="784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7842"/>
            <w:bookmarkEnd w:id="784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7844" w:name="_Toc160570786"/>
      <w:bookmarkStart w:id="7845" w:name="_Toc162008382"/>
      <w:bookmarkStart w:id="7846" w:name="_Toc185516053"/>
      <w:bookmarkStart w:id="7847" w:name="_Toc192873361"/>
      <w:bookmarkStart w:id="7848" w:name="_Toc199336391"/>
      <w:r>
        <w:t>8.12.5.2.3</w:t>
      </w:r>
      <w:r>
        <w:tab/>
        <w:t>Type: AppTrafficInfluence</w:t>
      </w:r>
      <w:r>
        <w:rPr>
          <w:rFonts w:hint="eastAsia"/>
          <w:lang w:eastAsia="zh-CN"/>
        </w:rPr>
        <w:t>P</w:t>
      </w:r>
      <w:r>
        <w:rPr>
          <w:lang w:val="en-US"/>
        </w:rPr>
        <w:t>atch</w:t>
      </w:r>
      <w:bookmarkEnd w:id="7844"/>
      <w:bookmarkEnd w:id="7845"/>
      <w:bookmarkEnd w:id="7846"/>
      <w:bookmarkEnd w:id="7847"/>
      <w:bookmarkEnd w:id="7848"/>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7849" w:name="_Toc160570787"/>
      <w:bookmarkStart w:id="7850" w:name="_Toc162008383"/>
      <w:bookmarkStart w:id="7851" w:name="_Toc185516054"/>
      <w:bookmarkStart w:id="7852" w:name="_Toc192873362"/>
      <w:bookmarkStart w:id="7853" w:name="_Toc199336392"/>
      <w:r>
        <w:t>8.12</w:t>
      </w:r>
      <w:r>
        <w:rPr>
          <w:lang w:val="en-US"/>
        </w:rPr>
        <w:t>.5.3</w:t>
      </w:r>
      <w:r>
        <w:rPr>
          <w:lang w:val="en-US"/>
        </w:rPr>
        <w:tab/>
        <w:t>Simple data types and enumerations</w:t>
      </w:r>
      <w:bookmarkEnd w:id="7849"/>
      <w:bookmarkEnd w:id="7850"/>
      <w:bookmarkEnd w:id="7851"/>
      <w:bookmarkEnd w:id="7852"/>
      <w:bookmarkEnd w:id="7853"/>
    </w:p>
    <w:p w14:paraId="3908C0A9" w14:textId="7293B8A0" w:rsidR="00F627CA" w:rsidRDefault="00F627CA" w:rsidP="00F627CA">
      <w:pPr>
        <w:pStyle w:val="Heading5"/>
      </w:pPr>
      <w:bookmarkStart w:id="7854" w:name="_Toc160570788"/>
      <w:bookmarkStart w:id="7855" w:name="_Toc162008384"/>
      <w:bookmarkStart w:id="7856" w:name="_Toc185516055"/>
      <w:bookmarkStart w:id="7857" w:name="_Toc192873363"/>
      <w:bookmarkStart w:id="7858" w:name="_Toc199336393"/>
      <w:r>
        <w:t>8.12.5.3.1</w:t>
      </w:r>
      <w:r>
        <w:tab/>
        <w:t>Introduction</w:t>
      </w:r>
      <w:bookmarkEnd w:id="7854"/>
      <w:bookmarkEnd w:id="7855"/>
      <w:bookmarkEnd w:id="7856"/>
      <w:bookmarkEnd w:id="7857"/>
      <w:bookmarkEnd w:id="7858"/>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7859" w:name="_Toc160570789"/>
      <w:bookmarkStart w:id="7860" w:name="_Toc162008385"/>
      <w:bookmarkStart w:id="7861" w:name="_Toc185516056"/>
      <w:bookmarkStart w:id="7862" w:name="_Toc192873364"/>
      <w:bookmarkStart w:id="7863" w:name="_Toc199336394"/>
      <w:r>
        <w:t>8.12.5.3.2</w:t>
      </w:r>
      <w:r>
        <w:tab/>
        <w:t>Simple data types</w:t>
      </w:r>
      <w:bookmarkEnd w:id="7859"/>
      <w:bookmarkEnd w:id="7860"/>
      <w:bookmarkEnd w:id="7861"/>
      <w:bookmarkEnd w:id="7862"/>
      <w:bookmarkEnd w:id="786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7864" w:name="_Toc160570790"/>
      <w:bookmarkStart w:id="7865" w:name="_Toc162008386"/>
      <w:bookmarkStart w:id="7866" w:name="_Toc185516057"/>
      <w:bookmarkStart w:id="7867" w:name="_Toc192873365"/>
      <w:bookmarkStart w:id="7868" w:name="_Toc19933639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864"/>
      <w:bookmarkEnd w:id="7865"/>
      <w:bookmarkEnd w:id="7866"/>
      <w:bookmarkEnd w:id="7867"/>
      <w:bookmarkEnd w:id="786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7869" w:name="_Toc160570791"/>
      <w:bookmarkStart w:id="7870" w:name="_Toc162008387"/>
      <w:bookmarkStart w:id="7871" w:name="_Toc185516058"/>
      <w:bookmarkStart w:id="7872" w:name="_Toc192873366"/>
      <w:bookmarkStart w:id="7873" w:name="_Toc199336396"/>
      <w:r>
        <w:t>8.12.5.5</w:t>
      </w:r>
      <w:r>
        <w:tab/>
        <w:t>Binary data</w:t>
      </w:r>
      <w:bookmarkEnd w:id="7869"/>
      <w:bookmarkEnd w:id="7870"/>
      <w:bookmarkEnd w:id="7871"/>
      <w:bookmarkEnd w:id="7872"/>
      <w:bookmarkEnd w:id="7873"/>
    </w:p>
    <w:p w14:paraId="2D63C651" w14:textId="5BB34AA4" w:rsidR="00F627CA" w:rsidRDefault="00F627CA" w:rsidP="00F627CA">
      <w:pPr>
        <w:pStyle w:val="Heading5"/>
      </w:pPr>
      <w:bookmarkStart w:id="7874" w:name="_Toc160570792"/>
      <w:bookmarkStart w:id="7875" w:name="_Toc162008388"/>
      <w:bookmarkStart w:id="7876" w:name="_Toc185516059"/>
      <w:bookmarkStart w:id="7877" w:name="_Toc192873367"/>
      <w:bookmarkStart w:id="7878" w:name="_Toc199336397"/>
      <w:r>
        <w:t>8.12.5.5.1</w:t>
      </w:r>
      <w:r>
        <w:tab/>
        <w:t>Binary Data Types</w:t>
      </w:r>
      <w:bookmarkEnd w:id="7874"/>
      <w:bookmarkEnd w:id="7875"/>
      <w:bookmarkEnd w:id="7876"/>
      <w:bookmarkEnd w:id="7877"/>
      <w:bookmarkEnd w:id="7878"/>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7879" w:name="_Toc160570793"/>
      <w:bookmarkStart w:id="7880" w:name="_Toc162008389"/>
      <w:bookmarkStart w:id="7881" w:name="_Toc185516060"/>
      <w:bookmarkStart w:id="7882" w:name="_Toc192873368"/>
      <w:bookmarkStart w:id="7883" w:name="_Toc199336398"/>
      <w:r>
        <w:t>8.12.6</w:t>
      </w:r>
      <w:r>
        <w:tab/>
        <w:t>Error Handling</w:t>
      </w:r>
      <w:bookmarkEnd w:id="7879"/>
      <w:bookmarkEnd w:id="7880"/>
      <w:bookmarkEnd w:id="7881"/>
      <w:bookmarkEnd w:id="7882"/>
      <w:bookmarkEnd w:id="7883"/>
    </w:p>
    <w:p w14:paraId="3671BB4C" w14:textId="14A82183" w:rsidR="00F627CA" w:rsidRDefault="00F627CA" w:rsidP="00F627CA">
      <w:pPr>
        <w:pStyle w:val="Heading4"/>
      </w:pPr>
      <w:bookmarkStart w:id="7884" w:name="_Toc160570794"/>
      <w:bookmarkStart w:id="7885" w:name="_Toc162008390"/>
      <w:bookmarkStart w:id="7886" w:name="_Toc185516061"/>
      <w:bookmarkStart w:id="7887" w:name="_Toc192873369"/>
      <w:bookmarkStart w:id="7888" w:name="_Toc199336399"/>
      <w:r>
        <w:t>8.12.6.1</w:t>
      </w:r>
      <w:r>
        <w:tab/>
        <w:t>General</w:t>
      </w:r>
      <w:bookmarkEnd w:id="7884"/>
      <w:bookmarkEnd w:id="7885"/>
      <w:bookmarkEnd w:id="7886"/>
      <w:bookmarkEnd w:id="7887"/>
      <w:bookmarkEnd w:id="788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7889" w:name="_Toc160570795"/>
      <w:bookmarkStart w:id="7890" w:name="_Toc162008391"/>
      <w:bookmarkStart w:id="7891" w:name="_Toc185516062"/>
      <w:bookmarkStart w:id="7892" w:name="_Toc192873370"/>
      <w:bookmarkStart w:id="7893" w:name="_Toc199336400"/>
      <w:r>
        <w:t>8.12.6.2</w:t>
      </w:r>
      <w:r>
        <w:tab/>
        <w:t>Protocol Errors</w:t>
      </w:r>
      <w:bookmarkEnd w:id="7889"/>
      <w:bookmarkEnd w:id="7890"/>
      <w:bookmarkEnd w:id="7891"/>
      <w:bookmarkEnd w:id="7892"/>
      <w:bookmarkEnd w:id="789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7894" w:name="_Toc160570796"/>
      <w:bookmarkStart w:id="7895" w:name="_Toc162008392"/>
      <w:bookmarkStart w:id="7896" w:name="_Toc185516063"/>
      <w:bookmarkStart w:id="7897" w:name="_Toc192873371"/>
      <w:bookmarkStart w:id="7898" w:name="_Toc199336401"/>
      <w:r>
        <w:t>8.12.6.3</w:t>
      </w:r>
      <w:r>
        <w:tab/>
        <w:t>Application Errors</w:t>
      </w:r>
      <w:bookmarkEnd w:id="7894"/>
      <w:bookmarkEnd w:id="7895"/>
      <w:bookmarkEnd w:id="7896"/>
      <w:bookmarkEnd w:id="7897"/>
      <w:bookmarkEnd w:id="7898"/>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7899" w:name="_Toc160570797"/>
      <w:bookmarkStart w:id="7900" w:name="_Toc162008393"/>
      <w:bookmarkStart w:id="7901" w:name="_Toc185516064"/>
      <w:bookmarkStart w:id="7902" w:name="_Toc192873372"/>
      <w:bookmarkStart w:id="7903" w:name="_Toc199336402"/>
      <w:r>
        <w:t>8.12.7</w:t>
      </w:r>
      <w:r>
        <w:tab/>
        <w:t>Feature negotiation</w:t>
      </w:r>
      <w:bookmarkEnd w:id="7899"/>
      <w:bookmarkEnd w:id="7900"/>
      <w:bookmarkEnd w:id="7901"/>
      <w:bookmarkEnd w:id="7902"/>
      <w:bookmarkEnd w:id="790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7904" w:name="_Toc145708255"/>
      <w:bookmarkStart w:id="7905" w:name="_Toc160570798"/>
      <w:bookmarkStart w:id="7906" w:name="_Toc162008394"/>
      <w:bookmarkStart w:id="7907" w:name="_Toc185516065"/>
      <w:bookmarkStart w:id="7908" w:name="_Toc192873373"/>
      <w:bookmarkStart w:id="7909" w:name="_Toc199336403"/>
      <w:bookmarkStart w:id="7910" w:name="_Toc129169877"/>
      <w:r>
        <w:t>8A</w:t>
      </w:r>
      <w:r>
        <w:tab/>
        <w:t>CAS API Definitions</w:t>
      </w:r>
      <w:bookmarkEnd w:id="7904"/>
      <w:bookmarkEnd w:id="7905"/>
      <w:bookmarkEnd w:id="7906"/>
      <w:bookmarkEnd w:id="7907"/>
      <w:bookmarkEnd w:id="7908"/>
      <w:bookmarkEnd w:id="7909"/>
    </w:p>
    <w:p w14:paraId="45BCADAD" w14:textId="77777777" w:rsidR="00200A25" w:rsidRDefault="00200A25" w:rsidP="00200A25">
      <w:pPr>
        <w:pStyle w:val="Heading2"/>
      </w:pPr>
      <w:bookmarkStart w:id="7911" w:name="_Toc145708256"/>
      <w:bookmarkStart w:id="7912" w:name="_Toc160570799"/>
      <w:bookmarkStart w:id="7913" w:name="_Toc162008395"/>
      <w:bookmarkStart w:id="7914" w:name="_Toc185516066"/>
      <w:bookmarkStart w:id="7915" w:name="_Toc192873374"/>
      <w:bookmarkStart w:id="7916" w:name="_Toc199336404"/>
      <w:r>
        <w:t>8A.1</w:t>
      </w:r>
      <w:r>
        <w:tab/>
        <w:t>Ecas</w:t>
      </w:r>
      <w:r w:rsidRPr="00310802">
        <w:t>_</w:t>
      </w:r>
      <w:r>
        <w:t>SelectedEES API</w:t>
      </w:r>
      <w:bookmarkEnd w:id="7910"/>
      <w:bookmarkEnd w:id="7911"/>
      <w:bookmarkEnd w:id="7912"/>
      <w:bookmarkEnd w:id="7913"/>
      <w:bookmarkEnd w:id="7914"/>
      <w:bookmarkEnd w:id="7915"/>
      <w:bookmarkEnd w:id="7916"/>
    </w:p>
    <w:p w14:paraId="725F9E56" w14:textId="77777777" w:rsidR="00200A25" w:rsidRDefault="00200A25" w:rsidP="00200A25">
      <w:pPr>
        <w:pStyle w:val="Heading3"/>
      </w:pPr>
      <w:bookmarkStart w:id="7917" w:name="_Toc129169878"/>
      <w:bookmarkStart w:id="7918" w:name="_Toc145708257"/>
      <w:bookmarkStart w:id="7919" w:name="_Toc160570800"/>
      <w:bookmarkStart w:id="7920" w:name="_Toc162008396"/>
      <w:bookmarkStart w:id="7921" w:name="_Toc185516067"/>
      <w:bookmarkStart w:id="7922" w:name="_Toc192873375"/>
      <w:bookmarkStart w:id="7923" w:name="_Toc199336405"/>
      <w:r>
        <w:t>8A.1.1</w:t>
      </w:r>
      <w:r>
        <w:tab/>
        <w:t>Introduction</w:t>
      </w:r>
      <w:bookmarkEnd w:id="7917"/>
      <w:bookmarkEnd w:id="7918"/>
      <w:bookmarkEnd w:id="7919"/>
      <w:bookmarkEnd w:id="7920"/>
      <w:bookmarkEnd w:id="7921"/>
      <w:bookmarkEnd w:id="7922"/>
      <w:bookmarkEnd w:id="792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7924" w:name="_Toc129169879"/>
      <w:bookmarkStart w:id="7925" w:name="_Toc145708258"/>
      <w:bookmarkStart w:id="7926" w:name="_Toc160570801"/>
      <w:bookmarkStart w:id="7927" w:name="_Toc162008397"/>
      <w:bookmarkStart w:id="7928" w:name="_Toc185516068"/>
      <w:bookmarkStart w:id="7929" w:name="_Toc192873376"/>
      <w:bookmarkStart w:id="7930" w:name="_Toc199336406"/>
      <w:r>
        <w:t>8A.1.2</w:t>
      </w:r>
      <w:r>
        <w:tab/>
        <w:t>Usage of HTTP</w:t>
      </w:r>
      <w:bookmarkEnd w:id="7924"/>
      <w:bookmarkEnd w:id="7925"/>
      <w:bookmarkEnd w:id="7926"/>
      <w:bookmarkEnd w:id="7927"/>
      <w:bookmarkEnd w:id="7928"/>
      <w:bookmarkEnd w:id="7929"/>
      <w:bookmarkEnd w:id="7930"/>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7931" w:name="_Toc129169880"/>
      <w:bookmarkStart w:id="7932" w:name="_Toc145708259"/>
      <w:bookmarkStart w:id="7933" w:name="_Toc160570802"/>
      <w:bookmarkStart w:id="7934" w:name="_Toc162008398"/>
      <w:bookmarkStart w:id="7935" w:name="_Toc185516069"/>
      <w:bookmarkStart w:id="7936" w:name="_Toc192873377"/>
      <w:bookmarkStart w:id="7937" w:name="_Toc199336407"/>
      <w:r>
        <w:t>8A.1.3</w:t>
      </w:r>
      <w:r>
        <w:tab/>
        <w:t>Resources</w:t>
      </w:r>
      <w:bookmarkEnd w:id="7931"/>
      <w:bookmarkEnd w:id="7932"/>
      <w:bookmarkEnd w:id="7933"/>
      <w:bookmarkEnd w:id="7934"/>
      <w:bookmarkEnd w:id="7935"/>
      <w:bookmarkEnd w:id="7936"/>
      <w:bookmarkEnd w:id="7937"/>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7938" w:name="_Toc129169881"/>
      <w:bookmarkStart w:id="7939" w:name="_Toc145708260"/>
      <w:bookmarkStart w:id="7940" w:name="_Toc160570803"/>
      <w:bookmarkStart w:id="7941" w:name="_Toc162008399"/>
      <w:bookmarkStart w:id="7942" w:name="_Toc185516070"/>
      <w:bookmarkStart w:id="7943" w:name="_Toc192873378"/>
      <w:bookmarkStart w:id="7944" w:name="_Toc199336408"/>
      <w:r>
        <w:t>8A.1.4</w:t>
      </w:r>
      <w:r>
        <w:tab/>
        <w:t>Custom Operations without associated resources</w:t>
      </w:r>
      <w:bookmarkEnd w:id="7938"/>
      <w:bookmarkEnd w:id="7939"/>
      <w:bookmarkEnd w:id="7940"/>
      <w:bookmarkEnd w:id="7941"/>
      <w:bookmarkEnd w:id="7942"/>
      <w:bookmarkEnd w:id="7943"/>
      <w:bookmarkEnd w:id="7944"/>
    </w:p>
    <w:p w14:paraId="33A1C458" w14:textId="77777777" w:rsidR="00200A25" w:rsidRDefault="00200A25" w:rsidP="00200A25">
      <w:pPr>
        <w:pStyle w:val="Heading4"/>
      </w:pPr>
      <w:bookmarkStart w:id="7945" w:name="_Toc129169882"/>
      <w:bookmarkStart w:id="7946" w:name="_Toc145708261"/>
      <w:bookmarkStart w:id="7947" w:name="_Toc160570804"/>
      <w:bookmarkStart w:id="7948" w:name="_Toc162008400"/>
      <w:bookmarkStart w:id="7949" w:name="_Toc185516071"/>
      <w:bookmarkStart w:id="7950" w:name="_Toc192873379"/>
      <w:bookmarkStart w:id="7951" w:name="_Toc199336409"/>
      <w:r>
        <w:t>8A.1.4.1</w:t>
      </w:r>
      <w:r>
        <w:tab/>
        <w:t>Overview</w:t>
      </w:r>
      <w:bookmarkEnd w:id="7945"/>
      <w:bookmarkEnd w:id="7946"/>
      <w:bookmarkEnd w:id="7947"/>
      <w:bookmarkEnd w:id="7948"/>
      <w:bookmarkEnd w:id="7949"/>
      <w:bookmarkEnd w:id="7950"/>
      <w:bookmarkEnd w:id="795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09948907"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7952" w:name="_Toc129169883"/>
      <w:bookmarkStart w:id="7953" w:name="_Toc145708262"/>
      <w:bookmarkStart w:id="7954" w:name="_Toc160570805"/>
      <w:bookmarkStart w:id="7955" w:name="_Toc162008401"/>
      <w:bookmarkStart w:id="7956" w:name="_Toc185516072"/>
      <w:bookmarkStart w:id="7957" w:name="_Toc192873380"/>
      <w:bookmarkStart w:id="7958" w:name="_Toc199336410"/>
      <w:r>
        <w:t>8A.1.4.2</w:t>
      </w:r>
      <w:r>
        <w:tab/>
        <w:t xml:space="preserve">Operation: </w:t>
      </w:r>
      <w:bookmarkEnd w:id="7952"/>
      <w:r>
        <w:t>Declare</w:t>
      </w:r>
      <w:bookmarkEnd w:id="7953"/>
      <w:bookmarkEnd w:id="7954"/>
      <w:bookmarkEnd w:id="7955"/>
      <w:bookmarkEnd w:id="7956"/>
      <w:bookmarkEnd w:id="7957"/>
      <w:bookmarkEnd w:id="7958"/>
    </w:p>
    <w:p w14:paraId="58842BD3" w14:textId="77777777" w:rsidR="00200A25" w:rsidRDefault="00200A25" w:rsidP="00200A25">
      <w:pPr>
        <w:pStyle w:val="Heading5"/>
      </w:pPr>
      <w:bookmarkStart w:id="7959" w:name="_Toc129169884"/>
      <w:bookmarkStart w:id="7960" w:name="_Toc145708263"/>
      <w:bookmarkStart w:id="7961" w:name="_Toc160570806"/>
      <w:bookmarkStart w:id="7962" w:name="_Toc162008402"/>
      <w:bookmarkStart w:id="7963" w:name="_Toc185516073"/>
      <w:bookmarkStart w:id="7964" w:name="_Toc192873381"/>
      <w:bookmarkStart w:id="7965" w:name="_Toc199336411"/>
      <w:r>
        <w:t>8A.1.4.2.1</w:t>
      </w:r>
      <w:r>
        <w:tab/>
        <w:t>Description</w:t>
      </w:r>
      <w:bookmarkEnd w:id="7959"/>
      <w:bookmarkEnd w:id="7960"/>
      <w:bookmarkEnd w:id="7961"/>
      <w:bookmarkEnd w:id="7962"/>
      <w:bookmarkEnd w:id="7963"/>
      <w:bookmarkEnd w:id="7964"/>
      <w:bookmarkEnd w:id="7965"/>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7966" w:name="_Toc129169885"/>
      <w:bookmarkStart w:id="7967" w:name="_Toc145708264"/>
      <w:bookmarkStart w:id="7968" w:name="_Toc160570807"/>
      <w:bookmarkStart w:id="7969" w:name="_Toc162008403"/>
      <w:bookmarkStart w:id="7970" w:name="_Toc185516074"/>
      <w:bookmarkStart w:id="7971" w:name="_Toc192873382"/>
      <w:bookmarkStart w:id="7972" w:name="_Toc199336412"/>
      <w:r>
        <w:t>8A.1.4.2.2</w:t>
      </w:r>
      <w:r>
        <w:tab/>
        <w:t>Operation Definition</w:t>
      </w:r>
      <w:bookmarkEnd w:id="7966"/>
      <w:bookmarkEnd w:id="7967"/>
      <w:bookmarkEnd w:id="7968"/>
      <w:bookmarkEnd w:id="7969"/>
      <w:bookmarkEnd w:id="7970"/>
      <w:bookmarkEnd w:id="7971"/>
      <w:bookmarkEnd w:id="797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7973" w:name="_Toc129169886"/>
      <w:bookmarkStart w:id="7974" w:name="_Toc145708265"/>
      <w:bookmarkStart w:id="7975" w:name="_Toc160570808"/>
      <w:bookmarkStart w:id="7976" w:name="_Toc162008404"/>
      <w:bookmarkStart w:id="7977" w:name="_Toc185516075"/>
      <w:bookmarkStart w:id="7978" w:name="_Toc192873383"/>
      <w:bookmarkStart w:id="7979" w:name="_Toc199336413"/>
      <w:r>
        <w:t>8A.1.5</w:t>
      </w:r>
      <w:r>
        <w:tab/>
        <w:t>Notifications</w:t>
      </w:r>
      <w:bookmarkEnd w:id="7973"/>
      <w:bookmarkEnd w:id="7974"/>
      <w:bookmarkEnd w:id="7975"/>
      <w:bookmarkEnd w:id="7976"/>
      <w:bookmarkEnd w:id="7977"/>
      <w:bookmarkEnd w:id="7978"/>
      <w:bookmarkEnd w:id="7979"/>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7980" w:name="_Toc129169887"/>
      <w:bookmarkStart w:id="7981" w:name="_Toc145708266"/>
      <w:bookmarkStart w:id="7982" w:name="_Toc160570809"/>
      <w:bookmarkStart w:id="7983" w:name="_Toc162008405"/>
      <w:bookmarkStart w:id="7984" w:name="_Toc185516076"/>
      <w:bookmarkStart w:id="7985" w:name="_Toc192873384"/>
      <w:bookmarkStart w:id="7986" w:name="_Toc199336414"/>
      <w:r>
        <w:t>8A.1.6</w:t>
      </w:r>
      <w:r>
        <w:tab/>
        <w:t>Data Model</w:t>
      </w:r>
      <w:bookmarkEnd w:id="7980"/>
      <w:bookmarkEnd w:id="7981"/>
      <w:bookmarkEnd w:id="7982"/>
      <w:bookmarkEnd w:id="7983"/>
      <w:bookmarkEnd w:id="7984"/>
      <w:bookmarkEnd w:id="7985"/>
      <w:bookmarkEnd w:id="7986"/>
    </w:p>
    <w:p w14:paraId="70F60531" w14:textId="77777777" w:rsidR="00200A25" w:rsidRDefault="00200A25" w:rsidP="00200A25">
      <w:pPr>
        <w:pStyle w:val="Heading4"/>
      </w:pPr>
      <w:bookmarkStart w:id="7987" w:name="_Toc129169888"/>
      <w:bookmarkStart w:id="7988" w:name="_Toc145708267"/>
      <w:bookmarkStart w:id="7989" w:name="_Toc160570810"/>
      <w:bookmarkStart w:id="7990" w:name="_Toc162008406"/>
      <w:bookmarkStart w:id="7991" w:name="_Toc185516077"/>
      <w:bookmarkStart w:id="7992" w:name="_Toc192873385"/>
      <w:bookmarkStart w:id="7993" w:name="_Toc199336415"/>
      <w:r>
        <w:t>8A.1.6.1</w:t>
      </w:r>
      <w:r>
        <w:tab/>
        <w:t>General</w:t>
      </w:r>
      <w:bookmarkEnd w:id="7987"/>
      <w:bookmarkEnd w:id="7988"/>
      <w:bookmarkEnd w:id="7989"/>
      <w:bookmarkEnd w:id="7990"/>
      <w:bookmarkEnd w:id="7991"/>
      <w:bookmarkEnd w:id="7992"/>
      <w:bookmarkEnd w:id="799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7994" w:name="_Toc129169889"/>
      <w:bookmarkStart w:id="7995" w:name="_Toc145708268"/>
      <w:bookmarkStart w:id="7996" w:name="_Toc160570811"/>
      <w:bookmarkStart w:id="7997" w:name="_Toc162008407"/>
      <w:bookmarkStart w:id="7998" w:name="_Toc185516078"/>
      <w:bookmarkStart w:id="7999" w:name="_Toc192873386"/>
      <w:bookmarkStart w:id="8000" w:name="_Toc199336416"/>
      <w:r>
        <w:t>8A.1</w:t>
      </w:r>
      <w:r>
        <w:rPr>
          <w:lang w:val="en-US"/>
        </w:rPr>
        <w:t>.6.2</w:t>
      </w:r>
      <w:r>
        <w:rPr>
          <w:lang w:val="en-US"/>
        </w:rPr>
        <w:tab/>
        <w:t>Structured data types</w:t>
      </w:r>
      <w:bookmarkEnd w:id="7994"/>
      <w:bookmarkEnd w:id="7995"/>
      <w:bookmarkEnd w:id="7996"/>
      <w:bookmarkEnd w:id="7997"/>
      <w:bookmarkEnd w:id="7998"/>
      <w:bookmarkEnd w:id="7999"/>
      <w:bookmarkEnd w:id="8000"/>
    </w:p>
    <w:p w14:paraId="7B022181" w14:textId="77777777" w:rsidR="00200A25" w:rsidRDefault="00200A25" w:rsidP="00200A25">
      <w:pPr>
        <w:pStyle w:val="Heading5"/>
      </w:pPr>
      <w:bookmarkStart w:id="8001" w:name="_Toc129169890"/>
      <w:bookmarkStart w:id="8002" w:name="_Toc145708269"/>
      <w:bookmarkStart w:id="8003" w:name="_Toc160570812"/>
      <w:bookmarkStart w:id="8004" w:name="_Toc162008408"/>
      <w:bookmarkStart w:id="8005" w:name="_Toc185516079"/>
      <w:bookmarkStart w:id="8006" w:name="_Toc192873387"/>
      <w:bookmarkStart w:id="8007" w:name="_Toc199336417"/>
      <w:r>
        <w:t>8A.1.6.2.1</w:t>
      </w:r>
      <w:r>
        <w:tab/>
        <w:t>Introduction</w:t>
      </w:r>
      <w:bookmarkEnd w:id="8001"/>
      <w:bookmarkEnd w:id="8002"/>
      <w:bookmarkEnd w:id="8003"/>
      <w:bookmarkEnd w:id="8004"/>
      <w:bookmarkEnd w:id="8005"/>
      <w:bookmarkEnd w:id="8006"/>
      <w:bookmarkEnd w:id="8007"/>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8008" w:name="_Toc129169891"/>
      <w:bookmarkStart w:id="8009" w:name="_Toc145708270"/>
      <w:bookmarkStart w:id="8010" w:name="_Toc160570813"/>
      <w:bookmarkStart w:id="8011" w:name="_Toc162008409"/>
      <w:bookmarkStart w:id="8012" w:name="_Toc185516080"/>
      <w:bookmarkStart w:id="8013" w:name="_Toc192873388"/>
      <w:bookmarkStart w:id="8014" w:name="_Toc199336418"/>
      <w:r>
        <w:t>8A.1.6.2.2</w:t>
      </w:r>
      <w:r>
        <w:tab/>
        <w:t xml:space="preserve">Type: </w:t>
      </w:r>
      <w:bookmarkEnd w:id="8008"/>
      <w:r>
        <w:t>SelEESDecInfo</w:t>
      </w:r>
      <w:bookmarkEnd w:id="8009"/>
      <w:bookmarkEnd w:id="8010"/>
      <w:bookmarkEnd w:id="8011"/>
      <w:bookmarkEnd w:id="8012"/>
      <w:bookmarkEnd w:id="8013"/>
      <w:bookmarkEnd w:id="8014"/>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8015" w:name="_Toc129169894"/>
      <w:bookmarkStart w:id="8016" w:name="_Toc145708271"/>
      <w:bookmarkStart w:id="8017" w:name="_Toc160570814"/>
      <w:bookmarkStart w:id="8018" w:name="_Toc162008410"/>
      <w:bookmarkStart w:id="8019" w:name="_Toc185516081"/>
      <w:bookmarkStart w:id="8020" w:name="_Toc192873389"/>
      <w:bookmarkStart w:id="8021" w:name="_Toc199336419"/>
      <w:r>
        <w:t>8A.1</w:t>
      </w:r>
      <w:r>
        <w:rPr>
          <w:lang w:val="en-US"/>
        </w:rPr>
        <w:t>.6.3</w:t>
      </w:r>
      <w:r>
        <w:rPr>
          <w:lang w:val="en-US"/>
        </w:rPr>
        <w:tab/>
        <w:t>Simple data types and enumerations</w:t>
      </w:r>
      <w:bookmarkEnd w:id="8015"/>
      <w:bookmarkEnd w:id="8016"/>
      <w:bookmarkEnd w:id="8017"/>
      <w:bookmarkEnd w:id="8018"/>
      <w:bookmarkEnd w:id="8019"/>
      <w:bookmarkEnd w:id="8020"/>
      <w:bookmarkEnd w:id="8021"/>
    </w:p>
    <w:p w14:paraId="582338F5" w14:textId="77777777" w:rsidR="00910CC4" w:rsidRDefault="00910CC4" w:rsidP="00910CC4">
      <w:pPr>
        <w:pStyle w:val="Heading5"/>
      </w:pPr>
      <w:bookmarkStart w:id="8022" w:name="_Toc160570815"/>
      <w:bookmarkStart w:id="8023" w:name="_Toc162008411"/>
      <w:bookmarkStart w:id="8024" w:name="_Toc185516082"/>
      <w:bookmarkStart w:id="8025" w:name="_Toc192873390"/>
      <w:bookmarkStart w:id="8026" w:name="_Toc199336420"/>
      <w:r>
        <w:t>8A.1</w:t>
      </w:r>
      <w:r>
        <w:rPr>
          <w:lang w:val="en-US"/>
        </w:rPr>
        <w:t>.6.3</w:t>
      </w:r>
      <w:r>
        <w:t>.1</w:t>
      </w:r>
      <w:r>
        <w:tab/>
        <w:t>Introduction</w:t>
      </w:r>
      <w:bookmarkEnd w:id="8022"/>
      <w:bookmarkEnd w:id="8023"/>
      <w:bookmarkEnd w:id="8024"/>
      <w:bookmarkEnd w:id="8025"/>
      <w:bookmarkEnd w:id="802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8027" w:name="_Toc160570816"/>
      <w:bookmarkStart w:id="8028" w:name="_Toc162008412"/>
      <w:bookmarkStart w:id="8029" w:name="_Toc185516083"/>
      <w:bookmarkStart w:id="8030" w:name="_Toc192873391"/>
      <w:bookmarkStart w:id="8031" w:name="_Toc199336421"/>
      <w:r>
        <w:t>8A.1</w:t>
      </w:r>
      <w:r>
        <w:rPr>
          <w:lang w:val="en-US"/>
        </w:rPr>
        <w:t>.6.3</w:t>
      </w:r>
      <w:r>
        <w:t>.2</w:t>
      </w:r>
      <w:r>
        <w:tab/>
        <w:t>Simple data types</w:t>
      </w:r>
      <w:bookmarkEnd w:id="8027"/>
      <w:bookmarkEnd w:id="8028"/>
      <w:bookmarkEnd w:id="8029"/>
      <w:bookmarkEnd w:id="8030"/>
      <w:bookmarkEnd w:id="8031"/>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8032" w:name="_Toc160570817"/>
      <w:bookmarkStart w:id="8033" w:name="_Toc162008413"/>
      <w:bookmarkStart w:id="8034" w:name="_Toc185516084"/>
      <w:bookmarkStart w:id="8035" w:name="_Toc192873392"/>
      <w:bookmarkStart w:id="8036" w:name="_Toc19933642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032"/>
      <w:bookmarkEnd w:id="8033"/>
      <w:bookmarkEnd w:id="8034"/>
      <w:bookmarkEnd w:id="8035"/>
      <w:bookmarkEnd w:id="803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8037" w:name="_Toc160570818"/>
      <w:bookmarkStart w:id="8038" w:name="_Toc162008414"/>
      <w:bookmarkStart w:id="8039" w:name="_Toc185516085"/>
      <w:bookmarkStart w:id="8040" w:name="_Toc192873393"/>
      <w:bookmarkStart w:id="8041" w:name="_Toc199336423"/>
      <w:r>
        <w:t>8A.1</w:t>
      </w:r>
      <w:r>
        <w:rPr>
          <w:lang w:val="en-US"/>
        </w:rPr>
        <w:t>.6</w:t>
      </w:r>
      <w:r>
        <w:t>.5</w:t>
      </w:r>
      <w:r>
        <w:tab/>
        <w:t>Binary data</w:t>
      </w:r>
      <w:bookmarkEnd w:id="8037"/>
      <w:bookmarkEnd w:id="8038"/>
      <w:bookmarkEnd w:id="8039"/>
      <w:bookmarkEnd w:id="8040"/>
      <w:bookmarkEnd w:id="8041"/>
    </w:p>
    <w:p w14:paraId="0B0C5C1B" w14:textId="77777777" w:rsidR="00910CC4" w:rsidRDefault="00910CC4" w:rsidP="00910CC4">
      <w:pPr>
        <w:pStyle w:val="Heading5"/>
      </w:pPr>
      <w:bookmarkStart w:id="8042" w:name="_Toc160570819"/>
      <w:bookmarkStart w:id="8043" w:name="_Toc162008415"/>
      <w:bookmarkStart w:id="8044" w:name="_Toc185516086"/>
      <w:bookmarkStart w:id="8045" w:name="_Toc192873394"/>
      <w:bookmarkStart w:id="8046" w:name="_Toc199336424"/>
      <w:r>
        <w:t>8A.1</w:t>
      </w:r>
      <w:r>
        <w:rPr>
          <w:lang w:val="en-US"/>
        </w:rPr>
        <w:t>.6</w:t>
      </w:r>
      <w:r>
        <w:t>.5.1</w:t>
      </w:r>
      <w:r>
        <w:tab/>
        <w:t>Binary Data Types</w:t>
      </w:r>
      <w:bookmarkEnd w:id="8042"/>
      <w:bookmarkEnd w:id="8043"/>
      <w:bookmarkEnd w:id="8044"/>
      <w:bookmarkEnd w:id="8045"/>
      <w:bookmarkEnd w:id="804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8047" w:name="_Toc129169903"/>
      <w:bookmarkStart w:id="8048" w:name="_Toc145708272"/>
      <w:bookmarkStart w:id="8049" w:name="_Toc160570820"/>
      <w:bookmarkStart w:id="8050" w:name="_Toc162008416"/>
      <w:bookmarkStart w:id="8051" w:name="_Toc185516087"/>
      <w:bookmarkStart w:id="8052" w:name="_Toc192873395"/>
      <w:bookmarkStart w:id="8053" w:name="_Toc199336425"/>
      <w:r>
        <w:t>8A.1.7</w:t>
      </w:r>
      <w:r>
        <w:tab/>
        <w:t>Error Handling</w:t>
      </w:r>
      <w:bookmarkEnd w:id="8047"/>
      <w:bookmarkEnd w:id="8048"/>
      <w:bookmarkEnd w:id="8049"/>
      <w:bookmarkEnd w:id="8050"/>
      <w:bookmarkEnd w:id="8051"/>
      <w:bookmarkEnd w:id="8052"/>
      <w:bookmarkEnd w:id="8053"/>
    </w:p>
    <w:p w14:paraId="28DDC070" w14:textId="77777777" w:rsidR="00200A25" w:rsidRDefault="00200A25" w:rsidP="00200A25">
      <w:pPr>
        <w:pStyle w:val="Heading4"/>
      </w:pPr>
      <w:bookmarkStart w:id="8054" w:name="_Toc129169904"/>
      <w:bookmarkStart w:id="8055" w:name="_Toc145708273"/>
      <w:bookmarkStart w:id="8056" w:name="_Toc160570821"/>
      <w:bookmarkStart w:id="8057" w:name="_Toc162008417"/>
      <w:bookmarkStart w:id="8058" w:name="_Toc185516088"/>
      <w:bookmarkStart w:id="8059" w:name="_Toc192873396"/>
      <w:bookmarkStart w:id="8060" w:name="_Toc199336426"/>
      <w:r>
        <w:t>8A.1.7.1</w:t>
      </w:r>
      <w:r>
        <w:tab/>
        <w:t>General</w:t>
      </w:r>
      <w:bookmarkEnd w:id="8054"/>
      <w:bookmarkEnd w:id="8055"/>
      <w:bookmarkEnd w:id="8056"/>
      <w:bookmarkEnd w:id="8057"/>
      <w:bookmarkEnd w:id="8058"/>
      <w:bookmarkEnd w:id="8059"/>
      <w:bookmarkEnd w:id="8060"/>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8061" w:name="_Toc129169905"/>
      <w:bookmarkStart w:id="8062" w:name="_Toc145708274"/>
      <w:bookmarkStart w:id="8063" w:name="_Toc160570822"/>
      <w:bookmarkStart w:id="8064" w:name="_Toc162008418"/>
      <w:bookmarkStart w:id="8065" w:name="_Toc185516089"/>
      <w:bookmarkStart w:id="8066" w:name="_Toc192873397"/>
      <w:bookmarkStart w:id="8067" w:name="_Toc199336427"/>
      <w:r>
        <w:t>8A.1.7.2</w:t>
      </w:r>
      <w:r>
        <w:tab/>
        <w:t>Protocol Errors</w:t>
      </w:r>
      <w:bookmarkEnd w:id="8061"/>
      <w:bookmarkEnd w:id="8062"/>
      <w:bookmarkEnd w:id="8063"/>
      <w:bookmarkEnd w:id="8064"/>
      <w:bookmarkEnd w:id="8065"/>
      <w:bookmarkEnd w:id="8066"/>
      <w:bookmarkEnd w:id="8067"/>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8068" w:name="_Toc129169906"/>
      <w:bookmarkStart w:id="8069" w:name="_Toc145708275"/>
      <w:bookmarkStart w:id="8070" w:name="_Toc160570823"/>
      <w:bookmarkStart w:id="8071" w:name="_Toc162008419"/>
      <w:bookmarkStart w:id="8072" w:name="_Toc185516090"/>
      <w:bookmarkStart w:id="8073" w:name="_Toc192873398"/>
      <w:bookmarkStart w:id="8074" w:name="_Toc199336428"/>
      <w:r>
        <w:t>8A.1.7.3</w:t>
      </w:r>
      <w:r>
        <w:tab/>
        <w:t>Application Errors</w:t>
      </w:r>
      <w:bookmarkEnd w:id="8068"/>
      <w:bookmarkEnd w:id="8069"/>
      <w:bookmarkEnd w:id="8070"/>
      <w:bookmarkEnd w:id="8071"/>
      <w:bookmarkEnd w:id="8072"/>
      <w:bookmarkEnd w:id="8073"/>
      <w:bookmarkEnd w:id="8074"/>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8075" w:name="_Toc129169907"/>
      <w:bookmarkStart w:id="8076" w:name="_Toc145708276"/>
      <w:bookmarkStart w:id="8077" w:name="_Toc160570824"/>
      <w:bookmarkStart w:id="8078" w:name="_Toc162008420"/>
      <w:bookmarkStart w:id="8079" w:name="_Toc185516091"/>
      <w:bookmarkStart w:id="8080" w:name="_Toc192873399"/>
      <w:bookmarkStart w:id="8081" w:name="_Toc199336429"/>
      <w:r>
        <w:t>8A.1.8</w:t>
      </w:r>
      <w:r>
        <w:tab/>
        <w:t>Feature negotiation</w:t>
      </w:r>
      <w:bookmarkEnd w:id="8075"/>
      <w:bookmarkEnd w:id="8076"/>
      <w:bookmarkEnd w:id="8077"/>
      <w:bookmarkEnd w:id="8078"/>
      <w:bookmarkEnd w:id="8079"/>
      <w:bookmarkEnd w:id="8080"/>
      <w:bookmarkEnd w:id="808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8082" w:name="_Toc85734513"/>
      <w:bookmarkStart w:id="8083" w:name="_Toc89431812"/>
      <w:bookmarkStart w:id="8084" w:name="_Toc97042726"/>
      <w:bookmarkStart w:id="8085" w:name="_Toc97045870"/>
      <w:bookmarkStart w:id="8086" w:name="_Toc97155615"/>
      <w:bookmarkStart w:id="8087" w:name="_Toc101521707"/>
      <w:bookmarkStart w:id="8088" w:name="_Toc138762014"/>
      <w:bookmarkStart w:id="8089" w:name="_Toc145708277"/>
      <w:bookmarkStart w:id="8090" w:name="_Toc160570825"/>
      <w:bookmarkStart w:id="8091" w:name="_Toc162008421"/>
      <w:bookmarkStart w:id="8092" w:name="_Toc185516092"/>
      <w:bookmarkStart w:id="8093" w:name="_Toc192873400"/>
      <w:bookmarkStart w:id="8094" w:name="_Toc199336430"/>
      <w:r>
        <w:t>9</w:t>
      </w:r>
      <w:r>
        <w:tab/>
        <w:t>Edge Configuration Server API Definitions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2EB69EEF" w14:textId="60A34CEB" w:rsidR="00721A12" w:rsidRPr="00771852" w:rsidRDefault="00721A12" w:rsidP="00721A12">
      <w:pPr>
        <w:pStyle w:val="Heading2"/>
      </w:pPr>
      <w:bookmarkStart w:id="8095" w:name="_Toc85734514"/>
      <w:bookmarkStart w:id="8096" w:name="_Toc89431813"/>
      <w:bookmarkStart w:id="8097" w:name="_Toc97042727"/>
      <w:bookmarkStart w:id="8098" w:name="_Toc97045871"/>
      <w:bookmarkStart w:id="8099" w:name="_Toc97155616"/>
      <w:bookmarkStart w:id="8100" w:name="_Toc101521708"/>
      <w:bookmarkStart w:id="8101" w:name="_Toc138762015"/>
      <w:bookmarkStart w:id="8102" w:name="_Toc145708278"/>
      <w:bookmarkStart w:id="8103" w:name="_Toc160570826"/>
      <w:bookmarkStart w:id="8104" w:name="_Toc162008422"/>
      <w:bookmarkStart w:id="8105" w:name="_Toc185516093"/>
      <w:bookmarkStart w:id="8106" w:name="_Toc192873401"/>
      <w:bookmarkStart w:id="8107" w:name="_Toc199336431"/>
      <w:bookmarkStart w:id="8108" w:name="_Toc61651623"/>
      <w:r>
        <w:t>9.1</w:t>
      </w:r>
      <w:r>
        <w:tab/>
        <w:t>Eecs_EESRegistration API</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2EFBFDBF" w14:textId="435B92F7" w:rsidR="00721A12" w:rsidRDefault="00721A12" w:rsidP="00721A12">
      <w:pPr>
        <w:pStyle w:val="Heading3"/>
      </w:pPr>
      <w:bookmarkStart w:id="8109" w:name="_Toc85734515"/>
      <w:bookmarkStart w:id="8110" w:name="_Toc89431814"/>
      <w:bookmarkStart w:id="8111" w:name="_Toc97042728"/>
      <w:bookmarkStart w:id="8112" w:name="_Toc97045872"/>
      <w:bookmarkStart w:id="8113" w:name="_Toc97155617"/>
      <w:bookmarkStart w:id="8114" w:name="_Toc101521709"/>
      <w:bookmarkStart w:id="8115" w:name="_Toc138762016"/>
      <w:bookmarkStart w:id="8116" w:name="_Toc145708279"/>
      <w:bookmarkStart w:id="8117" w:name="_Toc160570827"/>
      <w:bookmarkStart w:id="8118" w:name="_Toc162008423"/>
      <w:bookmarkStart w:id="8119" w:name="_Toc185516094"/>
      <w:bookmarkStart w:id="8120" w:name="_Toc192873402"/>
      <w:bookmarkStart w:id="8121" w:name="_Toc199336432"/>
      <w:r>
        <w:t>9.1.1</w:t>
      </w:r>
      <w:r>
        <w:tab/>
      </w:r>
      <w:bookmarkEnd w:id="8109"/>
      <w:r w:rsidR="009616F6">
        <w:t>Introduction</w:t>
      </w:r>
      <w:bookmarkEnd w:id="8110"/>
      <w:bookmarkEnd w:id="8111"/>
      <w:bookmarkEnd w:id="8112"/>
      <w:bookmarkEnd w:id="8113"/>
      <w:bookmarkEnd w:id="8114"/>
      <w:bookmarkEnd w:id="8115"/>
      <w:bookmarkEnd w:id="8116"/>
      <w:bookmarkEnd w:id="8117"/>
      <w:bookmarkEnd w:id="8118"/>
      <w:bookmarkEnd w:id="8119"/>
      <w:bookmarkEnd w:id="8120"/>
      <w:bookmarkEnd w:id="812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8122" w:name="_Toc85734516"/>
      <w:bookmarkStart w:id="8123" w:name="_Toc89431815"/>
      <w:bookmarkStart w:id="8124" w:name="_Toc97042729"/>
      <w:bookmarkStart w:id="8125" w:name="_Toc97045873"/>
      <w:bookmarkStart w:id="8126" w:name="_Toc97155618"/>
      <w:bookmarkStart w:id="8127" w:name="_Toc101521710"/>
      <w:bookmarkStart w:id="8128" w:name="_Toc138762017"/>
      <w:bookmarkStart w:id="8129" w:name="_Toc145708280"/>
      <w:bookmarkStart w:id="8130" w:name="_Toc160570828"/>
      <w:bookmarkStart w:id="8131" w:name="_Toc162008424"/>
      <w:bookmarkStart w:id="8132" w:name="_Toc185516095"/>
      <w:bookmarkStart w:id="8133" w:name="_Toc192873403"/>
      <w:bookmarkStart w:id="8134" w:name="_Toc199336433"/>
      <w:r>
        <w:t>9.1</w:t>
      </w:r>
      <w:r w:rsidR="00721A12">
        <w:t>.2</w:t>
      </w:r>
      <w:r w:rsidR="00721A12">
        <w:tab/>
        <w:t>Resources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0225CA2C" w14:textId="79D88178" w:rsidR="00721A12" w:rsidRDefault="00293795" w:rsidP="00721A12">
      <w:pPr>
        <w:pStyle w:val="Heading4"/>
      </w:pPr>
      <w:bookmarkStart w:id="8135" w:name="_Toc85734517"/>
      <w:bookmarkStart w:id="8136" w:name="_Toc89431816"/>
      <w:bookmarkStart w:id="8137" w:name="_Toc97042730"/>
      <w:bookmarkStart w:id="8138" w:name="_Toc97045874"/>
      <w:bookmarkStart w:id="8139" w:name="_Toc97155619"/>
      <w:bookmarkStart w:id="8140" w:name="_Toc101521711"/>
      <w:bookmarkStart w:id="8141" w:name="_Toc138762018"/>
      <w:bookmarkStart w:id="8142" w:name="_Toc145708281"/>
      <w:bookmarkStart w:id="8143" w:name="_Toc160570829"/>
      <w:bookmarkStart w:id="8144" w:name="_Toc162008425"/>
      <w:bookmarkStart w:id="8145" w:name="_Toc185516096"/>
      <w:bookmarkStart w:id="8146" w:name="_Toc192873404"/>
      <w:bookmarkStart w:id="8147" w:name="_Toc199336434"/>
      <w:r>
        <w:t>9.1</w:t>
      </w:r>
      <w:r w:rsidR="00721A12">
        <w:t>.2.1</w:t>
      </w:r>
      <w:r w:rsidR="00721A12">
        <w:tab/>
        <w:t>Overview</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809948908"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8148" w:name="_Toc85734518"/>
      <w:bookmarkStart w:id="8149" w:name="_Toc89431817"/>
      <w:bookmarkStart w:id="8150" w:name="_Toc97042731"/>
      <w:bookmarkStart w:id="8151" w:name="_Toc97045875"/>
      <w:bookmarkStart w:id="8152" w:name="_Toc97155620"/>
      <w:bookmarkStart w:id="8153" w:name="_Toc101521712"/>
      <w:bookmarkStart w:id="8154" w:name="_Toc138762019"/>
      <w:bookmarkStart w:id="8155" w:name="_Toc145708282"/>
      <w:bookmarkStart w:id="8156" w:name="_Toc160570830"/>
      <w:bookmarkStart w:id="8157" w:name="_Toc162008426"/>
      <w:bookmarkStart w:id="8158" w:name="_Toc185516097"/>
      <w:bookmarkStart w:id="8159" w:name="_Toc192873405"/>
      <w:bookmarkStart w:id="8160" w:name="_Toc199336435"/>
      <w:r>
        <w:t>9.</w:t>
      </w:r>
      <w:r w:rsidR="00293795">
        <w:t>1</w:t>
      </w:r>
      <w:r>
        <w:t>.2.2</w:t>
      </w:r>
      <w:r>
        <w:tab/>
        <w:t>Resource</w:t>
      </w:r>
      <w:r w:rsidRPr="00831458">
        <w:t xml:space="preserve">: </w:t>
      </w:r>
      <w:r>
        <w:t>EES Registrations</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27AA3C4C" w14:textId="30F15DD2" w:rsidR="00721A12" w:rsidRDefault="00721A12" w:rsidP="00721A12">
      <w:pPr>
        <w:pStyle w:val="Heading5"/>
        <w:rPr>
          <w:lang w:eastAsia="zh-CN"/>
        </w:rPr>
      </w:pPr>
      <w:bookmarkStart w:id="8161" w:name="_Toc85734519"/>
      <w:bookmarkStart w:id="8162" w:name="_Toc89431818"/>
      <w:bookmarkStart w:id="8163" w:name="_Toc97042732"/>
      <w:bookmarkStart w:id="8164" w:name="_Toc97045876"/>
      <w:bookmarkStart w:id="8165" w:name="_Toc97155621"/>
      <w:bookmarkStart w:id="8166" w:name="_Toc101521713"/>
      <w:bookmarkStart w:id="8167" w:name="_Toc138762020"/>
      <w:bookmarkStart w:id="8168" w:name="_Toc145708283"/>
      <w:bookmarkStart w:id="8169" w:name="_Toc160570831"/>
      <w:bookmarkStart w:id="8170" w:name="_Toc162008427"/>
      <w:bookmarkStart w:id="8171" w:name="_Toc185516098"/>
      <w:bookmarkStart w:id="8172" w:name="_Toc192873406"/>
      <w:bookmarkStart w:id="8173" w:name="_Toc199336436"/>
      <w:r>
        <w:rPr>
          <w:lang w:eastAsia="zh-CN"/>
        </w:rPr>
        <w:t>9.</w:t>
      </w:r>
      <w:r w:rsidR="00293795">
        <w:rPr>
          <w:lang w:eastAsia="zh-CN"/>
        </w:rPr>
        <w:t>1</w:t>
      </w:r>
      <w:r>
        <w:rPr>
          <w:lang w:eastAsia="zh-CN"/>
        </w:rPr>
        <w:t>.2.2.1</w:t>
      </w:r>
      <w:r>
        <w:rPr>
          <w:lang w:eastAsia="zh-CN"/>
        </w:rPr>
        <w:tab/>
        <w:t>Description</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8174" w:name="_Toc85734520"/>
      <w:bookmarkStart w:id="8175" w:name="_Toc89431819"/>
      <w:bookmarkStart w:id="8176" w:name="_Toc97042733"/>
      <w:bookmarkStart w:id="8177" w:name="_Toc97045877"/>
      <w:bookmarkStart w:id="8178" w:name="_Toc97155622"/>
      <w:bookmarkStart w:id="8179" w:name="_Toc101521714"/>
      <w:bookmarkStart w:id="8180" w:name="_Toc138762021"/>
      <w:bookmarkStart w:id="8181" w:name="_Toc145708284"/>
      <w:bookmarkStart w:id="8182" w:name="_Toc160570832"/>
      <w:bookmarkStart w:id="8183" w:name="_Toc162008428"/>
      <w:bookmarkStart w:id="8184" w:name="_Toc185516099"/>
      <w:bookmarkStart w:id="8185" w:name="_Toc192873407"/>
      <w:bookmarkStart w:id="8186" w:name="_Toc199336437"/>
      <w:r>
        <w:rPr>
          <w:lang w:eastAsia="zh-CN"/>
        </w:rPr>
        <w:t>9.</w:t>
      </w:r>
      <w:r w:rsidR="00293795">
        <w:rPr>
          <w:lang w:eastAsia="zh-CN"/>
        </w:rPr>
        <w:t>1</w:t>
      </w:r>
      <w:r>
        <w:rPr>
          <w:lang w:eastAsia="zh-CN"/>
        </w:rPr>
        <w:t>.2.2.2</w:t>
      </w:r>
      <w:r>
        <w:rPr>
          <w:lang w:eastAsia="zh-CN"/>
        </w:rPr>
        <w:tab/>
        <w:t>Resource Definition</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8187" w:name="_Toc85734521"/>
      <w:bookmarkStart w:id="8188" w:name="_Toc89431820"/>
      <w:bookmarkStart w:id="8189" w:name="_Toc97042734"/>
      <w:bookmarkStart w:id="8190" w:name="_Toc97045878"/>
      <w:bookmarkStart w:id="8191" w:name="_Toc97155623"/>
      <w:bookmarkStart w:id="8192" w:name="_Toc101521715"/>
      <w:bookmarkStart w:id="8193" w:name="_Toc138762022"/>
      <w:bookmarkStart w:id="8194" w:name="_Toc145708285"/>
      <w:bookmarkStart w:id="8195" w:name="_Toc160570833"/>
      <w:bookmarkStart w:id="8196" w:name="_Toc162008429"/>
      <w:bookmarkStart w:id="8197" w:name="_Toc185516100"/>
      <w:bookmarkStart w:id="8198" w:name="_Toc192873408"/>
      <w:bookmarkStart w:id="8199" w:name="_Toc199336438"/>
      <w:r>
        <w:rPr>
          <w:lang w:eastAsia="zh-CN"/>
        </w:rPr>
        <w:t>9.</w:t>
      </w:r>
      <w:r w:rsidR="00293795">
        <w:rPr>
          <w:lang w:eastAsia="zh-CN"/>
        </w:rPr>
        <w:t>1</w:t>
      </w:r>
      <w:r>
        <w:rPr>
          <w:lang w:eastAsia="zh-CN"/>
        </w:rPr>
        <w:t>.2.2.3</w:t>
      </w:r>
      <w:r>
        <w:rPr>
          <w:lang w:eastAsia="zh-CN"/>
        </w:rPr>
        <w:tab/>
        <w:t>Resource Standard Methods</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5D8DC62D" w14:textId="0FAB59F2" w:rsidR="00721A12" w:rsidRDefault="00721A12" w:rsidP="00721A12">
      <w:pPr>
        <w:pStyle w:val="Heading6"/>
        <w:rPr>
          <w:lang w:eastAsia="zh-CN"/>
        </w:rPr>
      </w:pPr>
      <w:bookmarkStart w:id="8200" w:name="_Toc85734522"/>
      <w:bookmarkStart w:id="8201" w:name="_Toc89431821"/>
      <w:bookmarkStart w:id="8202" w:name="_Toc97042735"/>
      <w:bookmarkStart w:id="8203" w:name="_Toc97045879"/>
      <w:bookmarkStart w:id="8204" w:name="_Toc97155624"/>
      <w:bookmarkStart w:id="8205" w:name="_Toc101521716"/>
      <w:bookmarkStart w:id="8206" w:name="_Toc138762023"/>
      <w:bookmarkStart w:id="8207" w:name="_Toc145708286"/>
      <w:bookmarkStart w:id="8208" w:name="_Toc160570834"/>
      <w:bookmarkStart w:id="8209" w:name="_Toc162008430"/>
      <w:bookmarkStart w:id="8210" w:name="_Toc185516101"/>
      <w:bookmarkStart w:id="8211" w:name="_Toc192873409"/>
      <w:bookmarkStart w:id="8212" w:name="_Toc199336439"/>
      <w:r>
        <w:rPr>
          <w:lang w:eastAsia="zh-CN"/>
        </w:rPr>
        <w:t>9.</w:t>
      </w:r>
      <w:r w:rsidR="00293795">
        <w:rPr>
          <w:lang w:eastAsia="zh-CN"/>
        </w:rPr>
        <w:t>1</w:t>
      </w:r>
      <w:r>
        <w:rPr>
          <w:lang w:eastAsia="zh-CN"/>
        </w:rPr>
        <w:t>.2.2.3.1</w:t>
      </w:r>
      <w:r>
        <w:rPr>
          <w:lang w:eastAsia="zh-CN"/>
        </w:rPr>
        <w:tab/>
        <w:t>POST</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8213" w:name="_Toc85734523"/>
      <w:bookmarkStart w:id="8214" w:name="_Toc89431822"/>
      <w:bookmarkStart w:id="8215" w:name="_Toc97042736"/>
      <w:bookmarkStart w:id="8216" w:name="_Toc97045880"/>
      <w:bookmarkStart w:id="8217" w:name="_Toc97155625"/>
      <w:bookmarkStart w:id="8218" w:name="_Toc101521717"/>
      <w:bookmarkStart w:id="8219" w:name="_Toc138762024"/>
      <w:bookmarkStart w:id="8220" w:name="_Toc145708287"/>
      <w:bookmarkStart w:id="8221" w:name="_Toc160570835"/>
      <w:bookmarkStart w:id="8222" w:name="_Toc162008431"/>
      <w:bookmarkStart w:id="8223" w:name="_Toc185516102"/>
      <w:bookmarkStart w:id="8224" w:name="_Toc192873410"/>
      <w:bookmarkStart w:id="8225" w:name="_Toc199336440"/>
      <w:r>
        <w:rPr>
          <w:lang w:eastAsia="zh-CN"/>
        </w:rPr>
        <w:t>9.</w:t>
      </w:r>
      <w:r w:rsidR="00293795">
        <w:rPr>
          <w:lang w:eastAsia="zh-CN"/>
        </w:rPr>
        <w:t>1</w:t>
      </w:r>
      <w:r>
        <w:rPr>
          <w:lang w:eastAsia="zh-CN"/>
        </w:rPr>
        <w:t>.2.2.4</w:t>
      </w:r>
      <w:r>
        <w:rPr>
          <w:lang w:eastAsia="zh-CN"/>
        </w:rPr>
        <w:tab/>
        <w:t>Resource Custom Operations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202A7B73" w14:textId="77777777" w:rsidR="00721A12" w:rsidRDefault="00721A12" w:rsidP="00721A12">
      <w:r>
        <w:t>None.</w:t>
      </w:r>
    </w:p>
    <w:p w14:paraId="18CEB14A" w14:textId="711A8F14" w:rsidR="00721A12" w:rsidRDefault="00721A12" w:rsidP="00721A12">
      <w:pPr>
        <w:pStyle w:val="Heading4"/>
      </w:pPr>
      <w:bookmarkStart w:id="8226" w:name="_Toc85734524"/>
      <w:bookmarkStart w:id="8227" w:name="_Toc89431823"/>
      <w:bookmarkStart w:id="8228" w:name="_Toc97042737"/>
      <w:bookmarkStart w:id="8229" w:name="_Toc97045881"/>
      <w:bookmarkStart w:id="8230" w:name="_Toc97155626"/>
      <w:bookmarkStart w:id="8231" w:name="_Toc101521718"/>
      <w:bookmarkStart w:id="8232" w:name="_Toc138762025"/>
      <w:bookmarkStart w:id="8233" w:name="_Toc145708288"/>
      <w:bookmarkStart w:id="8234" w:name="_Toc160570836"/>
      <w:bookmarkStart w:id="8235" w:name="_Toc162008432"/>
      <w:bookmarkStart w:id="8236" w:name="_Toc185516103"/>
      <w:bookmarkStart w:id="8237" w:name="_Toc192873411"/>
      <w:bookmarkStart w:id="8238" w:name="_Toc199336441"/>
      <w:r>
        <w:t>9.</w:t>
      </w:r>
      <w:r w:rsidR="00293795">
        <w:t>1</w:t>
      </w:r>
      <w:r>
        <w:t>.2.3</w:t>
      </w:r>
      <w:r>
        <w:tab/>
        <w:t>Resource</w:t>
      </w:r>
      <w:r w:rsidRPr="00831458">
        <w:t xml:space="preserve">: </w:t>
      </w:r>
      <w:r>
        <w:t>Individual EES Registration</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4C741470" w14:textId="48DBC111" w:rsidR="00721A12" w:rsidRDefault="00721A12" w:rsidP="00721A12">
      <w:pPr>
        <w:pStyle w:val="Heading5"/>
        <w:rPr>
          <w:lang w:eastAsia="zh-CN"/>
        </w:rPr>
      </w:pPr>
      <w:bookmarkStart w:id="8239" w:name="_Toc85734525"/>
      <w:bookmarkStart w:id="8240" w:name="_Toc89431824"/>
      <w:bookmarkStart w:id="8241" w:name="_Toc97042738"/>
      <w:bookmarkStart w:id="8242" w:name="_Toc97045882"/>
      <w:bookmarkStart w:id="8243" w:name="_Toc97155627"/>
      <w:bookmarkStart w:id="8244" w:name="_Toc101521719"/>
      <w:bookmarkStart w:id="8245" w:name="_Toc138762026"/>
      <w:bookmarkStart w:id="8246" w:name="_Toc145708289"/>
      <w:bookmarkStart w:id="8247" w:name="_Toc160570837"/>
      <w:bookmarkStart w:id="8248" w:name="_Toc162008433"/>
      <w:bookmarkStart w:id="8249" w:name="_Toc185516104"/>
      <w:bookmarkStart w:id="8250" w:name="_Toc192873412"/>
      <w:bookmarkStart w:id="8251" w:name="_Toc199336442"/>
      <w:r>
        <w:rPr>
          <w:lang w:eastAsia="zh-CN"/>
        </w:rPr>
        <w:t>9.</w:t>
      </w:r>
      <w:r w:rsidR="00293795">
        <w:rPr>
          <w:lang w:eastAsia="zh-CN"/>
        </w:rPr>
        <w:t>1</w:t>
      </w:r>
      <w:r>
        <w:rPr>
          <w:lang w:eastAsia="zh-CN"/>
        </w:rPr>
        <w:t>.2.3.1</w:t>
      </w:r>
      <w:r>
        <w:rPr>
          <w:lang w:eastAsia="zh-CN"/>
        </w:rPr>
        <w:tab/>
        <w:t>Description</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8252" w:name="_Toc85734526"/>
      <w:bookmarkStart w:id="8253" w:name="_Toc89431825"/>
      <w:bookmarkStart w:id="8254" w:name="_Toc97042739"/>
      <w:bookmarkStart w:id="8255" w:name="_Toc97045883"/>
      <w:bookmarkStart w:id="8256" w:name="_Toc97155628"/>
      <w:bookmarkStart w:id="8257" w:name="_Toc101521720"/>
      <w:bookmarkStart w:id="8258" w:name="_Toc138762027"/>
      <w:bookmarkStart w:id="8259" w:name="_Toc145708290"/>
      <w:bookmarkStart w:id="8260" w:name="_Toc160570838"/>
      <w:bookmarkStart w:id="8261" w:name="_Toc162008434"/>
      <w:bookmarkStart w:id="8262" w:name="_Toc185516105"/>
      <w:bookmarkStart w:id="8263" w:name="_Toc192873413"/>
      <w:bookmarkStart w:id="8264" w:name="_Toc199336443"/>
      <w:r>
        <w:rPr>
          <w:lang w:eastAsia="zh-CN"/>
        </w:rPr>
        <w:t>9.</w:t>
      </w:r>
      <w:r w:rsidR="00293795">
        <w:rPr>
          <w:lang w:eastAsia="zh-CN"/>
        </w:rPr>
        <w:t>1</w:t>
      </w:r>
      <w:r>
        <w:rPr>
          <w:lang w:eastAsia="zh-CN"/>
        </w:rPr>
        <w:t>.2.3.2</w:t>
      </w:r>
      <w:r>
        <w:rPr>
          <w:lang w:eastAsia="zh-CN"/>
        </w:rPr>
        <w:tab/>
        <w:t>Resource Definition</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8265" w:name="_Toc85734527"/>
      <w:bookmarkStart w:id="8266" w:name="_Toc89431826"/>
      <w:bookmarkStart w:id="8267" w:name="_Toc97042740"/>
      <w:bookmarkStart w:id="8268" w:name="_Toc97045884"/>
      <w:bookmarkStart w:id="8269" w:name="_Toc97155629"/>
      <w:bookmarkStart w:id="8270" w:name="_Toc101521721"/>
      <w:bookmarkStart w:id="8271" w:name="_Toc138762028"/>
      <w:bookmarkStart w:id="8272" w:name="_Toc145708291"/>
      <w:bookmarkStart w:id="8273" w:name="_Toc160570839"/>
      <w:bookmarkStart w:id="8274" w:name="_Toc162008435"/>
      <w:bookmarkStart w:id="8275" w:name="_Toc185516106"/>
      <w:bookmarkStart w:id="8276" w:name="_Toc192873414"/>
      <w:bookmarkStart w:id="8277" w:name="_Toc199336444"/>
      <w:r>
        <w:rPr>
          <w:lang w:eastAsia="zh-CN"/>
        </w:rPr>
        <w:t>9.</w:t>
      </w:r>
      <w:r w:rsidR="00293795">
        <w:rPr>
          <w:lang w:eastAsia="zh-CN"/>
        </w:rPr>
        <w:t>1</w:t>
      </w:r>
      <w:r>
        <w:rPr>
          <w:lang w:eastAsia="zh-CN"/>
        </w:rPr>
        <w:t>.2.3.3</w:t>
      </w:r>
      <w:r>
        <w:rPr>
          <w:lang w:eastAsia="zh-CN"/>
        </w:rPr>
        <w:tab/>
        <w:t>Resource Standard Methods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4E5718EC" w14:textId="42AECBA8" w:rsidR="00721A12" w:rsidRDefault="00721A12" w:rsidP="00721A12">
      <w:pPr>
        <w:pStyle w:val="Heading6"/>
        <w:rPr>
          <w:lang w:eastAsia="zh-CN"/>
        </w:rPr>
      </w:pPr>
      <w:bookmarkStart w:id="8278" w:name="_Toc85734528"/>
      <w:bookmarkStart w:id="8279" w:name="_Toc89431827"/>
      <w:bookmarkStart w:id="8280" w:name="_Toc97042741"/>
      <w:bookmarkStart w:id="8281" w:name="_Toc97045885"/>
      <w:bookmarkStart w:id="8282" w:name="_Toc97155630"/>
      <w:bookmarkStart w:id="8283" w:name="_Toc101521722"/>
      <w:bookmarkStart w:id="8284" w:name="_Toc138762029"/>
      <w:bookmarkStart w:id="8285" w:name="_Toc145708292"/>
      <w:bookmarkStart w:id="8286" w:name="_Toc160570840"/>
      <w:bookmarkStart w:id="8287" w:name="_Toc162008436"/>
      <w:bookmarkStart w:id="8288" w:name="_Toc185516107"/>
      <w:bookmarkStart w:id="8289" w:name="_Toc192873415"/>
      <w:bookmarkStart w:id="8290" w:name="_Toc199336445"/>
      <w:r>
        <w:rPr>
          <w:lang w:eastAsia="zh-CN"/>
        </w:rPr>
        <w:t>9.</w:t>
      </w:r>
      <w:r w:rsidR="00293795">
        <w:rPr>
          <w:lang w:eastAsia="zh-CN"/>
        </w:rPr>
        <w:t>1</w:t>
      </w:r>
      <w:r>
        <w:rPr>
          <w:lang w:eastAsia="zh-CN"/>
        </w:rPr>
        <w:t>.2.3.3.1</w:t>
      </w:r>
      <w:r>
        <w:rPr>
          <w:lang w:eastAsia="zh-CN"/>
        </w:rPr>
        <w:tab/>
        <w:t>GET</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8291" w:name="_Toc85734529"/>
      <w:bookmarkStart w:id="8292" w:name="_Toc89431828"/>
      <w:bookmarkStart w:id="8293" w:name="_Toc97042742"/>
      <w:bookmarkStart w:id="8294" w:name="_Toc97045886"/>
      <w:bookmarkStart w:id="8295" w:name="_Toc97155631"/>
      <w:bookmarkStart w:id="8296" w:name="_Toc101521723"/>
      <w:bookmarkStart w:id="8297" w:name="_Toc138762030"/>
      <w:bookmarkStart w:id="8298" w:name="_Toc145708293"/>
      <w:bookmarkStart w:id="8299" w:name="_Toc160570841"/>
      <w:bookmarkStart w:id="8300" w:name="_Toc162008437"/>
      <w:bookmarkStart w:id="8301" w:name="_Toc185516108"/>
      <w:bookmarkStart w:id="8302" w:name="_Toc192873416"/>
      <w:bookmarkStart w:id="8303" w:name="_Toc199336446"/>
      <w:r>
        <w:rPr>
          <w:lang w:eastAsia="zh-CN"/>
        </w:rPr>
        <w:t>9.</w:t>
      </w:r>
      <w:r w:rsidR="00293795">
        <w:rPr>
          <w:lang w:eastAsia="zh-CN"/>
        </w:rPr>
        <w:t>1</w:t>
      </w:r>
      <w:r>
        <w:rPr>
          <w:lang w:eastAsia="zh-CN"/>
        </w:rPr>
        <w:t>.2.3.3.2</w:t>
      </w:r>
      <w:r>
        <w:rPr>
          <w:lang w:eastAsia="zh-CN"/>
        </w:rPr>
        <w:tab/>
        <w:t>PUT</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8304" w:name="_Toc85734530"/>
      <w:bookmarkStart w:id="8305" w:name="_Toc89431829"/>
      <w:bookmarkStart w:id="8306" w:name="_Toc97042743"/>
      <w:bookmarkStart w:id="8307" w:name="_Toc97045887"/>
      <w:bookmarkStart w:id="8308" w:name="_Toc97155632"/>
      <w:bookmarkStart w:id="8309" w:name="_Toc101521724"/>
      <w:bookmarkStart w:id="8310" w:name="_Toc138762031"/>
      <w:bookmarkStart w:id="8311" w:name="_Toc145708294"/>
      <w:bookmarkStart w:id="8312" w:name="_Toc160570842"/>
      <w:bookmarkStart w:id="8313" w:name="_Toc162008438"/>
      <w:bookmarkStart w:id="8314" w:name="_Toc185516109"/>
      <w:bookmarkStart w:id="8315" w:name="_Toc192873417"/>
      <w:bookmarkStart w:id="8316" w:name="_Toc199336447"/>
      <w:r>
        <w:rPr>
          <w:lang w:eastAsia="zh-CN"/>
        </w:rPr>
        <w:t>9.</w:t>
      </w:r>
      <w:r w:rsidR="00293795">
        <w:rPr>
          <w:lang w:eastAsia="zh-CN"/>
        </w:rPr>
        <w:t>1</w:t>
      </w:r>
      <w:r>
        <w:rPr>
          <w:lang w:eastAsia="zh-CN"/>
        </w:rPr>
        <w:t>.2.3.3.3</w:t>
      </w:r>
      <w:r>
        <w:rPr>
          <w:lang w:eastAsia="zh-CN"/>
        </w:rPr>
        <w:tab/>
        <w:t>DELETE</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8317" w:name="_Toc85734531"/>
      <w:bookmarkStart w:id="8318" w:name="_Toc89431830"/>
      <w:bookmarkStart w:id="8319" w:name="_Toc97042744"/>
      <w:bookmarkStart w:id="8320" w:name="_Toc97045888"/>
      <w:bookmarkStart w:id="8321" w:name="_Toc97155633"/>
      <w:bookmarkStart w:id="8322" w:name="_Toc101521725"/>
      <w:bookmarkStart w:id="8323" w:name="_Toc138762032"/>
      <w:bookmarkStart w:id="8324" w:name="_Toc145708295"/>
      <w:bookmarkStart w:id="8325" w:name="_Toc160570843"/>
      <w:bookmarkStart w:id="8326" w:name="_Toc162008439"/>
      <w:bookmarkStart w:id="8327" w:name="_Toc185516110"/>
      <w:bookmarkStart w:id="8328" w:name="_Toc192873418"/>
      <w:bookmarkStart w:id="8329" w:name="_Toc199336448"/>
      <w:r>
        <w:rPr>
          <w:lang w:eastAsia="zh-CN"/>
        </w:rPr>
        <w:t>9.1.2.3.3.4</w:t>
      </w:r>
      <w:r>
        <w:rPr>
          <w:lang w:eastAsia="zh-CN"/>
        </w:rPr>
        <w:tab/>
        <w:t>PATCH</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8330" w:name="_Toc85734532"/>
      <w:bookmarkStart w:id="8331" w:name="_Toc89431831"/>
      <w:bookmarkStart w:id="8332" w:name="_Toc97042745"/>
      <w:bookmarkStart w:id="8333" w:name="_Toc97045889"/>
      <w:bookmarkStart w:id="8334" w:name="_Toc97155634"/>
      <w:bookmarkStart w:id="8335" w:name="_Toc101521726"/>
      <w:bookmarkStart w:id="8336" w:name="_Toc138762033"/>
      <w:bookmarkStart w:id="8337" w:name="_Toc145708296"/>
      <w:bookmarkStart w:id="8338" w:name="_Toc160570844"/>
      <w:bookmarkStart w:id="8339" w:name="_Toc162008440"/>
      <w:bookmarkStart w:id="8340" w:name="_Toc185516111"/>
      <w:bookmarkStart w:id="8341" w:name="_Toc192873419"/>
      <w:bookmarkStart w:id="8342" w:name="_Toc199336449"/>
      <w:r>
        <w:rPr>
          <w:lang w:eastAsia="zh-CN"/>
        </w:rPr>
        <w:t>9.1</w:t>
      </w:r>
      <w:r w:rsidR="00721A12">
        <w:rPr>
          <w:lang w:eastAsia="zh-CN"/>
        </w:rPr>
        <w:t>.2.3.4</w:t>
      </w:r>
      <w:r w:rsidR="00721A12">
        <w:rPr>
          <w:lang w:eastAsia="zh-CN"/>
        </w:rPr>
        <w:tab/>
        <w:t>Resource Custom Operations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3F3C700B" w14:textId="77777777" w:rsidR="00721A12" w:rsidRDefault="00721A12" w:rsidP="00721A12">
      <w:r>
        <w:t>None.</w:t>
      </w:r>
    </w:p>
    <w:p w14:paraId="0CA31D1B" w14:textId="362BFB4B" w:rsidR="00721A12" w:rsidRDefault="00730F40" w:rsidP="00721A12">
      <w:pPr>
        <w:pStyle w:val="Heading3"/>
      </w:pPr>
      <w:bookmarkStart w:id="8343" w:name="_Toc85734533"/>
      <w:bookmarkStart w:id="8344" w:name="_Toc89431832"/>
      <w:bookmarkStart w:id="8345" w:name="_Toc97042746"/>
      <w:bookmarkStart w:id="8346" w:name="_Toc97045890"/>
      <w:bookmarkStart w:id="8347" w:name="_Toc97155635"/>
      <w:bookmarkStart w:id="8348" w:name="_Toc101521727"/>
      <w:bookmarkStart w:id="8349" w:name="_Toc138762034"/>
      <w:bookmarkStart w:id="8350" w:name="_Toc145708297"/>
      <w:bookmarkStart w:id="8351" w:name="_Toc160570845"/>
      <w:bookmarkStart w:id="8352" w:name="_Toc162008441"/>
      <w:bookmarkStart w:id="8353" w:name="_Toc185516112"/>
      <w:bookmarkStart w:id="8354" w:name="_Toc192873420"/>
      <w:bookmarkStart w:id="8355" w:name="_Toc199336450"/>
      <w:r>
        <w:t>9.1</w:t>
      </w:r>
      <w:r w:rsidR="00721A12">
        <w:t>.3</w:t>
      </w:r>
      <w:r w:rsidR="00721A12">
        <w:tab/>
        <w:t>Custom Operations without associated resources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68A056BE" w14:textId="77777777" w:rsidR="00721A12" w:rsidRDefault="00721A12" w:rsidP="00721A12">
      <w:r>
        <w:t>None.</w:t>
      </w:r>
    </w:p>
    <w:p w14:paraId="6A2CB13B" w14:textId="7443F70B" w:rsidR="00721A12" w:rsidRDefault="00730F40" w:rsidP="00721A12">
      <w:pPr>
        <w:pStyle w:val="Heading3"/>
      </w:pPr>
      <w:bookmarkStart w:id="8356" w:name="_Toc85734534"/>
      <w:bookmarkStart w:id="8357" w:name="_Toc89431833"/>
      <w:bookmarkStart w:id="8358" w:name="_Toc97042747"/>
      <w:bookmarkStart w:id="8359" w:name="_Toc97045891"/>
      <w:bookmarkStart w:id="8360" w:name="_Toc97155636"/>
      <w:bookmarkStart w:id="8361" w:name="_Toc101521728"/>
      <w:bookmarkStart w:id="8362" w:name="_Toc138762035"/>
      <w:bookmarkStart w:id="8363" w:name="_Toc145708298"/>
      <w:bookmarkStart w:id="8364" w:name="_Toc160570846"/>
      <w:bookmarkStart w:id="8365" w:name="_Toc162008442"/>
      <w:bookmarkStart w:id="8366" w:name="_Toc185516113"/>
      <w:bookmarkStart w:id="8367" w:name="_Toc192873421"/>
      <w:bookmarkStart w:id="8368" w:name="_Toc199336451"/>
      <w:r>
        <w:t>9.1</w:t>
      </w:r>
      <w:r w:rsidR="00721A12">
        <w:t>.4</w:t>
      </w:r>
      <w:r w:rsidR="00721A12">
        <w:tab/>
        <w:t>Notifications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4F980816" w14:textId="77777777" w:rsidR="00721A12" w:rsidRPr="00A2226D" w:rsidRDefault="00721A12" w:rsidP="00721A12">
      <w:r>
        <w:t>None.</w:t>
      </w:r>
    </w:p>
    <w:p w14:paraId="167B242A" w14:textId="17F24782" w:rsidR="00721A12" w:rsidRDefault="00721A12" w:rsidP="00721A12">
      <w:pPr>
        <w:pStyle w:val="Heading3"/>
      </w:pPr>
      <w:bookmarkStart w:id="8369" w:name="_Toc85734535"/>
      <w:bookmarkStart w:id="8370" w:name="_Toc89431834"/>
      <w:bookmarkStart w:id="8371" w:name="_Toc97042748"/>
      <w:bookmarkStart w:id="8372" w:name="_Toc97045892"/>
      <w:bookmarkStart w:id="8373" w:name="_Toc97155637"/>
      <w:bookmarkStart w:id="8374" w:name="_Toc101521729"/>
      <w:bookmarkStart w:id="8375" w:name="_Toc138762036"/>
      <w:bookmarkStart w:id="8376" w:name="_Toc145708299"/>
      <w:bookmarkStart w:id="8377" w:name="_Toc160570847"/>
      <w:bookmarkStart w:id="8378" w:name="_Toc162008443"/>
      <w:bookmarkStart w:id="8379" w:name="_Toc185516114"/>
      <w:bookmarkStart w:id="8380" w:name="_Toc192873422"/>
      <w:bookmarkStart w:id="8381" w:name="_Toc199336452"/>
      <w:r>
        <w:t>9.</w:t>
      </w:r>
      <w:r w:rsidR="00730F40">
        <w:t>1</w:t>
      </w:r>
      <w:r>
        <w:t>.5</w:t>
      </w:r>
      <w:r>
        <w:tab/>
        <w:t>Data Model</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0D270F84" w14:textId="3033ED1C" w:rsidR="00721A12" w:rsidRDefault="00721A12" w:rsidP="00721A12">
      <w:pPr>
        <w:pStyle w:val="Heading4"/>
        <w:rPr>
          <w:lang w:eastAsia="zh-CN"/>
        </w:rPr>
      </w:pPr>
      <w:bookmarkStart w:id="8382" w:name="_Toc85734536"/>
      <w:bookmarkStart w:id="8383" w:name="_Toc89431835"/>
      <w:bookmarkStart w:id="8384" w:name="_Toc97042749"/>
      <w:bookmarkStart w:id="8385" w:name="_Toc97045893"/>
      <w:bookmarkStart w:id="8386" w:name="_Toc97155638"/>
      <w:bookmarkStart w:id="8387" w:name="_Toc101521730"/>
      <w:bookmarkStart w:id="8388" w:name="_Toc138762037"/>
      <w:bookmarkStart w:id="8389" w:name="_Toc145708300"/>
      <w:bookmarkStart w:id="8390" w:name="_Toc160570848"/>
      <w:bookmarkStart w:id="8391" w:name="_Toc162008444"/>
      <w:bookmarkStart w:id="8392" w:name="_Toc185516115"/>
      <w:bookmarkStart w:id="8393" w:name="_Toc192873423"/>
      <w:bookmarkStart w:id="8394" w:name="_Toc199336453"/>
      <w:r>
        <w:rPr>
          <w:lang w:eastAsia="zh-CN"/>
        </w:rPr>
        <w:t>9.</w:t>
      </w:r>
      <w:r w:rsidR="00730F40">
        <w:rPr>
          <w:lang w:eastAsia="zh-CN"/>
        </w:rPr>
        <w:t>1</w:t>
      </w:r>
      <w:r>
        <w:rPr>
          <w:lang w:eastAsia="zh-CN"/>
        </w:rPr>
        <w:t>.5.1</w:t>
      </w:r>
      <w:r>
        <w:rPr>
          <w:lang w:eastAsia="zh-CN"/>
        </w:rPr>
        <w:tab/>
        <w:t>General</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0"/>
        <w:gridCol w:w="1235"/>
        <w:gridCol w:w="3834"/>
        <w:gridCol w:w="1958"/>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931558" w14:paraId="6AB4E42F" w14:textId="77777777" w:rsidTr="00527D5E">
        <w:trPr>
          <w:jc w:val="center"/>
        </w:trPr>
        <w:tc>
          <w:tcPr>
            <w:tcW w:w="2868" w:type="dxa"/>
          </w:tcPr>
          <w:p w14:paraId="768D792C" w14:textId="37EBFC4F" w:rsidR="00931558" w:rsidRDefault="00931558" w:rsidP="00931558">
            <w:pPr>
              <w:pStyle w:val="TAL"/>
            </w:pPr>
            <w:r>
              <w:rPr>
                <w:lang w:eastAsia="zh-CN"/>
              </w:rPr>
              <w:t>UeServSatInfo</w:t>
            </w:r>
          </w:p>
        </w:tc>
        <w:tc>
          <w:tcPr>
            <w:tcW w:w="1297" w:type="dxa"/>
          </w:tcPr>
          <w:p w14:paraId="2C6E8BFD" w14:textId="733B2934" w:rsidR="00931558" w:rsidRDefault="00931558" w:rsidP="00931558">
            <w:pPr>
              <w:pStyle w:val="TAL"/>
              <w:rPr>
                <w:lang w:eastAsia="zh-CN"/>
              </w:rPr>
            </w:pPr>
            <w:r>
              <w:rPr>
                <w:lang w:eastAsia="zh-CN"/>
              </w:rPr>
              <w:t>9.1.5.2.12</w:t>
            </w:r>
          </w:p>
        </w:tc>
        <w:tc>
          <w:tcPr>
            <w:tcW w:w="4332" w:type="dxa"/>
          </w:tcPr>
          <w:p w14:paraId="27FD3E41" w14:textId="6E8FF0C2" w:rsidR="00931558" w:rsidRDefault="00931558" w:rsidP="00931558">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394A192F" w14:textId="23143485" w:rsidR="00931558" w:rsidRDefault="00931558" w:rsidP="00931558">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8395" w:name="_Toc85734537"/>
      <w:bookmarkStart w:id="8396" w:name="_Toc89431836"/>
      <w:bookmarkStart w:id="8397" w:name="_Toc97042750"/>
      <w:bookmarkStart w:id="8398" w:name="_Toc97045894"/>
      <w:bookmarkStart w:id="8399" w:name="_Toc97155639"/>
      <w:bookmarkStart w:id="8400" w:name="_Toc101521731"/>
      <w:bookmarkStart w:id="8401" w:name="_Toc138762038"/>
      <w:bookmarkStart w:id="8402" w:name="_Toc145708301"/>
      <w:bookmarkStart w:id="8403" w:name="_Toc160570849"/>
      <w:bookmarkStart w:id="8404" w:name="_Toc162008445"/>
      <w:bookmarkStart w:id="8405" w:name="_Toc185516116"/>
      <w:bookmarkStart w:id="8406" w:name="_Toc192873424"/>
      <w:bookmarkStart w:id="8407" w:name="_Toc199336454"/>
      <w:r>
        <w:rPr>
          <w:lang w:eastAsia="zh-CN"/>
        </w:rPr>
        <w:t>9.</w:t>
      </w:r>
      <w:r w:rsidR="00730F40">
        <w:rPr>
          <w:lang w:eastAsia="zh-CN"/>
        </w:rPr>
        <w:t>1</w:t>
      </w:r>
      <w:r>
        <w:rPr>
          <w:lang w:eastAsia="zh-CN"/>
        </w:rPr>
        <w:t>.5.2</w:t>
      </w:r>
      <w:r>
        <w:rPr>
          <w:lang w:eastAsia="zh-CN"/>
        </w:rPr>
        <w:tab/>
        <w:t>Structured data types</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13B41D33" w14:textId="145F7F7A" w:rsidR="00721A12" w:rsidRDefault="00721A12" w:rsidP="00721A12">
      <w:pPr>
        <w:pStyle w:val="Heading5"/>
        <w:rPr>
          <w:lang w:eastAsia="zh-CN"/>
        </w:rPr>
      </w:pPr>
      <w:bookmarkStart w:id="8408" w:name="_Toc85734538"/>
      <w:bookmarkStart w:id="8409" w:name="_Toc89431837"/>
      <w:bookmarkStart w:id="8410" w:name="_Toc97042751"/>
      <w:bookmarkStart w:id="8411" w:name="_Toc97045895"/>
      <w:bookmarkStart w:id="8412" w:name="_Toc97155640"/>
      <w:bookmarkStart w:id="8413" w:name="_Toc101521732"/>
      <w:bookmarkStart w:id="8414" w:name="_Toc138762039"/>
      <w:bookmarkStart w:id="8415" w:name="_Toc145708302"/>
      <w:bookmarkStart w:id="8416" w:name="_Toc160570850"/>
      <w:bookmarkStart w:id="8417" w:name="_Toc162008446"/>
      <w:bookmarkStart w:id="8418" w:name="_Toc185516117"/>
      <w:bookmarkStart w:id="8419" w:name="_Toc192873425"/>
      <w:bookmarkStart w:id="8420" w:name="_Toc199336455"/>
      <w:r>
        <w:rPr>
          <w:lang w:eastAsia="zh-CN"/>
        </w:rPr>
        <w:t>9.</w:t>
      </w:r>
      <w:r w:rsidR="00730F40">
        <w:rPr>
          <w:lang w:eastAsia="zh-CN"/>
        </w:rPr>
        <w:t>1</w:t>
      </w:r>
      <w:r>
        <w:rPr>
          <w:lang w:eastAsia="zh-CN"/>
        </w:rPr>
        <w:t>.5.2.1</w:t>
      </w:r>
      <w:r>
        <w:rPr>
          <w:lang w:eastAsia="zh-CN"/>
        </w:rPr>
        <w:tab/>
        <w:t>Introduction</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7FD0F71A" w14:textId="0D9314EE" w:rsidR="00721A12" w:rsidRDefault="00721A12" w:rsidP="00721A12">
      <w:pPr>
        <w:pStyle w:val="Heading5"/>
        <w:rPr>
          <w:lang w:eastAsia="zh-CN"/>
        </w:rPr>
      </w:pPr>
      <w:bookmarkStart w:id="8421" w:name="_Toc85734539"/>
      <w:bookmarkStart w:id="8422" w:name="_Toc89431838"/>
      <w:bookmarkStart w:id="8423" w:name="_Toc97042752"/>
      <w:bookmarkStart w:id="8424" w:name="_Toc97045896"/>
      <w:bookmarkStart w:id="8425" w:name="_Toc97155641"/>
      <w:bookmarkStart w:id="8426" w:name="_Toc101521733"/>
      <w:bookmarkStart w:id="8427" w:name="_Toc138762040"/>
      <w:bookmarkStart w:id="8428" w:name="_Toc145708303"/>
      <w:bookmarkStart w:id="8429" w:name="_Toc160570851"/>
      <w:bookmarkStart w:id="8430" w:name="_Toc162008447"/>
      <w:bookmarkStart w:id="8431" w:name="_Toc185516118"/>
      <w:bookmarkStart w:id="8432" w:name="_Toc192873426"/>
      <w:bookmarkStart w:id="8433" w:name="_Toc199336456"/>
      <w:r>
        <w:rPr>
          <w:lang w:eastAsia="zh-CN"/>
        </w:rPr>
        <w:t>9.</w:t>
      </w:r>
      <w:r w:rsidR="00730F40">
        <w:rPr>
          <w:lang w:eastAsia="zh-CN"/>
        </w:rPr>
        <w:t>1</w:t>
      </w:r>
      <w:r>
        <w:rPr>
          <w:lang w:eastAsia="zh-CN"/>
        </w:rPr>
        <w:t>.5.2.2</w:t>
      </w:r>
      <w:r>
        <w:rPr>
          <w:lang w:eastAsia="zh-CN"/>
        </w:rPr>
        <w:tab/>
        <w:t>Type: EESRegistration</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8434" w:name="_Toc85734540"/>
      <w:bookmarkStart w:id="8435" w:name="_Toc89431839"/>
      <w:bookmarkStart w:id="8436" w:name="_Toc97042753"/>
      <w:bookmarkStart w:id="8437" w:name="_Toc97045897"/>
      <w:bookmarkStart w:id="8438" w:name="_Toc97155642"/>
      <w:bookmarkStart w:id="8439" w:name="_Toc101521734"/>
      <w:bookmarkStart w:id="8440" w:name="_Toc138762041"/>
      <w:bookmarkStart w:id="8441" w:name="_Toc145708304"/>
      <w:bookmarkStart w:id="8442" w:name="_Toc160570852"/>
      <w:bookmarkStart w:id="8443" w:name="_Toc162008448"/>
      <w:bookmarkStart w:id="8444" w:name="_Toc185516119"/>
      <w:bookmarkStart w:id="8445" w:name="_Toc192873427"/>
      <w:bookmarkStart w:id="8446" w:name="_Toc199336457"/>
      <w:r>
        <w:rPr>
          <w:lang w:eastAsia="zh-CN"/>
        </w:rPr>
        <w:t>9.</w:t>
      </w:r>
      <w:r w:rsidR="00730F40">
        <w:rPr>
          <w:lang w:eastAsia="zh-CN"/>
        </w:rPr>
        <w:t>1</w:t>
      </w:r>
      <w:r>
        <w:rPr>
          <w:lang w:eastAsia="zh-CN"/>
        </w:rPr>
        <w:t>.5.2.3</w:t>
      </w:r>
      <w:r>
        <w:rPr>
          <w:lang w:eastAsia="zh-CN"/>
        </w:rPr>
        <w:tab/>
        <w:t>Type: EESProfile</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9E23F3">
        <w:trPr>
          <w:jc w:val="center"/>
        </w:trPr>
        <w:tc>
          <w:tcPr>
            <w:tcW w:w="1430" w:type="dxa"/>
            <w:shd w:val="clear" w:color="auto" w:fill="C0C0C0"/>
            <w:hideMark/>
          </w:tcPr>
          <w:p w14:paraId="1F5B64FF" w14:textId="77777777" w:rsidR="00931558" w:rsidRDefault="00931558" w:rsidP="00F0535F">
            <w:pPr>
              <w:pStyle w:val="TAH"/>
            </w:pPr>
            <w:r>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9E23F3">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9E23F3">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9E23F3">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9E23F3">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9E23F3">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9E23F3">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9E23F3">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9E23F3">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9E23F3">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9E23F3">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9E23F3">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9E23F3">
        <w:trPr>
          <w:jc w:val="center"/>
        </w:trPr>
        <w:tc>
          <w:tcPr>
            <w:tcW w:w="1430" w:type="dxa"/>
          </w:tcPr>
          <w:p w14:paraId="45E83548" w14:textId="77777777" w:rsidR="00931558" w:rsidRDefault="00931558" w:rsidP="00F0535F">
            <w:pPr>
              <w:pStyle w:val="TAL"/>
            </w:pPr>
            <w:r>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9E23F3">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44A1675"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9E23F3">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9E23F3">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94C606C"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21BC183"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8447" w:name="_Toc85734541"/>
      <w:bookmarkStart w:id="8448" w:name="_Toc89431840"/>
      <w:bookmarkStart w:id="8449" w:name="_Toc97042754"/>
      <w:bookmarkStart w:id="8450" w:name="_Toc97045898"/>
      <w:bookmarkStart w:id="8451" w:name="_Toc97155643"/>
      <w:bookmarkStart w:id="8452" w:name="_Toc101521735"/>
      <w:bookmarkStart w:id="8453" w:name="_Toc138762042"/>
      <w:bookmarkStart w:id="8454" w:name="_Toc145708305"/>
      <w:bookmarkStart w:id="8455" w:name="_Toc160570853"/>
      <w:bookmarkStart w:id="8456" w:name="_Toc162008449"/>
      <w:bookmarkStart w:id="8457" w:name="_Toc185516120"/>
      <w:bookmarkStart w:id="8458" w:name="_Toc192873428"/>
      <w:bookmarkStart w:id="8459" w:name="_Toc199336458"/>
      <w:r>
        <w:rPr>
          <w:lang w:eastAsia="zh-CN"/>
        </w:rPr>
        <w:t>9.1.5.2.4</w:t>
      </w:r>
      <w:r>
        <w:rPr>
          <w:lang w:eastAsia="zh-CN"/>
        </w:rPr>
        <w:tab/>
        <w:t>Type: EESRegistrationPatch</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8460" w:name="_Toc85734542"/>
      <w:bookmarkStart w:id="8461" w:name="_Toc89431841"/>
      <w:bookmarkStart w:id="8462" w:name="_Toc97042755"/>
      <w:bookmarkStart w:id="8463" w:name="_Toc97045899"/>
      <w:bookmarkStart w:id="8464" w:name="_Toc97155644"/>
      <w:bookmarkStart w:id="8465" w:name="_Toc101521736"/>
      <w:bookmarkStart w:id="8466" w:name="_Toc138762043"/>
      <w:bookmarkStart w:id="8467" w:name="_Toc145708306"/>
      <w:bookmarkStart w:id="8468" w:name="_Toc160570854"/>
      <w:bookmarkStart w:id="8469" w:name="_Toc162008450"/>
      <w:bookmarkStart w:id="8470" w:name="_Toc185516121"/>
      <w:bookmarkStart w:id="8471" w:name="_Toc192873429"/>
      <w:bookmarkStart w:id="8472" w:name="_Toc199336459"/>
      <w:r>
        <w:rPr>
          <w:lang w:eastAsia="zh-CN"/>
        </w:rPr>
        <w:t>9.1.5.2.5</w:t>
      </w:r>
      <w:r>
        <w:rPr>
          <w:lang w:eastAsia="zh-CN"/>
        </w:rPr>
        <w:tab/>
        <w:t>Type: ServiceArea</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8473" w:name="_Toc85734543"/>
      <w:bookmarkStart w:id="8474" w:name="_Toc89431842"/>
      <w:bookmarkStart w:id="8475" w:name="_Toc97042756"/>
      <w:bookmarkStart w:id="8476" w:name="_Toc97045900"/>
      <w:bookmarkStart w:id="8477" w:name="_Toc97155645"/>
      <w:bookmarkStart w:id="8478" w:name="_Toc101521737"/>
      <w:bookmarkStart w:id="8479" w:name="_Toc138762044"/>
      <w:bookmarkStart w:id="8480" w:name="_Toc145708307"/>
      <w:bookmarkStart w:id="8481" w:name="_Toc160570855"/>
      <w:bookmarkStart w:id="8482" w:name="_Toc162008451"/>
      <w:bookmarkStart w:id="8483" w:name="_Toc185516122"/>
      <w:bookmarkStart w:id="8484" w:name="_Toc192873430"/>
      <w:bookmarkStart w:id="8485" w:name="_Toc199336460"/>
      <w:r>
        <w:rPr>
          <w:lang w:eastAsia="zh-CN"/>
        </w:rPr>
        <w:t>9.1.5.2.6</w:t>
      </w:r>
      <w:r>
        <w:rPr>
          <w:lang w:eastAsia="zh-CN"/>
        </w:rPr>
        <w:tab/>
        <w:t>Type: TopologicalServiceArea</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8486" w:name="_Toc85734544"/>
      <w:bookmarkStart w:id="8487" w:name="_Toc89431843"/>
      <w:bookmarkStart w:id="8488" w:name="_Toc97042757"/>
      <w:bookmarkStart w:id="8489" w:name="_Toc97045901"/>
      <w:bookmarkStart w:id="8490" w:name="_Toc97155646"/>
      <w:bookmarkStart w:id="8491" w:name="_Toc101521738"/>
      <w:bookmarkStart w:id="8492" w:name="_Toc138762045"/>
      <w:bookmarkStart w:id="8493" w:name="_Toc145708308"/>
      <w:bookmarkStart w:id="8494" w:name="_Toc160570856"/>
      <w:bookmarkStart w:id="8495" w:name="_Toc162008452"/>
      <w:bookmarkStart w:id="8496" w:name="_Toc185516123"/>
      <w:bookmarkStart w:id="8497" w:name="_Toc192873431"/>
      <w:bookmarkStart w:id="8498" w:name="_Toc199336461"/>
      <w:r>
        <w:rPr>
          <w:lang w:eastAsia="zh-CN"/>
        </w:rPr>
        <w:t>9.1.5.2.7</w:t>
      </w:r>
      <w:r>
        <w:rPr>
          <w:lang w:eastAsia="zh-CN"/>
        </w:rPr>
        <w:tab/>
        <w:t>Type: GeographicalServiceArea</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8499" w:name="_Toc138762046"/>
      <w:bookmarkStart w:id="8500" w:name="_Toc145708309"/>
      <w:bookmarkStart w:id="8501" w:name="_Toc160570857"/>
      <w:bookmarkStart w:id="8502" w:name="_Toc162008453"/>
      <w:bookmarkStart w:id="8503" w:name="_Toc185516124"/>
      <w:bookmarkStart w:id="8504" w:name="_Toc192873432"/>
      <w:bookmarkStart w:id="8505" w:name="_Toc199336462"/>
      <w:r>
        <w:rPr>
          <w:lang w:eastAsia="zh-CN"/>
        </w:rPr>
        <w:t>9.1.5.2.</w:t>
      </w:r>
      <w:r w:rsidRPr="0045617A">
        <w:rPr>
          <w:lang w:eastAsia="zh-CN"/>
        </w:rPr>
        <w:t>8</w:t>
      </w:r>
      <w:r>
        <w:rPr>
          <w:lang w:eastAsia="zh-CN"/>
        </w:rPr>
        <w:tab/>
        <w:t>Type: EASInstantiationInfo</w:t>
      </w:r>
      <w:bookmarkEnd w:id="8499"/>
      <w:bookmarkEnd w:id="8500"/>
      <w:bookmarkEnd w:id="8501"/>
      <w:bookmarkEnd w:id="8502"/>
      <w:bookmarkEnd w:id="8503"/>
      <w:bookmarkEnd w:id="8504"/>
      <w:bookmarkEnd w:id="8505"/>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8506" w:name="_Toc138762047"/>
      <w:bookmarkStart w:id="8507" w:name="_Toc145708310"/>
      <w:bookmarkStart w:id="8508" w:name="_Toc160570858"/>
      <w:bookmarkStart w:id="8509" w:name="_Toc162008454"/>
      <w:bookmarkStart w:id="8510" w:name="_Toc185516125"/>
      <w:bookmarkStart w:id="8511" w:name="_Toc192873433"/>
      <w:bookmarkStart w:id="8512" w:name="_Toc199336463"/>
      <w:r>
        <w:rPr>
          <w:lang w:eastAsia="zh-CN"/>
        </w:rPr>
        <w:t>9.1.5.2.</w:t>
      </w:r>
      <w:r w:rsidRPr="0045617A">
        <w:rPr>
          <w:lang w:eastAsia="zh-CN"/>
        </w:rPr>
        <w:t>9</w:t>
      </w:r>
      <w:r>
        <w:rPr>
          <w:lang w:eastAsia="zh-CN"/>
        </w:rPr>
        <w:tab/>
        <w:t>Type: InstantiationCriteria</w:t>
      </w:r>
      <w:bookmarkEnd w:id="8506"/>
      <w:bookmarkEnd w:id="8507"/>
      <w:bookmarkEnd w:id="8508"/>
      <w:bookmarkEnd w:id="8509"/>
      <w:bookmarkEnd w:id="8510"/>
      <w:bookmarkEnd w:id="8511"/>
      <w:bookmarkEnd w:id="851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8513" w:name="_Toc160570859"/>
      <w:bookmarkStart w:id="8514" w:name="_Toc162008455"/>
      <w:bookmarkStart w:id="8515" w:name="_Toc185516126"/>
      <w:bookmarkStart w:id="8516" w:name="_Toc192873434"/>
      <w:bookmarkStart w:id="8517" w:name="_Toc199336464"/>
      <w:r>
        <w:rPr>
          <w:lang w:eastAsia="zh-CN"/>
        </w:rPr>
        <w:t>9.1.5.2</w:t>
      </w:r>
      <w:r w:rsidRPr="0081078C">
        <w:rPr>
          <w:lang w:eastAsia="zh-CN"/>
        </w:rPr>
        <w:t>.</w:t>
      </w:r>
      <w:r w:rsidRPr="00527D5E">
        <w:rPr>
          <w:lang w:eastAsia="zh-CN"/>
        </w:rPr>
        <w:t>10</w:t>
      </w:r>
      <w:r>
        <w:rPr>
          <w:lang w:eastAsia="zh-CN"/>
        </w:rPr>
        <w:tab/>
        <w:t xml:space="preserve">Type: </w:t>
      </w:r>
      <w:r>
        <w:t>EDNInfo</w:t>
      </w:r>
      <w:bookmarkEnd w:id="8513"/>
      <w:bookmarkEnd w:id="8514"/>
      <w:bookmarkEnd w:id="8515"/>
      <w:bookmarkEnd w:id="8516"/>
      <w:bookmarkEnd w:id="851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8518" w:name="_Toc185516127"/>
      <w:bookmarkStart w:id="8519" w:name="_Toc192873435"/>
      <w:bookmarkStart w:id="8520" w:name="_Toc199336465"/>
      <w:r>
        <w:rPr>
          <w:lang w:eastAsia="zh-CN"/>
        </w:rPr>
        <w:t>9.1.5.2.11</w:t>
      </w:r>
      <w:r>
        <w:rPr>
          <w:lang w:eastAsia="zh-CN"/>
        </w:rPr>
        <w:tab/>
        <w:t>Type: LoadInfo</w:t>
      </w:r>
      <w:bookmarkEnd w:id="8518"/>
      <w:bookmarkEnd w:id="8519"/>
      <w:bookmarkEnd w:id="8520"/>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8521" w:name="_Toc185516128"/>
      <w:bookmarkStart w:id="8522" w:name="_Toc192873436"/>
      <w:bookmarkStart w:id="8523" w:name="_Toc199336466"/>
      <w:r>
        <w:rPr>
          <w:lang w:eastAsia="zh-CN"/>
        </w:rPr>
        <w:t>9.1.5.2.12</w:t>
      </w:r>
      <w:r>
        <w:rPr>
          <w:lang w:eastAsia="zh-CN"/>
        </w:rPr>
        <w:tab/>
        <w:t>Type: UeServSatInfo</w:t>
      </w:r>
      <w:bookmarkEnd w:id="8521"/>
      <w:bookmarkEnd w:id="8522"/>
      <w:bookmarkEnd w:id="8523"/>
    </w:p>
    <w:p w14:paraId="302CB51E" w14:textId="77777777" w:rsidR="00931558" w:rsidRDefault="00931558" w:rsidP="00931558">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931558" w14:paraId="090F38CF"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E2D0ECC" w14:textId="77777777" w:rsidR="00931558" w:rsidRPr="001E74EE" w:rsidRDefault="00931558" w:rsidP="00F0535F">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619D8C36" w14:textId="77777777" w:rsidR="00931558" w:rsidRPr="001E74EE" w:rsidRDefault="00931558" w:rsidP="00F0535F">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7418E73B" w14:textId="77777777" w:rsidR="00931558" w:rsidRPr="001E74EE" w:rsidRDefault="00931558" w:rsidP="00F0535F">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A6BA6AF" w14:textId="77777777" w:rsidR="00931558" w:rsidRPr="001E74EE" w:rsidRDefault="00931558" w:rsidP="00931558">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EE68947" w14:textId="77777777" w:rsidR="00931558" w:rsidRPr="00E973A2" w:rsidRDefault="00931558" w:rsidP="00F0535F">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D2D2C74" w14:textId="77777777" w:rsidR="00931558" w:rsidRPr="00E973A2" w:rsidRDefault="00931558" w:rsidP="00F0535F">
            <w:pPr>
              <w:pStyle w:val="TAH"/>
            </w:pPr>
            <w:r w:rsidRPr="001E74EE">
              <w:t>Applicability</w:t>
            </w:r>
          </w:p>
        </w:tc>
      </w:tr>
      <w:tr w:rsidR="00931558" w14:paraId="26F0DD5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2803086F" w14:textId="77777777" w:rsidR="00931558" w:rsidRDefault="00931558" w:rsidP="00F0535F">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17675CC0" w14:textId="77777777" w:rsidR="00931558" w:rsidRDefault="00931558" w:rsidP="00F0535F">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735DDDBB"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731040AC" w14:textId="77777777" w:rsidR="00931558" w:rsidRDefault="00931558" w:rsidP="009E23F3">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518DFC7F" w14:textId="77777777" w:rsidR="00931558" w:rsidRDefault="00931558" w:rsidP="00F0535F">
            <w:pPr>
              <w:pStyle w:val="TAL"/>
              <w:rPr>
                <w:rFonts w:cs="Arial"/>
                <w:szCs w:val="18"/>
              </w:rPr>
            </w:pPr>
            <w:r>
              <w:rPr>
                <w:rFonts w:cs="Arial"/>
                <w:szCs w:val="18"/>
              </w:rPr>
              <w:t>Indicates whether the EES service area is mobile or not.</w:t>
            </w:r>
          </w:p>
          <w:p w14:paraId="4F1C7146" w14:textId="77777777" w:rsidR="00931558" w:rsidRPr="008F09D2" w:rsidRDefault="00931558" w:rsidP="00F0535F">
            <w:pPr>
              <w:keepNext/>
              <w:keepLines/>
              <w:spacing w:after="0"/>
              <w:rPr>
                <w:rFonts w:ascii="Arial" w:hAnsi="Arial"/>
                <w:sz w:val="18"/>
              </w:rPr>
            </w:pPr>
          </w:p>
          <w:p w14:paraId="11325BCE" w14:textId="77777777" w:rsidR="00931558" w:rsidRDefault="00931558" w:rsidP="00F0535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53F8AB5A" w14:textId="77777777" w:rsidR="00931558" w:rsidRDefault="00931558" w:rsidP="00F0535F">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05D27A69" w14:textId="77777777" w:rsidR="00931558" w:rsidRDefault="00931558" w:rsidP="00F0535F">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76AEB208" w14:textId="77777777" w:rsidR="00931558" w:rsidRDefault="00931558" w:rsidP="00F0535F">
            <w:pPr>
              <w:pStyle w:val="TAL"/>
              <w:rPr>
                <w:rFonts w:cs="Arial"/>
                <w:szCs w:val="18"/>
              </w:rPr>
            </w:pPr>
          </w:p>
        </w:tc>
      </w:tr>
      <w:tr w:rsidR="00931558" w14:paraId="44655DF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0167EC9C" w14:textId="77777777" w:rsidR="00931558" w:rsidRDefault="00931558" w:rsidP="00F0535F">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AECD146"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3A25318A" w14:textId="77777777" w:rsidR="00931558" w:rsidRDefault="00931558" w:rsidP="00F0535F">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FEA4892" w14:textId="77777777" w:rsidR="00931558" w:rsidRDefault="00931558" w:rsidP="009E23F3">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19EEEB7F" w14:textId="77777777" w:rsidR="00931558" w:rsidRDefault="00931558" w:rsidP="00F0535F">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7DCD3489" w14:textId="77777777" w:rsidR="00931558" w:rsidRDefault="00931558" w:rsidP="00F0535F">
            <w:pPr>
              <w:pStyle w:val="TAL"/>
              <w:rPr>
                <w:rFonts w:cs="Arial"/>
                <w:szCs w:val="18"/>
              </w:rPr>
            </w:pPr>
          </w:p>
        </w:tc>
      </w:tr>
      <w:tr w:rsidR="00931558" w14:paraId="58E23DF3"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FD2794F" w14:textId="77777777" w:rsidR="00931558" w:rsidRDefault="00931558" w:rsidP="00F0535F">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884CED3"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29FF49B3"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1BB11B9" w14:textId="77777777" w:rsidR="00931558" w:rsidRDefault="00931558" w:rsidP="009E23F3">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40A3BACD" w14:textId="3BC42D86" w:rsidR="00931558" w:rsidRDefault="00931558" w:rsidP="00F0535F">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64422715" w14:textId="77777777" w:rsidR="00931558" w:rsidRDefault="00931558" w:rsidP="00F0535F">
            <w:pPr>
              <w:pStyle w:val="TAL"/>
              <w:rPr>
                <w:rFonts w:cs="Arial"/>
                <w:szCs w:val="18"/>
              </w:rPr>
            </w:pPr>
          </w:p>
        </w:tc>
      </w:tr>
      <w:tr w:rsidR="00931558" w14:paraId="262528A1"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A6F6DA3" w14:textId="77777777" w:rsidR="00931558" w:rsidRDefault="00931558" w:rsidP="00F0535F">
            <w:pPr>
              <w:pStyle w:val="TAL"/>
            </w:pPr>
            <w:r>
              <w:t>satCovAvailInfo</w:t>
            </w:r>
          </w:p>
        </w:tc>
        <w:tc>
          <w:tcPr>
            <w:tcW w:w="1116" w:type="dxa"/>
            <w:tcBorders>
              <w:top w:val="single" w:sz="6" w:space="0" w:color="auto"/>
              <w:left w:val="single" w:sz="6" w:space="0" w:color="auto"/>
              <w:bottom w:val="single" w:sz="6" w:space="0" w:color="auto"/>
              <w:right w:val="single" w:sz="6" w:space="0" w:color="auto"/>
            </w:tcBorders>
          </w:tcPr>
          <w:p w14:paraId="1FCE08AB" w14:textId="77777777" w:rsidR="00931558" w:rsidRDefault="00931558" w:rsidP="00F0535F">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3E2F44BD"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366CDE7A" w14:textId="77777777" w:rsidR="00931558" w:rsidRDefault="00931558" w:rsidP="009E23F3">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099FC3AB" w14:textId="77777777" w:rsidR="00931558" w:rsidRDefault="00931558" w:rsidP="00F0535F">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51222653" w14:textId="77777777" w:rsidR="00931558" w:rsidRDefault="00931558" w:rsidP="00F0535F">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8524" w:name="_Toc85734545"/>
      <w:bookmarkStart w:id="8525" w:name="_Toc89431844"/>
      <w:bookmarkStart w:id="8526" w:name="_Toc97042758"/>
      <w:bookmarkStart w:id="8527" w:name="_Toc97045902"/>
      <w:bookmarkStart w:id="8528" w:name="_Toc97155647"/>
      <w:bookmarkStart w:id="8529" w:name="_Toc101521739"/>
      <w:bookmarkStart w:id="8530" w:name="_Toc138762048"/>
      <w:bookmarkStart w:id="8531" w:name="_Toc145708311"/>
      <w:bookmarkStart w:id="8532" w:name="_Toc160570860"/>
      <w:bookmarkStart w:id="8533" w:name="_Toc162008456"/>
      <w:bookmarkStart w:id="8534" w:name="_Toc185516129"/>
      <w:bookmarkStart w:id="8535" w:name="_Toc192873437"/>
      <w:bookmarkStart w:id="8536" w:name="_Toc199336467"/>
      <w:r>
        <w:rPr>
          <w:lang w:eastAsia="zh-CN"/>
        </w:rPr>
        <w:t>9.</w:t>
      </w:r>
      <w:r w:rsidR="00730F40">
        <w:rPr>
          <w:lang w:eastAsia="zh-CN"/>
        </w:rPr>
        <w:t>1</w:t>
      </w:r>
      <w:r>
        <w:rPr>
          <w:lang w:eastAsia="zh-CN"/>
        </w:rPr>
        <w:t>.5.3</w:t>
      </w:r>
      <w:r>
        <w:rPr>
          <w:lang w:eastAsia="zh-CN"/>
        </w:rPr>
        <w:tab/>
        <w:t>Simple data types and enumerations</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76EF216B" w14:textId="39E856F8" w:rsidR="0039285C" w:rsidRPr="00384E92" w:rsidRDefault="0039285C" w:rsidP="0039285C">
      <w:pPr>
        <w:pStyle w:val="Heading5"/>
      </w:pPr>
      <w:bookmarkStart w:id="8537" w:name="_Toc85734546"/>
      <w:bookmarkStart w:id="8538" w:name="_Toc89431845"/>
      <w:bookmarkStart w:id="8539" w:name="_Toc97042759"/>
      <w:bookmarkStart w:id="8540" w:name="_Toc97045903"/>
      <w:bookmarkStart w:id="8541" w:name="_Toc97155648"/>
      <w:bookmarkStart w:id="8542" w:name="_Toc101521740"/>
      <w:bookmarkStart w:id="8543" w:name="_Toc138762049"/>
      <w:bookmarkStart w:id="8544" w:name="_Toc145708312"/>
      <w:bookmarkStart w:id="8545" w:name="_Toc160570861"/>
      <w:bookmarkStart w:id="8546" w:name="_Toc162008457"/>
      <w:bookmarkStart w:id="8547" w:name="_Toc185516130"/>
      <w:bookmarkStart w:id="8548" w:name="_Toc192873438"/>
      <w:bookmarkStart w:id="8549" w:name="_Toc199336468"/>
      <w:r>
        <w:t>9.1.5.3.1</w:t>
      </w:r>
      <w:r w:rsidRPr="00384E92">
        <w:tab/>
        <w:t>Introduction</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8550" w:name="_Toc85734547"/>
      <w:bookmarkStart w:id="8551" w:name="_Toc89431846"/>
      <w:bookmarkStart w:id="8552" w:name="_Toc97042760"/>
      <w:bookmarkStart w:id="8553" w:name="_Toc97045904"/>
      <w:bookmarkStart w:id="8554" w:name="_Toc97155649"/>
      <w:bookmarkStart w:id="8555" w:name="_Toc101521741"/>
      <w:bookmarkStart w:id="8556" w:name="_Toc138762050"/>
      <w:bookmarkStart w:id="8557" w:name="_Toc145708313"/>
      <w:bookmarkStart w:id="8558" w:name="_Toc160570862"/>
      <w:bookmarkStart w:id="8559" w:name="_Toc162008458"/>
      <w:bookmarkStart w:id="8560" w:name="_Toc185516131"/>
      <w:bookmarkStart w:id="8561" w:name="_Toc192873439"/>
      <w:bookmarkStart w:id="8562" w:name="_Toc199336469"/>
      <w:r>
        <w:t>9.1.5.3.2</w:t>
      </w:r>
      <w:r w:rsidRPr="00384E92">
        <w:tab/>
        <w:t>Simple data types</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8563" w:name="_Toc85734548"/>
      <w:bookmarkStart w:id="8564" w:name="_Toc89431847"/>
      <w:bookmarkStart w:id="8565" w:name="_Toc97042761"/>
      <w:bookmarkStart w:id="8566" w:name="_Toc97045905"/>
      <w:bookmarkStart w:id="8567" w:name="_Toc97155650"/>
      <w:bookmarkStart w:id="8568" w:name="_Toc101521742"/>
      <w:bookmarkStart w:id="8569" w:name="_Toc138762051"/>
      <w:bookmarkStart w:id="8570" w:name="_Toc145708314"/>
      <w:bookmarkStart w:id="8571" w:name="_Toc160570863"/>
      <w:bookmarkStart w:id="8572" w:name="_Toc162008459"/>
      <w:bookmarkStart w:id="8573" w:name="_Toc185516132"/>
      <w:bookmarkStart w:id="8574" w:name="_Toc192873440"/>
      <w:bookmarkStart w:id="8575" w:name="_Toc199336470"/>
      <w:r>
        <w:t>9.1.5.3.3</w:t>
      </w:r>
      <w:r w:rsidRPr="00BC662F">
        <w:tab/>
        <w:t xml:space="preserve">Enumeration: </w:t>
      </w:r>
      <w:r>
        <w:t>ACRScenario</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8576" w:name="_Toc138762052"/>
      <w:bookmarkStart w:id="8577" w:name="_Toc145708315"/>
      <w:bookmarkStart w:id="8578" w:name="_Toc160570864"/>
      <w:bookmarkStart w:id="8579" w:name="_Toc162008460"/>
      <w:bookmarkStart w:id="8580" w:name="_Toc185516133"/>
      <w:bookmarkStart w:id="8581" w:name="_Toc192873441"/>
      <w:bookmarkStart w:id="8582" w:name="_Toc199336471"/>
      <w:r>
        <w:t>9.1.5.3.</w:t>
      </w:r>
      <w:r w:rsidRPr="0045617A">
        <w:t>4</w:t>
      </w:r>
      <w:r w:rsidRPr="00BC662F">
        <w:tab/>
        <w:t xml:space="preserve">Enumeration: </w:t>
      </w:r>
      <w:r>
        <w:t>InstantiationStatus</w:t>
      </w:r>
      <w:bookmarkEnd w:id="8576"/>
      <w:bookmarkEnd w:id="8577"/>
      <w:bookmarkEnd w:id="8578"/>
      <w:bookmarkEnd w:id="8579"/>
      <w:bookmarkEnd w:id="8580"/>
      <w:bookmarkEnd w:id="8581"/>
      <w:bookmarkEnd w:id="858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8583" w:name="_Toc85734549"/>
      <w:bookmarkStart w:id="8584" w:name="_Toc89431848"/>
      <w:bookmarkStart w:id="8585" w:name="_Toc97042762"/>
      <w:bookmarkStart w:id="8586" w:name="_Toc97045906"/>
      <w:bookmarkStart w:id="8587" w:name="_Toc97155651"/>
      <w:bookmarkStart w:id="8588" w:name="_Toc101521743"/>
      <w:bookmarkStart w:id="8589" w:name="_Toc138762053"/>
      <w:bookmarkStart w:id="8590" w:name="_Toc145708316"/>
      <w:bookmarkStart w:id="8591" w:name="_Toc160570865"/>
      <w:bookmarkStart w:id="8592" w:name="_Toc162008461"/>
      <w:bookmarkStart w:id="8593" w:name="_Toc185516134"/>
      <w:bookmarkStart w:id="8594" w:name="_Toc192873442"/>
      <w:bookmarkStart w:id="8595" w:name="_Toc199336472"/>
      <w:r>
        <w:t>9.</w:t>
      </w:r>
      <w:r w:rsidR="00730F40">
        <w:t>1</w:t>
      </w:r>
      <w:r>
        <w:t>.6</w:t>
      </w:r>
      <w:r>
        <w:tab/>
        <w:t>Error Handling</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0F56D94C" w14:textId="77777777" w:rsidR="00FD4223" w:rsidRPr="00D00D02" w:rsidRDefault="00FD4223" w:rsidP="00FD4223">
      <w:pPr>
        <w:pStyle w:val="Heading4"/>
      </w:pPr>
      <w:bookmarkStart w:id="8596" w:name="_Toc185516135"/>
      <w:bookmarkStart w:id="8597" w:name="_Toc192873443"/>
      <w:bookmarkStart w:id="8598" w:name="_Toc199336473"/>
      <w:r w:rsidRPr="00D00D02">
        <w:rPr>
          <w:noProof/>
          <w:lang w:eastAsia="zh-CN"/>
        </w:rPr>
        <w:t>9.</w:t>
      </w:r>
      <w:r>
        <w:rPr>
          <w:noProof/>
          <w:lang w:eastAsia="zh-CN"/>
        </w:rPr>
        <w:t>1</w:t>
      </w:r>
      <w:r w:rsidRPr="00D00D02">
        <w:t>.</w:t>
      </w:r>
      <w:r>
        <w:t>6</w:t>
      </w:r>
      <w:r w:rsidRPr="00D00D02">
        <w:t>.1</w:t>
      </w:r>
      <w:r w:rsidRPr="00D00D02">
        <w:tab/>
        <w:t>General</w:t>
      </w:r>
      <w:bookmarkEnd w:id="8596"/>
      <w:bookmarkEnd w:id="8597"/>
      <w:bookmarkEnd w:id="8598"/>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8599" w:name="_Toc185516136"/>
      <w:bookmarkStart w:id="8600" w:name="_Toc192873444"/>
      <w:bookmarkStart w:id="8601" w:name="_Toc199336474"/>
      <w:r w:rsidRPr="00D00D02">
        <w:rPr>
          <w:noProof/>
          <w:lang w:eastAsia="zh-CN"/>
        </w:rPr>
        <w:t>9.</w:t>
      </w:r>
      <w:r>
        <w:rPr>
          <w:noProof/>
          <w:lang w:eastAsia="zh-CN"/>
        </w:rPr>
        <w:t>1</w:t>
      </w:r>
      <w:r w:rsidRPr="00D00D02">
        <w:t>.</w:t>
      </w:r>
      <w:r>
        <w:t>6</w:t>
      </w:r>
      <w:r w:rsidRPr="00D00D02">
        <w:t>.2</w:t>
      </w:r>
      <w:r w:rsidRPr="00D00D02">
        <w:tab/>
        <w:t>Protocol Errors</w:t>
      </w:r>
      <w:bookmarkEnd w:id="8599"/>
      <w:bookmarkEnd w:id="8600"/>
      <w:bookmarkEnd w:id="8601"/>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8602" w:name="_Toc185516137"/>
      <w:bookmarkStart w:id="8603" w:name="_Toc192873445"/>
      <w:bookmarkStart w:id="8604" w:name="_Toc199336475"/>
      <w:r w:rsidRPr="00D00D02">
        <w:rPr>
          <w:noProof/>
          <w:lang w:eastAsia="zh-CN"/>
        </w:rPr>
        <w:t>9.</w:t>
      </w:r>
      <w:r>
        <w:rPr>
          <w:noProof/>
          <w:lang w:eastAsia="zh-CN"/>
        </w:rPr>
        <w:t>1</w:t>
      </w:r>
      <w:r w:rsidRPr="00D00D02">
        <w:t>.</w:t>
      </w:r>
      <w:r>
        <w:t>6</w:t>
      </w:r>
      <w:r w:rsidRPr="00D00D02">
        <w:t>.3</w:t>
      </w:r>
      <w:r w:rsidRPr="00D00D02">
        <w:tab/>
        <w:t>Application Errors</w:t>
      </w:r>
      <w:bookmarkEnd w:id="8602"/>
      <w:bookmarkEnd w:id="8603"/>
      <w:bookmarkEnd w:id="8604"/>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8605" w:name="_Toc85734550"/>
      <w:bookmarkStart w:id="8606" w:name="_Toc89431849"/>
      <w:bookmarkStart w:id="8607" w:name="_Toc97042763"/>
      <w:bookmarkStart w:id="8608" w:name="_Toc97045907"/>
      <w:bookmarkStart w:id="8609" w:name="_Toc97155652"/>
      <w:bookmarkStart w:id="8610" w:name="_Toc101521744"/>
      <w:bookmarkStart w:id="8611" w:name="_Toc138762054"/>
      <w:bookmarkStart w:id="8612" w:name="_Toc145708317"/>
      <w:bookmarkStart w:id="8613" w:name="_Toc160570866"/>
      <w:bookmarkStart w:id="8614" w:name="_Toc162008462"/>
      <w:bookmarkStart w:id="8615" w:name="_Toc185516138"/>
      <w:bookmarkStart w:id="8616" w:name="_Toc192873446"/>
      <w:bookmarkStart w:id="8617" w:name="_Toc199336476"/>
      <w:r>
        <w:t>9.</w:t>
      </w:r>
      <w:r w:rsidR="00730F40">
        <w:t>1</w:t>
      </w:r>
      <w:r>
        <w:t>.7</w:t>
      </w:r>
      <w:r>
        <w:tab/>
        <w:t>Feature negotiation</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8108"/>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3E01C96B" w:rsidR="00931558" w:rsidRDefault="00931558" w:rsidP="00931558">
            <w:pPr>
              <w:pStyle w:val="TAL"/>
              <w:rPr>
                <w:rFonts w:eastAsia="Batang"/>
              </w:rPr>
            </w:pPr>
            <w:r>
              <w:rPr>
                <w:rFonts w:cs="Arial"/>
                <w:szCs w:val="18"/>
              </w:rPr>
              <w:t>5GSatApp_1</w:t>
            </w:r>
          </w:p>
        </w:tc>
        <w:tc>
          <w:tcPr>
            <w:tcW w:w="5758" w:type="dxa"/>
          </w:tcPr>
          <w:p w14:paraId="17B989A9" w14:textId="6598EB74"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8618" w:name="_Toc85734551"/>
      <w:bookmarkStart w:id="8619" w:name="_Toc89431850"/>
      <w:bookmarkStart w:id="8620" w:name="_Toc97042764"/>
      <w:bookmarkStart w:id="8621" w:name="_Toc97045908"/>
      <w:bookmarkStart w:id="8622" w:name="_Toc97155653"/>
      <w:bookmarkStart w:id="8623" w:name="_Toc101521745"/>
      <w:bookmarkStart w:id="8624" w:name="_Toc138762055"/>
      <w:bookmarkStart w:id="8625" w:name="_Toc145708318"/>
      <w:bookmarkStart w:id="8626" w:name="_Toc160570867"/>
      <w:bookmarkStart w:id="8627" w:name="_Toc162008463"/>
      <w:bookmarkStart w:id="8628" w:name="_Toc185516139"/>
      <w:bookmarkStart w:id="8629" w:name="_Toc192873447"/>
      <w:bookmarkStart w:id="8630" w:name="_Toc199336477"/>
      <w:r>
        <w:t>9.2</w:t>
      </w:r>
      <w:r>
        <w:tab/>
        <w:t>Eecs_TargetEESDiscovery API</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34A83731" w14:textId="5F9B80A2" w:rsidR="007C54F7" w:rsidRDefault="007C54F7" w:rsidP="007C54F7">
      <w:pPr>
        <w:pStyle w:val="Heading3"/>
      </w:pPr>
      <w:bookmarkStart w:id="8631" w:name="_Toc85734552"/>
      <w:bookmarkStart w:id="8632" w:name="_Toc89431851"/>
      <w:bookmarkStart w:id="8633" w:name="_Toc97042765"/>
      <w:bookmarkStart w:id="8634" w:name="_Toc97045909"/>
      <w:bookmarkStart w:id="8635" w:name="_Toc97155654"/>
      <w:bookmarkStart w:id="8636" w:name="_Toc101521746"/>
      <w:bookmarkStart w:id="8637" w:name="_Toc138762056"/>
      <w:bookmarkStart w:id="8638" w:name="_Toc145708319"/>
      <w:bookmarkStart w:id="8639" w:name="_Toc160570868"/>
      <w:bookmarkStart w:id="8640" w:name="_Toc162008464"/>
      <w:bookmarkStart w:id="8641" w:name="_Toc185516140"/>
      <w:bookmarkStart w:id="8642" w:name="_Toc192873448"/>
      <w:bookmarkStart w:id="8643" w:name="_Toc199336478"/>
      <w:r>
        <w:t>9.2.1</w:t>
      </w:r>
      <w:r>
        <w:tab/>
      </w:r>
      <w:bookmarkEnd w:id="8631"/>
      <w:r w:rsidR="009616F6">
        <w:t>Introduction</w:t>
      </w:r>
      <w:bookmarkEnd w:id="8632"/>
      <w:bookmarkEnd w:id="8633"/>
      <w:bookmarkEnd w:id="8634"/>
      <w:bookmarkEnd w:id="8635"/>
      <w:bookmarkEnd w:id="8636"/>
      <w:bookmarkEnd w:id="8637"/>
      <w:bookmarkEnd w:id="8638"/>
      <w:bookmarkEnd w:id="8639"/>
      <w:bookmarkEnd w:id="8640"/>
      <w:bookmarkEnd w:id="8641"/>
      <w:bookmarkEnd w:id="8642"/>
      <w:bookmarkEnd w:id="864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8644" w:name="_Toc85734553"/>
      <w:bookmarkStart w:id="8645" w:name="_Toc89431852"/>
      <w:bookmarkStart w:id="8646" w:name="_Toc97042766"/>
      <w:bookmarkStart w:id="8647" w:name="_Toc97045910"/>
      <w:bookmarkStart w:id="8648" w:name="_Toc97155655"/>
      <w:bookmarkStart w:id="8649" w:name="_Toc101521747"/>
      <w:bookmarkStart w:id="8650" w:name="_Toc138762057"/>
      <w:bookmarkStart w:id="8651" w:name="_Toc145708320"/>
      <w:bookmarkStart w:id="8652" w:name="_Toc160570869"/>
      <w:bookmarkStart w:id="8653" w:name="_Toc162008465"/>
      <w:bookmarkStart w:id="8654" w:name="_Toc185516141"/>
      <w:bookmarkStart w:id="8655" w:name="_Toc192873449"/>
      <w:bookmarkStart w:id="8656" w:name="_Toc199336479"/>
      <w:r>
        <w:t>9.</w:t>
      </w:r>
      <w:r w:rsidR="00AB45AD">
        <w:t>2</w:t>
      </w:r>
      <w:r>
        <w:t>.2</w:t>
      </w:r>
      <w:r>
        <w:tab/>
        <w:t>Resources</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192648F" w14:textId="79AA4A35" w:rsidR="007C54F7" w:rsidRDefault="007C54F7" w:rsidP="007C54F7">
      <w:pPr>
        <w:pStyle w:val="Heading4"/>
      </w:pPr>
      <w:bookmarkStart w:id="8657" w:name="_Toc85734554"/>
      <w:bookmarkStart w:id="8658" w:name="_Toc89431853"/>
      <w:bookmarkStart w:id="8659" w:name="_Toc97042767"/>
      <w:bookmarkStart w:id="8660" w:name="_Toc97045911"/>
      <w:bookmarkStart w:id="8661" w:name="_Toc97155656"/>
      <w:bookmarkStart w:id="8662" w:name="_Toc101521748"/>
      <w:bookmarkStart w:id="8663" w:name="_Toc138762058"/>
      <w:bookmarkStart w:id="8664" w:name="_Toc145708321"/>
      <w:bookmarkStart w:id="8665" w:name="_Toc160570870"/>
      <w:bookmarkStart w:id="8666" w:name="_Toc162008466"/>
      <w:bookmarkStart w:id="8667" w:name="_Toc185516142"/>
      <w:bookmarkStart w:id="8668" w:name="_Toc192873450"/>
      <w:bookmarkStart w:id="8669" w:name="_Toc199336480"/>
      <w:r>
        <w:t>9.</w:t>
      </w:r>
      <w:r w:rsidR="00AB45AD">
        <w:t>2</w:t>
      </w:r>
      <w:r>
        <w:t>.2.1</w:t>
      </w:r>
      <w:r>
        <w:tab/>
        <w:t>Overview</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809948909"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8670" w:name="_Toc85734555"/>
      <w:bookmarkStart w:id="8671" w:name="_Toc89431854"/>
      <w:bookmarkStart w:id="8672" w:name="_Toc97042768"/>
      <w:bookmarkStart w:id="8673" w:name="_Toc97045912"/>
      <w:bookmarkStart w:id="8674" w:name="_Toc97155657"/>
      <w:bookmarkStart w:id="8675" w:name="_Toc101521749"/>
      <w:bookmarkStart w:id="8676" w:name="_Toc138762059"/>
      <w:bookmarkStart w:id="8677" w:name="_Toc145708322"/>
      <w:bookmarkStart w:id="8678" w:name="_Toc160570871"/>
      <w:bookmarkStart w:id="8679" w:name="_Toc162008467"/>
      <w:bookmarkStart w:id="8680" w:name="_Toc185516143"/>
      <w:bookmarkStart w:id="8681" w:name="_Toc192873451"/>
      <w:bookmarkStart w:id="8682" w:name="_Toc199336481"/>
      <w:r>
        <w:t>9.</w:t>
      </w:r>
      <w:r w:rsidR="00AB45AD">
        <w:t>2</w:t>
      </w:r>
      <w:r>
        <w:t>.2.2</w:t>
      </w:r>
      <w:r>
        <w:tab/>
        <w:t>Resource</w:t>
      </w:r>
      <w:r w:rsidRPr="00831458">
        <w:t xml:space="preserve">: </w:t>
      </w:r>
      <w:r>
        <w:t>EES Profiles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6B9D6631" w14:textId="25036092" w:rsidR="007C54F7" w:rsidRDefault="007C54F7" w:rsidP="007C54F7">
      <w:pPr>
        <w:pStyle w:val="Heading5"/>
        <w:rPr>
          <w:lang w:eastAsia="zh-CN"/>
        </w:rPr>
      </w:pPr>
      <w:bookmarkStart w:id="8683" w:name="_Toc85734556"/>
      <w:bookmarkStart w:id="8684" w:name="_Toc89431855"/>
      <w:bookmarkStart w:id="8685" w:name="_Toc97042769"/>
      <w:bookmarkStart w:id="8686" w:name="_Toc97045913"/>
      <w:bookmarkStart w:id="8687" w:name="_Toc97155658"/>
      <w:bookmarkStart w:id="8688" w:name="_Toc101521750"/>
      <w:bookmarkStart w:id="8689" w:name="_Toc138762060"/>
      <w:bookmarkStart w:id="8690" w:name="_Toc145708323"/>
      <w:bookmarkStart w:id="8691" w:name="_Toc160570872"/>
      <w:bookmarkStart w:id="8692" w:name="_Toc162008468"/>
      <w:bookmarkStart w:id="8693" w:name="_Toc185516144"/>
      <w:bookmarkStart w:id="8694" w:name="_Toc192873452"/>
      <w:bookmarkStart w:id="8695" w:name="_Toc199336482"/>
      <w:r>
        <w:rPr>
          <w:lang w:eastAsia="zh-CN"/>
        </w:rPr>
        <w:t>9.</w:t>
      </w:r>
      <w:r w:rsidR="00AB45AD">
        <w:rPr>
          <w:lang w:eastAsia="zh-CN"/>
        </w:rPr>
        <w:t>2</w:t>
      </w:r>
      <w:r>
        <w:rPr>
          <w:lang w:eastAsia="zh-CN"/>
        </w:rPr>
        <w:t>.2.2.1</w:t>
      </w:r>
      <w:r>
        <w:rPr>
          <w:lang w:eastAsia="zh-CN"/>
        </w:rPr>
        <w:tab/>
        <w:t>Description</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8696" w:name="_Toc85734557"/>
      <w:bookmarkStart w:id="8697" w:name="_Toc89431856"/>
      <w:bookmarkStart w:id="8698" w:name="_Toc97042770"/>
      <w:bookmarkStart w:id="8699" w:name="_Toc97045914"/>
      <w:bookmarkStart w:id="8700" w:name="_Toc97155659"/>
      <w:bookmarkStart w:id="8701" w:name="_Toc101521751"/>
      <w:bookmarkStart w:id="8702" w:name="_Toc138762061"/>
      <w:bookmarkStart w:id="8703" w:name="_Toc145708324"/>
      <w:bookmarkStart w:id="8704" w:name="_Toc160570873"/>
      <w:bookmarkStart w:id="8705" w:name="_Toc162008469"/>
      <w:bookmarkStart w:id="8706" w:name="_Toc185516145"/>
      <w:bookmarkStart w:id="8707" w:name="_Toc192873453"/>
      <w:bookmarkStart w:id="8708" w:name="_Toc199336483"/>
      <w:r>
        <w:rPr>
          <w:lang w:eastAsia="zh-CN"/>
        </w:rPr>
        <w:t>9.</w:t>
      </w:r>
      <w:r w:rsidR="00AB45AD">
        <w:rPr>
          <w:lang w:eastAsia="zh-CN"/>
        </w:rPr>
        <w:t>2</w:t>
      </w:r>
      <w:r>
        <w:rPr>
          <w:lang w:eastAsia="zh-CN"/>
        </w:rPr>
        <w:t>.2.2.2</w:t>
      </w:r>
      <w:r>
        <w:rPr>
          <w:lang w:eastAsia="zh-CN"/>
        </w:rPr>
        <w:tab/>
        <w:t>Resource Definition</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8709" w:name="_Toc85734558"/>
      <w:bookmarkStart w:id="8710" w:name="_Toc89431857"/>
      <w:bookmarkStart w:id="8711" w:name="_Toc97042771"/>
      <w:bookmarkStart w:id="8712" w:name="_Toc97045915"/>
      <w:bookmarkStart w:id="8713" w:name="_Toc97155660"/>
      <w:bookmarkStart w:id="8714" w:name="_Toc101521752"/>
      <w:bookmarkStart w:id="8715" w:name="_Toc138762062"/>
      <w:bookmarkStart w:id="8716" w:name="_Toc145708325"/>
      <w:bookmarkStart w:id="8717" w:name="_Toc160570874"/>
      <w:bookmarkStart w:id="8718" w:name="_Toc162008470"/>
      <w:bookmarkStart w:id="8719" w:name="_Toc185516146"/>
      <w:bookmarkStart w:id="8720" w:name="_Toc192873454"/>
      <w:bookmarkStart w:id="8721" w:name="_Toc199336484"/>
      <w:r>
        <w:rPr>
          <w:lang w:eastAsia="zh-CN"/>
        </w:rPr>
        <w:t>9.</w:t>
      </w:r>
      <w:r w:rsidR="00AB45AD">
        <w:rPr>
          <w:lang w:eastAsia="zh-CN"/>
        </w:rPr>
        <w:t>2</w:t>
      </w:r>
      <w:r>
        <w:rPr>
          <w:lang w:eastAsia="zh-CN"/>
        </w:rPr>
        <w:t>.2.2.3</w:t>
      </w:r>
      <w:r>
        <w:rPr>
          <w:lang w:eastAsia="zh-CN"/>
        </w:rPr>
        <w:tab/>
        <w:t>Resource Standard Methods</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150C2DA3" w14:textId="4D1A3ED8" w:rsidR="007C54F7" w:rsidRDefault="007C54F7" w:rsidP="007C54F7">
      <w:pPr>
        <w:pStyle w:val="Heading6"/>
        <w:rPr>
          <w:lang w:eastAsia="zh-CN"/>
        </w:rPr>
      </w:pPr>
      <w:bookmarkStart w:id="8722" w:name="_Toc85734559"/>
      <w:bookmarkStart w:id="8723" w:name="_Toc89431858"/>
      <w:bookmarkStart w:id="8724" w:name="_Toc97042772"/>
      <w:bookmarkStart w:id="8725" w:name="_Toc97045916"/>
      <w:bookmarkStart w:id="8726" w:name="_Toc97155661"/>
      <w:bookmarkStart w:id="8727" w:name="_Toc101521753"/>
      <w:bookmarkStart w:id="8728" w:name="_Toc138762063"/>
      <w:bookmarkStart w:id="8729" w:name="_Toc145708326"/>
      <w:bookmarkStart w:id="8730" w:name="_Toc160570875"/>
      <w:bookmarkStart w:id="8731" w:name="_Toc162008471"/>
      <w:bookmarkStart w:id="8732" w:name="_Toc185516147"/>
      <w:bookmarkStart w:id="8733" w:name="_Toc192873455"/>
      <w:bookmarkStart w:id="8734" w:name="_Toc199336485"/>
      <w:r>
        <w:rPr>
          <w:lang w:eastAsia="zh-CN"/>
        </w:rPr>
        <w:t>9.</w:t>
      </w:r>
      <w:r w:rsidR="00AB45AD">
        <w:rPr>
          <w:lang w:eastAsia="zh-CN"/>
        </w:rPr>
        <w:t>2</w:t>
      </w:r>
      <w:r>
        <w:rPr>
          <w:lang w:eastAsia="zh-CN"/>
        </w:rPr>
        <w:t>.2.2.3.1</w:t>
      </w:r>
      <w:r>
        <w:rPr>
          <w:lang w:eastAsia="zh-CN"/>
        </w:rPr>
        <w:tab/>
        <w:t>GET</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shd w:val="clear" w:color="auto" w:fill="auto"/>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shd w:val="clear" w:color="auto" w:fill="auto"/>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shd w:val="clear" w:color="auto" w:fill="auto"/>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shd w:val="clear" w:color="auto" w:fill="auto"/>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shd w:val="clear" w:color="auto" w:fill="auto"/>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shd w:val="clear" w:color="auto" w:fill="auto"/>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shd w:val="clear" w:color="auto" w:fill="auto"/>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shd w:val="clear" w:color="auto" w:fill="auto"/>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shd w:val="clear" w:color="auto" w:fill="auto"/>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shd w:val="clear" w:color="auto" w:fill="auto"/>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shd w:val="clear" w:color="auto" w:fill="auto"/>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shd w:val="clear" w:color="auto" w:fill="auto"/>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shd w:val="clear" w:color="auto" w:fill="auto"/>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shd w:val="clear" w:color="auto" w:fill="auto"/>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shd w:val="clear" w:color="auto" w:fill="auto"/>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shd w:val="clear" w:color="auto" w:fill="auto"/>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shd w:val="clear" w:color="auto" w:fill="auto"/>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shd w:val="clear" w:color="auto" w:fill="auto"/>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shd w:val="clear" w:color="auto" w:fill="auto"/>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shd w:val="clear" w:color="auto" w:fill="auto"/>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shd w:val="clear" w:color="auto" w:fill="auto"/>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shd w:val="clear" w:color="auto" w:fill="auto"/>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shd w:val="clear" w:color="auto" w:fill="auto"/>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shd w:val="clear" w:color="auto" w:fill="auto"/>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shd w:val="clear" w:color="auto" w:fill="auto"/>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shd w:val="clear" w:color="auto" w:fill="auto"/>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shd w:val="clear" w:color="auto" w:fill="auto"/>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shd w:val="clear" w:color="auto" w:fill="auto"/>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shd w:val="clear" w:color="auto" w:fill="auto"/>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8735" w:name="_Toc85734560"/>
      <w:bookmarkStart w:id="8736" w:name="_Toc89431859"/>
      <w:bookmarkStart w:id="8737" w:name="_Toc97042773"/>
      <w:bookmarkStart w:id="8738" w:name="_Toc97045917"/>
      <w:bookmarkStart w:id="8739" w:name="_Toc97155662"/>
      <w:bookmarkStart w:id="8740" w:name="_Toc101521754"/>
      <w:bookmarkStart w:id="8741" w:name="_Toc138762064"/>
      <w:bookmarkStart w:id="8742" w:name="_Toc145708327"/>
      <w:bookmarkStart w:id="8743" w:name="_Toc160570876"/>
      <w:bookmarkStart w:id="8744" w:name="_Toc162008472"/>
      <w:bookmarkStart w:id="8745" w:name="_Toc185516148"/>
      <w:bookmarkStart w:id="8746" w:name="_Toc192873456"/>
      <w:bookmarkStart w:id="8747" w:name="_Toc199336486"/>
      <w:r>
        <w:rPr>
          <w:lang w:eastAsia="zh-CN"/>
        </w:rPr>
        <w:t>9.</w:t>
      </w:r>
      <w:r w:rsidR="00AB45AD">
        <w:rPr>
          <w:lang w:eastAsia="zh-CN"/>
        </w:rPr>
        <w:t>2</w:t>
      </w:r>
      <w:r>
        <w:rPr>
          <w:lang w:eastAsia="zh-CN"/>
        </w:rPr>
        <w:t>.2.2.4</w:t>
      </w:r>
      <w:r>
        <w:rPr>
          <w:lang w:eastAsia="zh-CN"/>
        </w:rPr>
        <w:tab/>
        <w:t>Resource Custom Operations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05C87CEC" w14:textId="77777777" w:rsidR="007C54F7" w:rsidRDefault="007C54F7" w:rsidP="007C54F7">
      <w:r>
        <w:t>None.</w:t>
      </w:r>
    </w:p>
    <w:p w14:paraId="776D1DA8" w14:textId="68C6B7C0" w:rsidR="007C54F7" w:rsidRDefault="007C54F7" w:rsidP="007C54F7">
      <w:pPr>
        <w:pStyle w:val="Heading3"/>
      </w:pPr>
      <w:bookmarkStart w:id="8748" w:name="_Toc85734561"/>
      <w:bookmarkStart w:id="8749" w:name="_Toc89431860"/>
      <w:bookmarkStart w:id="8750" w:name="_Toc97042774"/>
      <w:bookmarkStart w:id="8751" w:name="_Toc97045918"/>
      <w:bookmarkStart w:id="8752" w:name="_Toc97155663"/>
      <w:bookmarkStart w:id="8753" w:name="_Toc101521755"/>
      <w:bookmarkStart w:id="8754" w:name="_Toc138762065"/>
      <w:bookmarkStart w:id="8755" w:name="_Toc145708328"/>
      <w:bookmarkStart w:id="8756" w:name="_Toc160570877"/>
      <w:bookmarkStart w:id="8757" w:name="_Toc162008473"/>
      <w:bookmarkStart w:id="8758" w:name="_Toc185516149"/>
      <w:bookmarkStart w:id="8759" w:name="_Toc192873457"/>
      <w:bookmarkStart w:id="8760" w:name="_Toc199336487"/>
      <w:r>
        <w:t>9.</w:t>
      </w:r>
      <w:r w:rsidR="00AB45AD">
        <w:t>2</w:t>
      </w:r>
      <w:r>
        <w:t>.3</w:t>
      </w:r>
      <w:r>
        <w:tab/>
        <w:t>Custom Operations without associated resources</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8761" w:name="_Toc85734562"/>
      <w:bookmarkStart w:id="8762" w:name="_Toc89431861"/>
      <w:bookmarkStart w:id="8763" w:name="_Toc97042775"/>
      <w:bookmarkStart w:id="8764" w:name="_Toc97045919"/>
      <w:bookmarkStart w:id="8765" w:name="_Toc97155664"/>
      <w:bookmarkStart w:id="8766" w:name="_Toc101521756"/>
      <w:bookmarkStart w:id="8767" w:name="_Toc138762066"/>
      <w:bookmarkStart w:id="8768" w:name="_Toc145708329"/>
      <w:bookmarkStart w:id="8769" w:name="_Toc160570878"/>
      <w:bookmarkStart w:id="8770" w:name="_Toc162008474"/>
      <w:bookmarkStart w:id="8771" w:name="_Toc185516150"/>
      <w:bookmarkStart w:id="8772" w:name="_Toc192873458"/>
      <w:bookmarkStart w:id="8773" w:name="_Toc199336488"/>
      <w:r>
        <w:t>9.</w:t>
      </w:r>
      <w:r w:rsidR="00AB45AD">
        <w:t>2</w:t>
      </w:r>
      <w:r>
        <w:t>.4</w:t>
      </w:r>
      <w:r>
        <w:tab/>
        <w:t>Notifications</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196CDEE0" w14:textId="77777777" w:rsidR="007C54F7" w:rsidRPr="00A2226D" w:rsidRDefault="007C54F7" w:rsidP="007C54F7">
      <w:r>
        <w:t>None.</w:t>
      </w:r>
    </w:p>
    <w:p w14:paraId="00AEEE00" w14:textId="6CCE256F" w:rsidR="007C54F7" w:rsidRDefault="007C54F7" w:rsidP="007C54F7">
      <w:pPr>
        <w:pStyle w:val="Heading3"/>
      </w:pPr>
      <w:bookmarkStart w:id="8774" w:name="_Toc85734563"/>
      <w:bookmarkStart w:id="8775" w:name="_Toc89431862"/>
      <w:bookmarkStart w:id="8776" w:name="_Toc97042776"/>
      <w:bookmarkStart w:id="8777" w:name="_Toc97045920"/>
      <w:bookmarkStart w:id="8778" w:name="_Toc97155665"/>
      <w:bookmarkStart w:id="8779" w:name="_Toc101521757"/>
      <w:bookmarkStart w:id="8780" w:name="_Toc138762067"/>
      <w:bookmarkStart w:id="8781" w:name="_Toc145708330"/>
      <w:bookmarkStart w:id="8782" w:name="_Toc160570879"/>
      <w:bookmarkStart w:id="8783" w:name="_Toc162008475"/>
      <w:bookmarkStart w:id="8784" w:name="_Toc185516151"/>
      <w:bookmarkStart w:id="8785" w:name="_Toc192873459"/>
      <w:bookmarkStart w:id="8786" w:name="_Toc199336489"/>
      <w:r>
        <w:t>9.</w:t>
      </w:r>
      <w:r w:rsidR="00AB45AD">
        <w:t>2</w:t>
      </w:r>
      <w:r>
        <w:t>.5</w:t>
      </w:r>
      <w:r>
        <w:tab/>
        <w:t>Data Model</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51ED396F" w14:textId="7FC75096" w:rsidR="007C54F7" w:rsidRDefault="007C54F7" w:rsidP="007C54F7">
      <w:pPr>
        <w:pStyle w:val="Heading4"/>
        <w:rPr>
          <w:lang w:eastAsia="zh-CN"/>
        </w:rPr>
      </w:pPr>
      <w:bookmarkStart w:id="8787" w:name="_Toc85734564"/>
      <w:bookmarkStart w:id="8788" w:name="_Toc89431863"/>
      <w:bookmarkStart w:id="8789" w:name="_Toc97042777"/>
      <w:bookmarkStart w:id="8790" w:name="_Toc97045921"/>
      <w:bookmarkStart w:id="8791" w:name="_Toc97155666"/>
      <w:bookmarkStart w:id="8792" w:name="_Toc101521758"/>
      <w:bookmarkStart w:id="8793" w:name="_Toc138762068"/>
      <w:bookmarkStart w:id="8794" w:name="_Toc145708331"/>
      <w:bookmarkStart w:id="8795" w:name="_Toc160570880"/>
      <w:bookmarkStart w:id="8796" w:name="_Toc162008476"/>
      <w:bookmarkStart w:id="8797" w:name="_Toc185516152"/>
      <w:bookmarkStart w:id="8798" w:name="_Toc192873460"/>
      <w:bookmarkStart w:id="8799" w:name="_Toc199336490"/>
      <w:r>
        <w:rPr>
          <w:lang w:eastAsia="zh-CN"/>
        </w:rPr>
        <w:t>9.</w:t>
      </w:r>
      <w:r w:rsidR="00AB45AD">
        <w:rPr>
          <w:lang w:eastAsia="zh-CN"/>
        </w:rPr>
        <w:t>2</w:t>
      </w:r>
      <w:r>
        <w:rPr>
          <w:lang w:eastAsia="zh-CN"/>
        </w:rPr>
        <w:t>.5.1</w:t>
      </w:r>
      <w:r>
        <w:rPr>
          <w:lang w:eastAsia="zh-CN"/>
        </w:rPr>
        <w:tab/>
        <w:t>General</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9E23F3">
        <w:trPr>
          <w:jc w:val="center"/>
        </w:trPr>
        <w:tc>
          <w:tcPr>
            <w:tcW w:w="2868" w:type="dxa"/>
            <w:shd w:val="clear" w:color="auto" w:fill="C0C0C0"/>
            <w:hideMark/>
          </w:tcPr>
          <w:p w14:paraId="32B40A5F" w14:textId="77777777" w:rsidR="00901B57" w:rsidRDefault="00901B57" w:rsidP="00A028E5">
            <w:pPr>
              <w:pStyle w:val="TAH"/>
            </w:pPr>
            <w:r>
              <w:t>Data type</w:t>
            </w:r>
          </w:p>
        </w:tc>
        <w:tc>
          <w:tcPr>
            <w:tcW w:w="1297" w:type="dxa"/>
            <w:shd w:val="clear" w:color="auto" w:fill="C0C0C0"/>
            <w:hideMark/>
          </w:tcPr>
          <w:p w14:paraId="3FFEA372" w14:textId="77777777" w:rsidR="00901B57" w:rsidRDefault="00901B57" w:rsidP="00A028E5">
            <w:pPr>
              <w:pStyle w:val="TAH"/>
            </w:pPr>
            <w:r>
              <w:t>Section defined</w:t>
            </w:r>
          </w:p>
        </w:tc>
        <w:tc>
          <w:tcPr>
            <w:tcW w:w="4191" w:type="dxa"/>
            <w:shd w:val="clear" w:color="auto" w:fill="C0C0C0"/>
            <w:hideMark/>
          </w:tcPr>
          <w:p w14:paraId="26D12A73" w14:textId="77777777" w:rsidR="00901B57" w:rsidRDefault="00901B57" w:rsidP="00A028E5">
            <w:pPr>
              <w:pStyle w:val="TAH"/>
            </w:pPr>
            <w:r>
              <w:t>Description</w:t>
            </w:r>
          </w:p>
        </w:tc>
        <w:tc>
          <w:tcPr>
            <w:tcW w:w="1421" w:type="dxa"/>
            <w:shd w:val="clear" w:color="auto" w:fill="C0C0C0"/>
          </w:tcPr>
          <w:p w14:paraId="4156560B" w14:textId="77777777" w:rsidR="00901B57" w:rsidRDefault="00901B57" w:rsidP="00A028E5">
            <w:pPr>
              <w:pStyle w:val="TAH"/>
            </w:pPr>
            <w:r>
              <w:t>Applicability</w:t>
            </w:r>
          </w:p>
        </w:tc>
      </w:tr>
      <w:tr w:rsidR="00901B57" w14:paraId="08D9F32D" w14:textId="77777777" w:rsidTr="009E23F3">
        <w:trPr>
          <w:jc w:val="center"/>
        </w:trPr>
        <w:tc>
          <w:tcPr>
            <w:tcW w:w="2868" w:type="dxa"/>
          </w:tcPr>
          <w:p w14:paraId="4A6A4E39" w14:textId="77777777" w:rsidR="00901B57" w:rsidRDefault="00901B57" w:rsidP="00A028E5">
            <w:pPr>
              <w:pStyle w:val="TAL"/>
            </w:pPr>
            <w:r>
              <w:t>CandidateDnaisInfo</w:t>
            </w:r>
          </w:p>
        </w:tc>
        <w:tc>
          <w:tcPr>
            <w:tcW w:w="1297" w:type="dxa"/>
          </w:tcPr>
          <w:p w14:paraId="6B47CD6D" w14:textId="77777777" w:rsidR="00901B57" w:rsidRDefault="00901B57" w:rsidP="009E23F3">
            <w:pPr>
              <w:pStyle w:val="TAC"/>
            </w:pPr>
            <w:r>
              <w:t>9.5.5.2.3</w:t>
            </w:r>
          </w:p>
        </w:tc>
        <w:tc>
          <w:tcPr>
            <w:tcW w:w="4191" w:type="dxa"/>
          </w:tcPr>
          <w:p w14:paraId="3CA0BDF1" w14:textId="77777777" w:rsidR="00901B57" w:rsidRDefault="00901B57" w:rsidP="00A028E5">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A028E5">
            <w:pPr>
              <w:pStyle w:val="TAL"/>
              <w:rPr>
                <w:rFonts w:cs="Arial"/>
                <w:szCs w:val="18"/>
              </w:rPr>
            </w:pPr>
            <w:r>
              <w:rPr>
                <w:rFonts w:cs="Arial"/>
                <w:szCs w:val="18"/>
              </w:rPr>
              <w:t>EdgeApp_3</w:t>
            </w:r>
          </w:p>
        </w:tc>
      </w:tr>
      <w:tr w:rsidR="00901B57" w14:paraId="39197A84" w14:textId="77777777" w:rsidTr="009E23F3">
        <w:trPr>
          <w:jc w:val="center"/>
        </w:trPr>
        <w:tc>
          <w:tcPr>
            <w:tcW w:w="2868" w:type="dxa"/>
          </w:tcPr>
          <w:p w14:paraId="2C52C3EA" w14:textId="77777777" w:rsidR="00901B57" w:rsidRDefault="00901B57" w:rsidP="00A028E5">
            <w:pPr>
              <w:pStyle w:val="TAL"/>
            </w:pPr>
            <w:r>
              <w:t>TunnelInfo</w:t>
            </w:r>
          </w:p>
        </w:tc>
        <w:tc>
          <w:tcPr>
            <w:tcW w:w="1297" w:type="dxa"/>
          </w:tcPr>
          <w:p w14:paraId="7E32B52E" w14:textId="77777777" w:rsidR="00901B57" w:rsidRDefault="00901B57" w:rsidP="009E23F3">
            <w:pPr>
              <w:pStyle w:val="TAC"/>
            </w:pPr>
            <w:r>
              <w:t>9.2.5.2.2</w:t>
            </w:r>
          </w:p>
        </w:tc>
        <w:tc>
          <w:tcPr>
            <w:tcW w:w="4191" w:type="dxa"/>
          </w:tcPr>
          <w:p w14:paraId="7A5DA95B" w14:textId="77777777" w:rsidR="00901B57" w:rsidRDefault="00901B57" w:rsidP="00A028E5">
            <w:pPr>
              <w:pStyle w:val="TAL"/>
              <w:rPr>
                <w:rFonts w:cs="Arial"/>
                <w:szCs w:val="18"/>
              </w:rPr>
            </w:pPr>
            <w:r>
              <w:rPr>
                <w:rFonts w:cs="Arial"/>
                <w:szCs w:val="18"/>
              </w:rPr>
              <w:t>Contains the tunnel information.</w:t>
            </w:r>
          </w:p>
        </w:tc>
        <w:tc>
          <w:tcPr>
            <w:tcW w:w="1421" w:type="dxa"/>
          </w:tcPr>
          <w:p w14:paraId="76370DCD" w14:textId="77777777" w:rsidR="00901B57" w:rsidRDefault="00901B57" w:rsidP="00A028E5">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8800" w:name="_Toc85734565"/>
      <w:bookmarkStart w:id="8801" w:name="_Toc89431864"/>
      <w:bookmarkStart w:id="8802" w:name="_Toc97042778"/>
      <w:bookmarkStart w:id="8803" w:name="_Toc97045922"/>
      <w:bookmarkStart w:id="8804" w:name="_Toc97155667"/>
      <w:bookmarkStart w:id="8805" w:name="_Toc101521759"/>
      <w:bookmarkStart w:id="8806" w:name="_Toc138762069"/>
      <w:bookmarkStart w:id="8807" w:name="_Toc145708332"/>
      <w:bookmarkStart w:id="8808" w:name="_Toc160570881"/>
      <w:bookmarkStart w:id="8809" w:name="_Toc162008477"/>
      <w:bookmarkStart w:id="8810" w:name="_Toc185516153"/>
      <w:bookmarkStart w:id="8811" w:name="_Toc192873461"/>
      <w:bookmarkStart w:id="8812" w:name="_Toc199336491"/>
      <w:r>
        <w:rPr>
          <w:lang w:eastAsia="zh-CN"/>
        </w:rPr>
        <w:t>9.</w:t>
      </w:r>
      <w:r w:rsidR="004E40B6">
        <w:rPr>
          <w:lang w:eastAsia="zh-CN"/>
        </w:rPr>
        <w:t>2</w:t>
      </w:r>
      <w:r>
        <w:rPr>
          <w:lang w:eastAsia="zh-CN"/>
        </w:rPr>
        <w:t>.5.2</w:t>
      </w:r>
      <w:r>
        <w:rPr>
          <w:lang w:eastAsia="zh-CN"/>
        </w:rPr>
        <w:tab/>
        <w:t>Structured data types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0B33F2D2" w14:textId="77777777" w:rsidR="00345C33" w:rsidRDefault="00345C33" w:rsidP="00345C33">
      <w:pPr>
        <w:pStyle w:val="Heading5"/>
      </w:pPr>
      <w:bookmarkStart w:id="8813" w:name="_Toc185516154"/>
      <w:bookmarkStart w:id="8814" w:name="_Toc192873462"/>
      <w:bookmarkStart w:id="8815" w:name="_Toc199336492"/>
      <w:r>
        <w:t>9.2.5.2.1</w:t>
      </w:r>
      <w:r>
        <w:tab/>
        <w:t>Introduction</w:t>
      </w:r>
      <w:bookmarkEnd w:id="8813"/>
      <w:bookmarkEnd w:id="8814"/>
      <w:bookmarkEnd w:id="8815"/>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8816" w:name="_Toc185516155"/>
      <w:bookmarkStart w:id="8817" w:name="_Toc192873463"/>
      <w:bookmarkStart w:id="8818" w:name="_Toc199336493"/>
      <w:r>
        <w:t>9.2.5.2.2</w:t>
      </w:r>
      <w:r>
        <w:tab/>
        <w:t xml:space="preserve">Type: </w:t>
      </w:r>
      <w:r>
        <w:rPr>
          <w:lang w:val="en-US"/>
        </w:rPr>
        <w:t>TunnelInfo</w:t>
      </w:r>
      <w:bookmarkEnd w:id="8816"/>
      <w:bookmarkEnd w:id="8817"/>
      <w:bookmarkEnd w:id="8818"/>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8819" w:name="_Toc199336494"/>
      <w:r>
        <w:t>9.2.5.2.3</w:t>
      </w:r>
      <w:r>
        <w:tab/>
        <w:t>Type: CandidateDnaisInfo</w:t>
      </w:r>
      <w:bookmarkEnd w:id="8819"/>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A028E5">
        <w:trPr>
          <w:jc w:val="center"/>
        </w:trPr>
        <w:tc>
          <w:tcPr>
            <w:tcW w:w="1693" w:type="dxa"/>
            <w:shd w:val="clear" w:color="auto" w:fill="C0C0C0"/>
            <w:vAlign w:val="center"/>
            <w:hideMark/>
          </w:tcPr>
          <w:p w14:paraId="06F7726A" w14:textId="77777777" w:rsidR="00901B57" w:rsidRDefault="00901B57" w:rsidP="00A028E5">
            <w:pPr>
              <w:pStyle w:val="TAH"/>
            </w:pPr>
            <w:r>
              <w:t>Attribute name</w:t>
            </w:r>
          </w:p>
        </w:tc>
        <w:tc>
          <w:tcPr>
            <w:tcW w:w="1279" w:type="dxa"/>
            <w:shd w:val="clear" w:color="auto" w:fill="C0C0C0"/>
            <w:vAlign w:val="center"/>
            <w:hideMark/>
          </w:tcPr>
          <w:p w14:paraId="5DECF3EB" w14:textId="77777777" w:rsidR="00901B57" w:rsidRDefault="00901B57" w:rsidP="00A028E5">
            <w:pPr>
              <w:pStyle w:val="TAH"/>
            </w:pPr>
            <w:r>
              <w:t>Data type</w:t>
            </w:r>
          </w:p>
        </w:tc>
        <w:tc>
          <w:tcPr>
            <w:tcW w:w="425" w:type="dxa"/>
            <w:shd w:val="clear" w:color="auto" w:fill="C0C0C0"/>
            <w:vAlign w:val="center"/>
            <w:hideMark/>
          </w:tcPr>
          <w:p w14:paraId="66566D0A" w14:textId="77777777" w:rsidR="00901B57" w:rsidRDefault="00901B57" w:rsidP="00A028E5">
            <w:pPr>
              <w:pStyle w:val="TAH"/>
            </w:pPr>
            <w:r>
              <w:t>P</w:t>
            </w:r>
          </w:p>
        </w:tc>
        <w:tc>
          <w:tcPr>
            <w:tcW w:w="1134" w:type="dxa"/>
            <w:shd w:val="clear" w:color="auto" w:fill="C0C0C0"/>
            <w:vAlign w:val="center"/>
          </w:tcPr>
          <w:p w14:paraId="1CA1FD57" w14:textId="77777777" w:rsidR="00901B57" w:rsidRDefault="00901B57" w:rsidP="00A028E5">
            <w:pPr>
              <w:pStyle w:val="TAH"/>
            </w:pPr>
            <w:r>
              <w:t>Cardinality</w:t>
            </w:r>
          </w:p>
        </w:tc>
        <w:tc>
          <w:tcPr>
            <w:tcW w:w="3686" w:type="dxa"/>
            <w:shd w:val="clear" w:color="auto" w:fill="C0C0C0"/>
            <w:vAlign w:val="center"/>
            <w:hideMark/>
          </w:tcPr>
          <w:p w14:paraId="0D80AAE1" w14:textId="77777777" w:rsidR="00901B57" w:rsidRDefault="00901B57" w:rsidP="00A028E5">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A028E5">
            <w:pPr>
              <w:pStyle w:val="TAH"/>
              <w:rPr>
                <w:rFonts w:cs="Arial"/>
                <w:szCs w:val="18"/>
              </w:rPr>
            </w:pPr>
            <w:r>
              <w:rPr>
                <w:rFonts w:cs="Arial"/>
                <w:szCs w:val="18"/>
              </w:rPr>
              <w:t>Applicability</w:t>
            </w:r>
          </w:p>
        </w:tc>
      </w:tr>
      <w:tr w:rsidR="00901B57" w14:paraId="7F26035A" w14:textId="77777777" w:rsidTr="00A028E5">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A028E5">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A028E5">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A028E5">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A028E5">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A028E5">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A028E5">
            <w:pPr>
              <w:pStyle w:val="TAL"/>
              <w:rPr>
                <w:rFonts w:cs="Arial"/>
                <w:szCs w:val="18"/>
              </w:rPr>
            </w:pPr>
          </w:p>
        </w:tc>
      </w:tr>
      <w:tr w:rsidR="00901B57" w14:paraId="719BEAD9" w14:textId="77777777" w:rsidTr="00A028E5">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A028E5">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A028E5">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A028E5">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A028E5">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A028E5">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A028E5">
            <w:pPr>
              <w:pStyle w:val="TAL"/>
              <w:rPr>
                <w:noProof/>
                <w:lang w:eastAsia="zh-CN"/>
              </w:rPr>
            </w:pPr>
          </w:p>
          <w:p w14:paraId="35CDFE2D" w14:textId="77777777" w:rsidR="00901B57" w:rsidRDefault="00901B57" w:rsidP="00A028E5">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A028E5">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A028E5">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A028E5">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8820" w:name="_Toc85734566"/>
      <w:bookmarkStart w:id="8821" w:name="_Toc89431865"/>
      <w:bookmarkStart w:id="8822" w:name="_Toc97042779"/>
      <w:bookmarkStart w:id="8823" w:name="_Toc97045923"/>
      <w:bookmarkStart w:id="8824" w:name="_Toc97155668"/>
      <w:bookmarkStart w:id="8825" w:name="_Toc101521760"/>
      <w:bookmarkStart w:id="8826" w:name="_Toc138762070"/>
      <w:bookmarkStart w:id="8827" w:name="_Toc145708333"/>
      <w:bookmarkStart w:id="8828" w:name="_Toc160570882"/>
      <w:bookmarkStart w:id="8829" w:name="_Toc162008478"/>
      <w:bookmarkStart w:id="8830" w:name="_Toc185516156"/>
      <w:bookmarkStart w:id="8831" w:name="_Toc192873464"/>
      <w:bookmarkStart w:id="8832" w:name="_Toc199336495"/>
      <w:r>
        <w:rPr>
          <w:lang w:eastAsia="zh-CN"/>
        </w:rPr>
        <w:t>9.</w:t>
      </w:r>
      <w:r w:rsidR="004E40B6">
        <w:rPr>
          <w:lang w:eastAsia="zh-CN"/>
        </w:rPr>
        <w:t>2</w:t>
      </w:r>
      <w:r>
        <w:rPr>
          <w:lang w:eastAsia="zh-CN"/>
        </w:rPr>
        <w:t>.5.3</w:t>
      </w:r>
      <w:r>
        <w:rPr>
          <w:lang w:eastAsia="zh-CN"/>
        </w:rPr>
        <w:tab/>
        <w:t>Simple data types and enumerations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8833" w:name="_Toc85734567"/>
      <w:bookmarkStart w:id="8834" w:name="_Toc89431866"/>
      <w:bookmarkStart w:id="8835" w:name="_Toc97042780"/>
      <w:bookmarkStart w:id="8836" w:name="_Toc97045924"/>
      <w:bookmarkStart w:id="8837" w:name="_Toc97155669"/>
      <w:bookmarkStart w:id="8838" w:name="_Toc101521761"/>
      <w:bookmarkStart w:id="8839" w:name="_Toc138762071"/>
      <w:bookmarkStart w:id="8840" w:name="_Toc145708334"/>
      <w:bookmarkStart w:id="8841" w:name="_Toc160570883"/>
      <w:bookmarkStart w:id="8842" w:name="_Toc162008479"/>
      <w:bookmarkStart w:id="8843" w:name="_Toc185516157"/>
      <w:bookmarkStart w:id="8844" w:name="_Toc192873465"/>
      <w:bookmarkStart w:id="8845" w:name="_Toc199336496"/>
      <w:r>
        <w:t>9.</w:t>
      </w:r>
      <w:r w:rsidR="004E40B6">
        <w:t>2</w:t>
      </w:r>
      <w:r>
        <w:t>.6</w:t>
      </w:r>
      <w:r>
        <w:tab/>
        <w:t>Error Handling</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8846" w:name="_Toc85734568"/>
      <w:bookmarkStart w:id="8847" w:name="_Toc89431867"/>
      <w:bookmarkStart w:id="8848" w:name="_Toc97042781"/>
      <w:bookmarkStart w:id="8849" w:name="_Toc97045925"/>
      <w:bookmarkStart w:id="8850" w:name="_Toc97155670"/>
      <w:bookmarkStart w:id="8851" w:name="_Toc101521762"/>
      <w:bookmarkStart w:id="8852" w:name="_Toc138762072"/>
      <w:bookmarkStart w:id="8853" w:name="_Toc145708335"/>
      <w:bookmarkStart w:id="8854" w:name="_Toc160570884"/>
      <w:bookmarkStart w:id="8855" w:name="_Toc162008480"/>
      <w:bookmarkStart w:id="8856" w:name="_Toc185516158"/>
      <w:bookmarkStart w:id="8857" w:name="_Toc192873466"/>
      <w:bookmarkStart w:id="8858" w:name="_Toc199336497"/>
      <w:r>
        <w:t>9.</w:t>
      </w:r>
      <w:r w:rsidR="004E40B6">
        <w:t>2</w:t>
      </w:r>
      <w:r>
        <w:t>.7</w:t>
      </w:r>
      <w:r>
        <w:tab/>
        <w:t>Feature negotiation</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8859" w:name="_Toc160570885"/>
      <w:bookmarkStart w:id="8860" w:name="_Toc162008481"/>
      <w:bookmarkStart w:id="8861" w:name="_Toc185516159"/>
      <w:bookmarkStart w:id="8862" w:name="_Toc192873467"/>
      <w:bookmarkStart w:id="8863" w:name="_Toc199336498"/>
      <w:r>
        <w:t>9.3</w:t>
      </w:r>
      <w:r>
        <w:tab/>
      </w:r>
      <w:r w:rsidRPr="00310802">
        <w:t>Ee</w:t>
      </w:r>
      <w:r>
        <w:t>cs</w:t>
      </w:r>
      <w:r w:rsidRPr="00310802">
        <w:t>_</w:t>
      </w:r>
      <w:r>
        <w:t>EASInfoManagement API</w:t>
      </w:r>
      <w:bookmarkEnd w:id="8859"/>
      <w:bookmarkEnd w:id="8860"/>
      <w:bookmarkEnd w:id="8861"/>
      <w:bookmarkEnd w:id="8862"/>
      <w:bookmarkEnd w:id="8863"/>
    </w:p>
    <w:p w14:paraId="086666CF" w14:textId="77777777" w:rsidR="00B3769E" w:rsidRDefault="00B3769E" w:rsidP="00B3769E">
      <w:pPr>
        <w:pStyle w:val="Heading3"/>
      </w:pPr>
      <w:bookmarkStart w:id="8864" w:name="_Toc160570886"/>
      <w:bookmarkStart w:id="8865" w:name="_Toc162008482"/>
      <w:bookmarkStart w:id="8866" w:name="_Toc185516160"/>
      <w:bookmarkStart w:id="8867" w:name="_Toc192873468"/>
      <w:bookmarkStart w:id="8868" w:name="_Toc199336499"/>
      <w:r>
        <w:t>9.3.1</w:t>
      </w:r>
      <w:r>
        <w:tab/>
        <w:t>Introduction</w:t>
      </w:r>
      <w:bookmarkEnd w:id="8864"/>
      <w:bookmarkEnd w:id="8865"/>
      <w:bookmarkEnd w:id="8866"/>
      <w:bookmarkEnd w:id="8867"/>
      <w:bookmarkEnd w:id="8868"/>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8869" w:name="_Toc160570887"/>
      <w:bookmarkStart w:id="8870" w:name="_Toc162008483"/>
      <w:bookmarkStart w:id="8871" w:name="_Toc185516161"/>
      <w:bookmarkStart w:id="8872" w:name="_Toc192873469"/>
      <w:bookmarkStart w:id="8873" w:name="_Toc199336500"/>
      <w:r>
        <w:t>9.3.2</w:t>
      </w:r>
      <w:r>
        <w:tab/>
        <w:t>Usage of HTTP</w:t>
      </w:r>
      <w:bookmarkEnd w:id="8869"/>
      <w:bookmarkEnd w:id="8870"/>
      <w:bookmarkEnd w:id="8871"/>
      <w:bookmarkEnd w:id="8872"/>
      <w:bookmarkEnd w:id="8873"/>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8874" w:name="_Toc160570888"/>
      <w:bookmarkStart w:id="8875" w:name="_Toc162008484"/>
      <w:bookmarkStart w:id="8876" w:name="_Toc185516162"/>
      <w:bookmarkStart w:id="8877" w:name="_Toc192873470"/>
      <w:bookmarkStart w:id="8878" w:name="_Toc199336501"/>
      <w:r>
        <w:t>9.3.3</w:t>
      </w:r>
      <w:r>
        <w:tab/>
        <w:t>Resources</w:t>
      </w:r>
      <w:bookmarkEnd w:id="8874"/>
      <w:bookmarkEnd w:id="8875"/>
      <w:bookmarkEnd w:id="8876"/>
      <w:bookmarkEnd w:id="8877"/>
      <w:bookmarkEnd w:id="8878"/>
    </w:p>
    <w:p w14:paraId="05D702B5" w14:textId="77777777" w:rsidR="00B3769E" w:rsidRDefault="00B3769E" w:rsidP="00B3769E">
      <w:pPr>
        <w:pStyle w:val="Heading4"/>
      </w:pPr>
      <w:bookmarkStart w:id="8879" w:name="_Toc160570889"/>
      <w:bookmarkStart w:id="8880" w:name="_Toc162008485"/>
      <w:bookmarkStart w:id="8881" w:name="_Toc185516163"/>
      <w:bookmarkStart w:id="8882" w:name="_Toc192873471"/>
      <w:bookmarkStart w:id="8883" w:name="_Toc199336502"/>
      <w:r>
        <w:t>9.3.3.1</w:t>
      </w:r>
      <w:r>
        <w:tab/>
        <w:t>Overview</w:t>
      </w:r>
      <w:bookmarkEnd w:id="8879"/>
      <w:bookmarkEnd w:id="8880"/>
      <w:bookmarkEnd w:id="8881"/>
      <w:bookmarkEnd w:id="8882"/>
      <w:bookmarkEnd w:id="8883"/>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4pt;height:187.8pt" o:ole="">
            <v:imagedata r:id="rId47" o:title=""/>
          </v:shape>
          <o:OLEObject Type="Embed" ProgID="Visio.Drawing.15" ShapeID="_x0000_i1043" DrawAspect="Content" ObjectID="_1809948910"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8884" w:name="_Toc160570890"/>
      <w:bookmarkStart w:id="8885" w:name="_Toc162008486"/>
      <w:bookmarkStart w:id="8886" w:name="_Toc185516164"/>
      <w:bookmarkStart w:id="8887" w:name="_Toc192873472"/>
      <w:bookmarkStart w:id="8888" w:name="_Toc199336503"/>
      <w:r>
        <w:t>9.3.3.2</w:t>
      </w:r>
      <w:r>
        <w:tab/>
        <w:t>Resource</w:t>
      </w:r>
      <w:r w:rsidRPr="00831458">
        <w:t xml:space="preserve">: </w:t>
      </w:r>
      <w:r>
        <w:t>Common EAS Bindings</w:t>
      </w:r>
      <w:bookmarkEnd w:id="8884"/>
      <w:bookmarkEnd w:id="8885"/>
      <w:bookmarkEnd w:id="8886"/>
      <w:bookmarkEnd w:id="8887"/>
      <w:bookmarkEnd w:id="8888"/>
    </w:p>
    <w:p w14:paraId="014A3081" w14:textId="77777777" w:rsidR="00B3769E" w:rsidRDefault="00B3769E" w:rsidP="00B3769E">
      <w:pPr>
        <w:pStyle w:val="Heading5"/>
        <w:rPr>
          <w:lang w:eastAsia="zh-CN"/>
        </w:rPr>
      </w:pPr>
      <w:bookmarkStart w:id="8889" w:name="_Toc160570891"/>
      <w:bookmarkStart w:id="8890" w:name="_Toc162008487"/>
      <w:bookmarkStart w:id="8891" w:name="_Toc185516165"/>
      <w:bookmarkStart w:id="8892" w:name="_Toc192873473"/>
      <w:bookmarkStart w:id="8893" w:name="_Toc199336504"/>
      <w:r>
        <w:rPr>
          <w:lang w:eastAsia="zh-CN"/>
        </w:rPr>
        <w:t>9.3.3.2.1</w:t>
      </w:r>
      <w:r>
        <w:rPr>
          <w:lang w:eastAsia="zh-CN"/>
        </w:rPr>
        <w:tab/>
        <w:t>Description</w:t>
      </w:r>
      <w:bookmarkEnd w:id="8889"/>
      <w:bookmarkEnd w:id="8890"/>
      <w:bookmarkEnd w:id="8891"/>
      <w:bookmarkEnd w:id="8892"/>
      <w:bookmarkEnd w:id="8893"/>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8894" w:name="_Toc160570892"/>
      <w:bookmarkStart w:id="8895" w:name="_Toc162008488"/>
      <w:bookmarkStart w:id="8896" w:name="_Toc185516166"/>
      <w:bookmarkStart w:id="8897" w:name="_Toc192873474"/>
      <w:bookmarkStart w:id="8898" w:name="_Toc199336505"/>
      <w:r>
        <w:rPr>
          <w:lang w:eastAsia="zh-CN"/>
        </w:rPr>
        <w:t>9.3.3.2.2</w:t>
      </w:r>
      <w:r>
        <w:rPr>
          <w:lang w:eastAsia="zh-CN"/>
        </w:rPr>
        <w:tab/>
        <w:t>Resource Definition</w:t>
      </w:r>
      <w:bookmarkEnd w:id="8894"/>
      <w:bookmarkEnd w:id="8895"/>
      <w:bookmarkEnd w:id="8896"/>
      <w:bookmarkEnd w:id="8897"/>
      <w:bookmarkEnd w:id="889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8899" w:name="_Toc160570893"/>
      <w:bookmarkStart w:id="8900" w:name="_Toc162008489"/>
      <w:bookmarkStart w:id="8901" w:name="_Toc185516167"/>
      <w:bookmarkStart w:id="8902" w:name="_Toc192873475"/>
      <w:bookmarkStart w:id="8903" w:name="_Toc199336506"/>
      <w:r>
        <w:rPr>
          <w:lang w:eastAsia="zh-CN"/>
        </w:rPr>
        <w:t>9.3.3.2.3</w:t>
      </w:r>
      <w:r>
        <w:rPr>
          <w:lang w:eastAsia="zh-CN"/>
        </w:rPr>
        <w:tab/>
        <w:t>Resource Standard Methods</w:t>
      </w:r>
      <w:bookmarkEnd w:id="8899"/>
      <w:bookmarkEnd w:id="8900"/>
      <w:bookmarkEnd w:id="8901"/>
      <w:bookmarkEnd w:id="8902"/>
      <w:bookmarkEnd w:id="8903"/>
    </w:p>
    <w:p w14:paraId="6CCB3FF4" w14:textId="77777777" w:rsidR="00B3769E" w:rsidRPr="00384E92" w:rsidRDefault="00B3769E" w:rsidP="00B3769E">
      <w:pPr>
        <w:pStyle w:val="Heading6"/>
      </w:pPr>
      <w:bookmarkStart w:id="8904" w:name="_Toc160570894"/>
      <w:bookmarkStart w:id="8905" w:name="_Toc162008490"/>
      <w:bookmarkStart w:id="8906" w:name="_Toc185516168"/>
      <w:bookmarkStart w:id="8907" w:name="_Toc192873476"/>
      <w:bookmarkStart w:id="8908" w:name="_Toc199336507"/>
      <w:r>
        <w:t>9.3.3.2</w:t>
      </w:r>
      <w:r w:rsidRPr="00384E92">
        <w:t>.</w:t>
      </w:r>
      <w:r>
        <w:t>3.</w:t>
      </w:r>
      <w:r w:rsidRPr="00384E92">
        <w:t>1</w:t>
      </w:r>
      <w:r w:rsidRPr="00384E92">
        <w:tab/>
      </w:r>
      <w:r>
        <w:t>GET</w:t>
      </w:r>
      <w:bookmarkEnd w:id="8904"/>
      <w:bookmarkEnd w:id="8905"/>
      <w:bookmarkEnd w:id="8906"/>
      <w:bookmarkEnd w:id="8907"/>
      <w:bookmarkEnd w:id="8908"/>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8909" w:name="_Toc160570895"/>
      <w:bookmarkStart w:id="8910" w:name="_Toc162008491"/>
      <w:bookmarkStart w:id="8911" w:name="_Toc185516169"/>
      <w:bookmarkStart w:id="8912" w:name="_Toc192873477"/>
      <w:bookmarkStart w:id="8913" w:name="_Toc199336508"/>
      <w:r>
        <w:rPr>
          <w:lang w:eastAsia="zh-CN"/>
        </w:rPr>
        <w:t>9.3.3.2.3.2</w:t>
      </w:r>
      <w:r>
        <w:rPr>
          <w:lang w:eastAsia="zh-CN"/>
        </w:rPr>
        <w:tab/>
        <w:t>POST</w:t>
      </w:r>
      <w:bookmarkEnd w:id="8909"/>
      <w:bookmarkEnd w:id="8910"/>
      <w:bookmarkEnd w:id="8911"/>
      <w:bookmarkEnd w:id="8912"/>
      <w:bookmarkEnd w:id="89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8914" w:name="_Hlk156387442"/>
            <w:r>
              <w:t>CommonEASBindReq</w:t>
            </w:r>
            <w:bookmarkEnd w:id="89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8915" w:name="_Hlk159025610"/>
            <w:r>
              <w:t>The Common EAS Binding information is successfully stored.</w:t>
            </w:r>
            <w:bookmarkEnd w:id="89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8916" w:name="_Hlk159025897"/>
            <w:r>
              <w:t>ProblemDetailsEIMExt</w:t>
            </w:r>
            <w:bookmarkEnd w:id="89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8917" w:name="_Toc160570896"/>
      <w:bookmarkStart w:id="8918" w:name="_Toc162008492"/>
      <w:bookmarkStart w:id="8919" w:name="_Toc185516170"/>
      <w:bookmarkStart w:id="8920" w:name="_Toc192873478"/>
      <w:bookmarkStart w:id="8921" w:name="_Toc199336509"/>
      <w:r>
        <w:rPr>
          <w:lang w:eastAsia="zh-CN"/>
        </w:rPr>
        <w:t>9.3.3.2.4</w:t>
      </w:r>
      <w:r>
        <w:rPr>
          <w:lang w:eastAsia="zh-CN"/>
        </w:rPr>
        <w:tab/>
        <w:t>Resource Custom Operations</w:t>
      </w:r>
      <w:bookmarkEnd w:id="8917"/>
      <w:bookmarkEnd w:id="8918"/>
      <w:bookmarkEnd w:id="8919"/>
      <w:bookmarkEnd w:id="8920"/>
      <w:bookmarkEnd w:id="8921"/>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8922" w:name="_Toc185516171"/>
      <w:bookmarkStart w:id="8923" w:name="_Toc192873479"/>
      <w:bookmarkStart w:id="8924" w:name="_Toc199336510"/>
      <w:r>
        <w:t>9.3.3.3</w:t>
      </w:r>
      <w:r>
        <w:tab/>
        <w:t>Resource: Individual Common EAS Binding</w:t>
      </w:r>
      <w:bookmarkEnd w:id="8922"/>
      <w:bookmarkEnd w:id="8923"/>
      <w:bookmarkEnd w:id="8924"/>
    </w:p>
    <w:p w14:paraId="108CE27D" w14:textId="77777777" w:rsidR="00B4475B" w:rsidRDefault="00B4475B" w:rsidP="00B4475B">
      <w:pPr>
        <w:pStyle w:val="Heading5"/>
        <w:rPr>
          <w:lang w:eastAsia="zh-CN"/>
        </w:rPr>
      </w:pPr>
      <w:bookmarkStart w:id="8925" w:name="_Toc185516172"/>
      <w:bookmarkStart w:id="8926" w:name="_Toc192873480"/>
      <w:bookmarkStart w:id="8927" w:name="_Toc199336511"/>
      <w:r>
        <w:rPr>
          <w:lang w:eastAsia="zh-CN"/>
        </w:rPr>
        <w:t>9.3.3.3.1</w:t>
      </w:r>
      <w:r>
        <w:rPr>
          <w:lang w:eastAsia="zh-CN"/>
        </w:rPr>
        <w:tab/>
        <w:t>Description</w:t>
      </w:r>
      <w:bookmarkEnd w:id="8925"/>
      <w:bookmarkEnd w:id="8926"/>
      <w:bookmarkEnd w:id="8927"/>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8928" w:name="_Toc185516173"/>
      <w:bookmarkStart w:id="8929" w:name="_Toc192873481"/>
      <w:bookmarkStart w:id="8930" w:name="_Toc199336512"/>
      <w:r>
        <w:rPr>
          <w:lang w:eastAsia="zh-CN"/>
        </w:rPr>
        <w:t>9.3.3.3.2</w:t>
      </w:r>
      <w:r>
        <w:rPr>
          <w:lang w:eastAsia="zh-CN"/>
        </w:rPr>
        <w:tab/>
        <w:t>Resource Definition</w:t>
      </w:r>
      <w:bookmarkEnd w:id="8928"/>
      <w:bookmarkEnd w:id="8929"/>
      <w:bookmarkEnd w:id="8930"/>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8931" w:name="_Toc185516174"/>
      <w:bookmarkStart w:id="8932" w:name="_Toc192873482"/>
      <w:bookmarkStart w:id="8933" w:name="_Toc199336513"/>
      <w:r>
        <w:rPr>
          <w:lang w:eastAsia="zh-CN"/>
        </w:rPr>
        <w:t>9.3.3.3.3</w:t>
      </w:r>
      <w:r>
        <w:rPr>
          <w:lang w:eastAsia="zh-CN"/>
        </w:rPr>
        <w:tab/>
        <w:t>Resource Standard Methods</w:t>
      </w:r>
      <w:bookmarkEnd w:id="8931"/>
      <w:bookmarkEnd w:id="8932"/>
      <w:bookmarkEnd w:id="8933"/>
    </w:p>
    <w:p w14:paraId="2F961C6D" w14:textId="77777777" w:rsidR="00B4475B" w:rsidRDefault="00B4475B" w:rsidP="00B4475B">
      <w:pPr>
        <w:pStyle w:val="Heading6"/>
        <w:rPr>
          <w:lang w:eastAsia="zh-CN"/>
        </w:rPr>
      </w:pPr>
      <w:bookmarkStart w:id="8934" w:name="_Toc185516175"/>
      <w:bookmarkStart w:id="8935" w:name="_Toc192873483"/>
      <w:bookmarkStart w:id="8936" w:name="_Toc199336514"/>
      <w:r>
        <w:rPr>
          <w:lang w:eastAsia="zh-CN"/>
        </w:rPr>
        <w:t>9.3.3.3.3.1</w:t>
      </w:r>
      <w:r>
        <w:rPr>
          <w:lang w:eastAsia="zh-CN"/>
        </w:rPr>
        <w:tab/>
        <w:t>GET</w:t>
      </w:r>
      <w:bookmarkEnd w:id="8934"/>
      <w:bookmarkEnd w:id="8935"/>
      <w:bookmarkEnd w:id="8936"/>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8937" w:name="_Toc185516176"/>
      <w:bookmarkStart w:id="8938" w:name="_Toc192873484"/>
      <w:bookmarkStart w:id="8939" w:name="_Toc199336515"/>
      <w:r>
        <w:rPr>
          <w:lang w:eastAsia="zh-CN"/>
        </w:rPr>
        <w:t>9.3.3.3.3.2</w:t>
      </w:r>
      <w:r>
        <w:rPr>
          <w:lang w:eastAsia="zh-CN"/>
        </w:rPr>
        <w:tab/>
        <w:t>PUT</w:t>
      </w:r>
      <w:bookmarkEnd w:id="8937"/>
      <w:bookmarkEnd w:id="8938"/>
      <w:bookmarkEnd w:id="8939"/>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8940" w:name="_Toc185516177"/>
      <w:bookmarkStart w:id="8941" w:name="_Toc192873485"/>
      <w:bookmarkStart w:id="8942" w:name="_Toc199336516"/>
      <w:r>
        <w:rPr>
          <w:noProof/>
          <w:lang w:eastAsia="zh-CN"/>
        </w:rPr>
        <w:t>9.3.3.3.3.3</w:t>
      </w:r>
      <w:r w:rsidRPr="00D00D02">
        <w:tab/>
        <w:t>PATCH</w:t>
      </w:r>
      <w:bookmarkEnd w:id="8940"/>
      <w:bookmarkEnd w:id="8941"/>
      <w:bookmarkEnd w:id="8942"/>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8943" w:name="_Toc185516178"/>
      <w:bookmarkStart w:id="8944" w:name="_Toc192873486"/>
      <w:bookmarkStart w:id="8945" w:name="_Toc199336517"/>
      <w:r>
        <w:rPr>
          <w:lang w:eastAsia="zh-CN"/>
        </w:rPr>
        <w:t>9.3.3.3.3.</w:t>
      </w:r>
      <w:r>
        <w:rPr>
          <w:rFonts w:hint="eastAsia"/>
          <w:lang w:eastAsia="zh-CN"/>
        </w:rPr>
        <w:t>4</w:t>
      </w:r>
      <w:r>
        <w:rPr>
          <w:lang w:eastAsia="zh-CN"/>
        </w:rPr>
        <w:tab/>
        <w:t>DELETE</w:t>
      </w:r>
      <w:bookmarkEnd w:id="8943"/>
      <w:bookmarkEnd w:id="8944"/>
      <w:bookmarkEnd w:id="8945"/>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8946" w:name="_Toc160570897"/>
      <w:bookmarkStart w:id="8947" w:name="_Toc162008493"/>
      <w:bookmarkStart w:id="8948" w:name="_Toc185516179"/>
      <w:bookmarkStart w:id="8949" w:name="_Toc192873487"/>
      <w:bookmarkStart w:id="8950" w:name="_Toc199336518"/>
      <w:r>
        <w:t>9.3.4</w:t>
      </w:r>
      <w:r>
        <w:tab/>
        <w:t>Custom Operations without associated resources</w:t>
      </w:r>
      <w:bookmarkEnd w:id="8946"/>
      <w:bookmarkEnd w:id="8947"/>
      <w:bookmarkEnd w:id="8948"/>
      <w:bookmarkEnd w:id="8949"/>
      <w:bookmarkEnd w:id="895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8951" w:name="_Toc160570898"/>
      <w:bookmarkStart w:id="8952" w:name="_Toc162008494"/>
      <w:bookmarkStart w:id="8953" w:name="_Toc185516180"/>
      <w:bookmarkStart w:id="8954" w:name="_Toc192873488"/>
      <w:bookmarkStart w:id="8955" w:name="_Toc199336519"/>
      <w:r>
        <w:t>9.3.5</w:t>
      </w:r>
      <w:r>
        <w:tab/>
        <w:t>Notifications</w:t>
      </w:r>
      <w:bookmarkEnd w:id="8951"/>
      <w:bookmarkEnd w:id="8952"/>
      <w:bookmarkEnd w:id="8953"/>
      <w:bookmarkEnd w:id="8954"/>
      <w:bookmarkEnd w:id="895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8956" w:name="_Toc160570899"/>
      <w:bookmarkStart w:id="8957" w:name="_Toc162008495"/>
      <w:bookmarkStart w:id="8958" w:name="_Toc185516181"/>
      <w:bookmarkStart w:id="8959" w:name="_Toc192873489"/>
      <w:bookmarkStart w:id="8960" w:name="_Toc199336520"/>
      <w:r>
        <w:t>9.3.6</w:t>
      </w:r>
      <w:r>
        <w:tab/>
        <w:t>Data Model</w:t>
      </w:r>
      <w:bookmarkEnd w:id="8956"/>
      <w:bookmarkEnd w:id="8957"/>
      <w:bookmarkEnd w:id="8958"/>
      <w:bookmarkEnd w:id="8959"/>
      <w:bookmarkEnd w:id="8960"/>
    </w:p>
    <w:p w14:paraId="22A1C619" w14:textId="77777777" w:rsidR="00B3769E" w:rsidRDefault="00B3769E" w:rsidP="00B3769E">
      <w:pPr>
        <w:pStyle w:val="Heading4"/>
      </w:pPr>
      <w:bookmarkStart w:id="8961" w:name="_Toc160570900"/>
      <w:bookmarkStart w:id="8962" w:name="_Toc162008496"/>
      <w:bookmarkStart w:id="8963" w:name="_Toc185516182"/>
      <w:bookmarkStart w:id="8964" w:name="_Toc192873490"/>
      <w:bookmarkStart w:id="8965" w:name="_Toc199336521"/>
      <w:r>
        <w:t>9.3.6.1</w:t>
      </w:r>
      <w:r>
        <w:tab/>
        <w:t>General</w:t>
      </w:r>
      <w:bookmarkEnd w:id="8961"/>
      <w:bookmarkEnd w:id="8962"/>
      <w:bookmarkEnd w:id="8963"/>
      <w:bookmarkEnd w:id="8964"/>
      <w:bookmarkEnd w:id="8965"/>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8966" w:name="_Toc160570901"/>
      <w:bookmarkStart w:id="8967" w:name="_Toc162008497"/>
      <w:bookmarkStart w:id="8968" w:name="_Toc185516183"/>
      <w:bookmarkStart w:id="8969" w:name="_Toc192873491"/>
      <w:bookmarkStart w:id="8970" w:name="_Toc199336522"/>
      <w:r>
        <w:t>9.3</w:t>
      </w:r>
      <w:r>
        <w:rPr>
          <w:lang w:val="en-US"/>
        </w:rPr>
        <w:t>.6.2</w:t>
      </w:r>
      <w:r>
        <w:rPr>
          <w:lang w:val="en-US"/>
        </w:rPr>
        <w:tab/>
        <w:t>Structured data types</w:t>
      </w:r>
      <w:bookmarkEnd w:id="8966"/>
      <w:bookmarkEnd w:id="8967"/>
      <w:bookmarkEnd w:id="8968"/>
      <w:bookmarkEnd w:id="8969"/>
      <w:bookmarkEnd w:id="8970"/>
    </w:p>
    <w:p w14:paraId="0BDED7D4" w14:textId="77777777" w:rsidR="00B3769E" w:rsidRDefault="00B3769E" w:rsidP="00B3769E">
      <w:pPr>
        <w:pStyle w:val="Heading5"/>
      </w:pPr>
      <w:bookmarkStart w:id="8971" w:name="_Toc160570902"/>
      <w:bookmarkStart w:id="8972" w:name="_Toc162008498"/>
      <w:bookmarkStart w:id="8973" w:name="_Toc185516184"/>
      <w:bookmarkStart w:id="8974" w:name="_Toc192873492"/>
      <w:bookmarkStart w:id="8975" w:name="_Toc199336523"/>
      <w:r>
        <w:t>9.3.6.2.1</w:t>
      </w:r>
      <w:r>
        <w:tab/>
        <w:t>Introduction</w:t>
      </w:r>
      <w:bookmarkEnd w:id="8971"/>
      <w:bookmarkEnd w:id="8972"/>
      <w:bookmarkEnd w:id="8973"/>
      <w:bookmarkEnd w:id="8974"/>
      <w:bookmarkEnd w:id="8975"/>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8976" w:name="_Toc160570903"/>
      <w:bookmarkStart w:id="8977" w:name="_Toc162008499"/>
      <w:bookmarkStart w:id="8978" w:name="_Toc185516185"/>
      <w:bookmarkStart w:id="8979" w:name="_Toc192873493"/>
      <w:bookmarkStart w:id="8980" w:name="_Toc199336524"/>
      <w:r>
        <w:t>9.3.6.2.2</w:t>
      </w:r>
      <w:r>
        <w:tab/>
        <w:t xml:space="preserve">Type: </w:t>
      </w:r>
      <w:bookmarkStart w:id="8981" w:name="_Hlk159026056"/>
      <w:r>
        <w:t>CommonEASBindReq</w:t>
      </w:r>
      <w:bookmarkEnd w:id="8976"/>
      <w:bookmarkEnd w:id="8977"/>
      <w:bookmarkEnd w:id="8978"/>
      <w:bookmarkEnd w:id="8979"/>
      <w:bookmarkEnd w:id="8980"/>
      <w:bookmarkEnd w:id="898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8982" w:name="_Hlk159027436"/>
            <w:r>
              <w:t>Contains the common EAS Binding information</w:t>
            </w:r>
            <w:r w:rsidRPr="009D448A">
              <w:t>.</w:t>
            </w:r>
            <w:bookmarkEnd w:id="898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8983" w:name="_Toc160570904"/>
      <w:bookmarkStart w:id="8984" w:name="_Toc162008500"/>
      <w:bookmarkStart w:id="8985" w:name="_Toc185516186"/>
      <w:bookmarkStart w:id="8986" w:name="_Toc192873494"/>
      <w:bookmarkStart w:id="8987" w:name="_Toc199336525"/>
      <w:r>
        <w:t>9.3.6.2.3</w:t>
      </w:r>
      <w:r>
        <w:tab/>
        <w:t>Type: CommonEASBindResp</w:t>
      </w:r>
      <w:bookmarkEnd w:id="8983"/>
      <w:bookmarkEnd w:id="8984"/>
      <w:bookmarkEnd w:id="8985"/>
      <w:bookmarkEnd w:id="8986"/>
      <w:bookmarkEnd w:id="8987"/>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8988" w:name="_Toc160570905"/>
      <w:bookmarkStart w:id="8989" w:name="_Toc162008501"/>
      <w:bookmarkStart w:id="8990" w:name="_Toc185516187"/>
      <w:bookmarkStart w:id="8991" w:name="_Toc192873495"/>
      <w:bookmarkStart w:id="8992" w:name="_Toc199336526"/>
      <w:r>
        <w:t>9.3.6.2.4</w:t>
      </w:r>
      <w:r>
        <w:tab/>
        <w:t>Type: CommonEASBinding</w:t>
      </w:r>
      <w:bookmarkEnd w:id="8988"/>
      <w:bookmarkEnd w:id="8989"/>
      <w:bookmarkEnd w:id="8990"/>
      <w:bookmarkEnd w:id="8991"/>
      <w:bookmarkEnd w:id="8992"/>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8993" w:name="_Toc185516188"/>
      <w:bookmarkStart w:id="8994" w:name="_Toc192873496"/>
      <w:bookmarkStart w:id="8995" w:name="_Toc199336527"/>
      <w:r>
        <w:t>9.3.6.2.5</w:t>
      </w:r>
      <w:r>
        <w:tab/>
        <w:t>Type: CommEasBdlInfo</w:t>
      </w:r>
      <w:bookmarkEnd w:id="8993"/>
      <w:bookmarkEnd w:id="8994"/>
      <w:bookmarkEnd w:id="8995"/>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8996" w:name="_Toc185516189"/>
      <w:bookmarkStart w:id="8997" w:name="_Toc192873497"/>
      <w:bookmarkStart w:id="8998" w:name="_Toc199336528"/>
      <w:r>
        <w:t>9.3.6.2.</w:t>
      </w:r>
      <w:r>
        <w:rPr>
          <w:rFonts w:hint="eastAsia"/>
          <w:lang w:eastAsia="zh-CN"/>
        </w:rPr>
        <w:t>6</w:t>
      </w:r>
      <w:r>
        <w:tab/>
        <w:t>Type: CommonEASBinding</w:t>
      </w:r>
      <w:r>
        <w:rPr>
          <w:rFonts w:hint="eastAsia"/>
          <w:lang w:eastAsia="zh-CN"/>
        </w:rPr>
        <w:t>Patch</w:t>
      </w:r>
      <w:bookmarkEnd w:id="8996"/>
      <w:bookmarkEnd w:id="8997"/>
      <w:bookmarkEnd w:id="8998"/>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8999" w:name="_Toc160570906"/>
      <w:bookmarkStart w:id="9000" w:name="_Toc162008502"/>
      <w:bookmarkStart w:id="9001" w:name="_Toc185516190"/>
      <w:bookmarkStart w:id="9002" w:name="_Toc192873498"/>
      <w:bookmarkStart w:id="9003" w:name="_Toc199336529"/>
      <w:r>
        <w:t>9.3</w:t>
      </w:r>
      <w:r>
        <w:rPr>
          <w:lang w:val="en-US"/>
        </w:rPr>
        <w:t>.6.3</w:t>
      </w:r>
      <w:r>
        <w:rPr>
          <w:lang w:val="en-US"/>
        </w:rPr>
        <w:tab/>
        <w:t>Simple data types and enumerations</w:t>
      </w:r>
      <w:bookmarkEnd w:id="8999"/>
      <w:bookmarkEnd w:id="9000"/>
      <w:bookmarkEnd w:id="9001"/>
      <w:bookmarkEnd w:id="9002"/>
      <w:bookmarkEnd w:id="9003"/>
    </w:p>
    <w:p w14:paraId="7F409236" w14:textId="77777777" w:rsidR="00B3769E" w:rsidRPr="000E1D0D" w:rsidRDefault="00B3769E" w:rsidP="00B3769E">
      <w:pPr>
        <w:pStyle w:val="Heading5"/>
      </w:pPr>
      <w:bookmarkStart w:id="9004" w:name="_Toc148177035"/>
      <w:bookmarkStart w:id="9005" w:name="_Toc151379498"/>
      <w:bookmarkStart w:id="9006" w:name="_Toc151445679"/>
      <w:bookmarkStart w:id="9007" w:name="_Toc151536837"/>
      <w:bookmarkStart w:id="9008" w:name="_Toc160570907"/>
      <w:bookmarkStart w:id="9009" w:name="_Toc162008503"/>
      <w:bookmarkStart w:id="9010" w:name="_Toc185516191"/>
      <w:bookmarkStart w:id="9011" w:name="_Toc192873499"/>
      <w:bookmarkStart w:id="9012" w:name="_Toc199336530"/>
      <w:r>
        <w:t>9.3</w:t>
      </w:r>
      <w:r>
        <w:rPr>
          <w:lang w:val="en-US"/>
        </w:rPr>
        <w:t>.6.3</w:t>
      </w:r>
      <w:r w:rsidRPr="000E1D0D">
        <w:t>.1</w:t>
      </w:r>
      <w:r w:rsidRPr="000E1D0D">
        <w:tab/>
        <w:t>Introduction</w:t>
      </w:r>
      <w:bookmarkEnd w:id="9004"/>
      <w:bookmarkEnd w:id="9005"/>
      <w:bookmarkEnd w:id="9006"/>
      <w:bookmarkEnd w:id="9007"/>
      <w:bookmarkEnd w:id="9008"/>
      <w:bookmarkEnd w:id="9009"/>
      <w:bookmarkEnd w:id="9010"/>
      <w:bookmarkEnd w:id="9011"/>
      <w:bookmarkEnd w:id="901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9013" w:name="_Toc148177036"/>
      <w:bookmarkStart w:id="9014" w:name="_Toc151379499"/>
      <w:bookmarkStart w:id="9015" w:name="_Toc151445680"/>
      <w:bookmarkStart w:id="9016" w:name="_Toc151536838"/>
      <w:bookmarkStart w:id="9017" w:name="_Toc160570908"/>
      <w:bookmarkStart w:id="9018" w:name="_Toc162008504"/>
      <w:bookmarkStart w:id="9019" w:name="_Toc185516192"/>
      <w:bookmarkStart w:id="9020" w:name="_Toc192873500"/>
      <w:bookmarkStart w:id="9021" w:name="_Toc199336531"/>
      <w:r>
        <w:t>9.3</w:t>
      </w:r>
      <w:r>
        <w:rPr>
          <w:lang w:val="en-US"/>
        </w:rPr>
        <w:t>.6.3</w:t>
      </w:r>
      <w:r w:rsidRPr="000E1D0D">
        <w:t>.2</w:t>
      </w:r>
      <w:r w:rsidRPr="000E1D0D">
        <w:tab/>
        <w:t>Simple data types</w:t>
      </w:r>
      <w:bookmarkEnd w:id="9013"/>
      <w:bookmarkEnd w:id="9014"/>
      <w:bookmarkEnd w:id="9015"/>
      <w:bookmarkEnd w:id="9016"/>
      <w:bookmarkEnd w:id="9017"/>
      <w:bookmarkEnd w:id="9018"/>
      <w:bookmarkEnd w:id="9019"/>
      <w:bookmarkEnd w:id="9020"/>
      <w:bookmarkEnd w:id="9021"/>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9022" w:name="_Toc148177039"/>
      <w:bookmarkStart w:id="9023" w:name="_Toc151379503"/>
      <w:bookmarkStart w:id="9024" w:name="_Toc151445684"/>
      <w:bookmarkStart w:id="9025" w:name="_Toc151536842"/>
      <w:bookmarkStart w:id="9026" w:name="_Toc160570909"/>
      <w:bookmarkStart w:id="9027" w:name="_Toc162008505"/>
      <w:bookmarkStart w:id="9028" w:name="_Toc185516193"/>
      <w:bookmarkStart w:id="9029" w:name="_Toc192873501"/>
      <w:bookmarkStart w:id="9030" w:name="_Toc199336532"/>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022"/>
      <w:bookmarkEnd w:id="9023"/>
      <w:bookmarkEnd w:id="9024"/>
      <w:bookmarkEnd w:id="9025"/>
      <w:bookmarkEnd w:id="9026"/>
      <w:bookmarkEnd w:id="9027"/>
      <w:bookmarkEnd w:id="9028"/>
      <w:bookmarkEnd w:id="9029"/>
      <w:bookmarkEnd w:id="9030"/>
    </w:p>
    <w:p w14:paraId="3DBA2866" w14:textId="77777777" w:rsidR="00B3769E" w:rsidRPr="00F403E8" w:rsidRDefault="00B3769E" w:rsidP="00B3769E">
      <w:pPr>
        <w:pStyle w:val="Heading5"/>
      </w:pPr>
      <w:bookmarkStart w:id="9031" w:name="_Toc130662225"/>
      <w:bookmarkStart w:id="9032" w:name="_Toc151993985"/>
      <w:bookmarkStart w:id="9033" w:name="_Toc152000765"/>
      <w:bookmarkStart w:id="9034" w:name="_Toc152159370"/>
      <w:bookmarkStart w:id="9035" w:name="_Toc153792251"/>
      <w:bookmarkStart w:id="9036" w:name="_Toc160570910"/>
      <w:bookmarkStart w:id="9037" w:name="_Toc162008506"/>
      <w:bookmarkStart w:id="9038" w:name="_Toc185516194"/>
      <w:bookmarkStart w:id="9039" w:name="_Toc192873502"/>
      <w:bookmarkStart w:id="9040" w:name="_Toc199336533"/>
      <w:bookmarkStart w:id="9041" w:name="_Toc148177040"/>
      <w:bookmarkStart w:id="9042" w:name="_Toc151379504"/>
      <w:bookmarkStart w:id="9043" w:name="_Toc151445685"/>
      <w:bookmarkStart w:id="9044" w:name="_Toc151536843"/>
      <w:r>
        <w:t>9.3</w:t>
      </w:r>
      <w:r>
        <w:rPr>
          <w:lang w:val="en-US"/>
        </w:rPr>
        <w:t>.6</w:t>
      </w:r>
      <w:r w:rsidRPr="000E1D0D">
        <w:rPr>
          <w:lang w:val="en-US"/>
        </w:rPr>
        <w:t>.4</w:t>
      </w:r>
      <w:r w:rsidRPr="00F403E8">
        <w:t>.1</w:t>
      </w:r>
      <w:r w:rsidRPr="00F403E8">
        <w:tab/>
        <w:t xml:space="preserve">Type: </w:t>
      </w:r>
      <w:bookmarkStart w:id="9045" w:name="_Hlk156387846"/>
      <w:bookmarkEnd w:id="9031"/>
      <w:bookmarkEnd w:id="9032"/>
      <w:bookmarkEnd w:id="9033"/>
      <w:bookmarkEnd w:id="9034"/>
      <w:bookmarkEnd w:id="9035"/>
      <w:r>
        <w:t>ProblemDetailsEIMExt</w:t>
      </w:r>
      <w:bookmarkEnd w:id="9036"/>
      <w:bookmarkEnd w:id="9037"/>
      <w:bookmarkEnd w:id="9038"/>
      <w:bookmarkEnd w:id="9039"/>
      <w:bookmarkEnd w:id="9040"/>
      <w:bookmarkEnd w:id="904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9046" w:name="_Hlk156387876"/>
            <w:r w:rsidRPr="00744F97">
              <w:rPr>
                <w:rFonts w:cs="Arial"/>
              </w:rPr>
              <w:t>CommonEASBinding</w:t>
            </w:r>
            <w:bookmarkEnd w:id="904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9047" w:name="_Hlk159028057"/>
            <w:r w:rsidRPr="00744F97">
              <w:rPr>
                <w:rFonts w:ascii="Arial" w:hAnsi="Arial" w:cs="Arial"/>
                <w:sz w:val="18"/>
                <w:szCs w:val="18"/>
              </w:rPr>
              <w:t>existing common EAS binding information for the application group.</w:t>
            </w:r>
            <w:bookmarkEnd w:id="904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9048" w:name="_Toc160570911"/>
      <w:bookmarkStart w:id="9049" w:name="_Toc162008507"/>
      <w:bookmarkStart w:id="9050" w:name="_Toc185516195"/>
      <w:bookmarkStart w:id="9051" w:name="_Toc192873503"/>
      <w:bookmarkStart w:id="9052" w:name="_Toc199336534"/>
      <w:r>
        <w:t>9.3</w:t>
      </w:r>
      <w:r>
        <w:rPr>
          <w:lang w:val="en-US"/>
        </w:rPr>
        <w:t>.6</w:t>
      </w:r>
      <w:r w:rsidRPr="000E1D0D">
        <w:t>.5</w:t>
      </w:r>
      <w:r w:rsidRPr="000E1D0D">
        <w:tab/>
        <w:t>Binary data</w:t>
      </w:r>
      <w:bookmarkEnd w:id="9041"/>
      <w:bookmarkEnd w:id="9042"/>
      <w:bookmarkEnd w:id="9043"/>
      <w:bookmarkEnd w:id="9044"/>
      <w:bookmarkEnd w:id="9048"/>
      <w:bookmarkEnd w:id="9049"/>
      <w:bookmarkEnd w:id="9050"/>
      <w:bookmarkEnd w:id="9051"/>
      <w:bookmarkEnd w:id="9052"/>
    </w:p>
    <w:p w14:paraId="33660198" w14:textId="77777777" w:rsidR="00B3769E" w:rsidRPr="000E1D0D" w:rsidRDefault="00B3769E" w:rsidP="00B3769E">
      <w:pPr>
        <w:pStyle w:val="Heading5"/>
      </w:pPr>
      <w:bookmarkStart w:id="9053" w:name="_Toc148177041"/>
      <w:bookmarkStart w:id="9054" w:name="_Toc151379505"/>
      <w:bookmarkStart w:id="9055" w:name="_Toc151445686"/>
      <w:bookmarkStart w:id="9056" w:name="_Toc151536844"/>
      <w:bookmarkStart w:id="9057" w:name="_Toc160570912"/>
      <w:bookmarkStart w:id="9058" w:name="_Toc162008508"/>
      <w:bookmarkStart w:id="9059" w:name="_Toc185516196"/>
      <w:bookmarkStart w:id="9060" w:name="_Toc192873504"/>
      <w:bookmarkStart w:id="9061" w:name="_Toc199336535"/>
      <w:r>
        <w:t>9.3</w:t>
      </w:r>
      <w:r>
        <w:rPr>
          <w:lang w:val="en-US"/>
        </w:rPr>
        <w:t>.6</w:t>
      </w:r>
      <w:r w:rsidRPr="000E1D0D">
        <w:t>.5.1</w:t>
      </w:r>
      <w:r w:rsidRPr="000E1D0D">
        <w:tab/>
        <w:t>Binary Data Types</w:t>
      </w:r>
      <w:bookmarkEnd w:id="9053"/>
      <w:bookmarkEnd w:id="9054"/>
      <w:bookmarkEnd w:id="9055"/>
      <w:bookmarkEnd w:id="9056"/>
      <w:bookmarkEnd w:id="9057"/>
      <w:bookmarkEnd w:id="9058"/>
      <w:bookmarkEnd w:id="9059"/>
      <w:bookmarkEnd w:id="9060"/>
      <w:bookmarkEnd w:id="9061"/>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9062" w:name="_Toc160570913"/>
      <w:bookmarkStart w:id="9063" w:name="_Toc162008509"/>
      <w:bookmarkStart w:id="9064" w:name="_Toc185516197"/>
      <w:bookmarkStart w:id="9065" w:name="_Toc192873505"/>
      <w:bookmarkStart w:id="9066" w:name="_Toc199336536"/>
      <w:r>
        <w:t>9.3.7</w:t>
      </w:r>
      <w:r>
        <w:tab/>
        <w:t>Error Handling</w:t>
      </w:r>
      <w:bookmarkEnd w:id="9062"/>
      <w:bookmarkEnd w:id="9063"/>
      <w:bookmarkEnd w:id="9064"/>
      <w:bookmarkEnd w:id="9065"/>
      <w:bookmarkEnd w:id="9066"/>
    </w:p>
    <w:p w14:paraId="15324705" w14:textId="77777777" w:rsidR="00B3769E" w:rsidRDefault="00B3769E" w:rsidP="00B3769E">
      <w:pPr>
        <w:pStyle w:val="Heading4"/>
      </w:pPr>
      <w:bookmarkStart w:id="9067" w:name="_Toc160570914"/>
      <w:bookmarkStart w:id="9068" w:name="_Toc162008510"/>
      <w:bookmarkStart w:id="9069" w:name="_Toc185516198"/>
      <w:bookmarkStart w:id="9070" w:name="_Toc192873506"/>
      <w:bookmarkStart w:id="9071" w:name="_Toc199336537"/>
      <w:r>
        <w:t>9.3.7.1</w:t>
      </w:r>
      <w:r>
        <w:tab/>
        <w:t>General</w:t>
      </w:r>
      <w:bookmarkEnd w:id="9067"/>
      <w:bookmarkEnd w:id="9068"/>
      <w:bookmarkEnd w:id="9069"/>
      <w:bookmarkEnd w:id="9070"/>
      <w:bookmarkEnd w:id="9071"/>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9072" w:name="_Toc160570915"/>
      <w:bookmarkStart w:id="9073" w:name="_Toc162008511"/>
      <w:bookmarkStart w:id="9074" w:name="_Toc185516199"/>
      <w:bookmarkStart w:id="9075" w:name="_Toc192873507"/>
      <w:bookmarkStart w:id="9076" w:name="_Toc199336538"/>
      <w:r>
        <w:t>9.3.7.2</w:t>
      </w:r>
      <w:r>
        <w:tab/>
        <w:t>Protocol Errors</w:t>
      </w:r>
      <w:bookmarkEnd w:id="9072"/>
      <w:bookmarkEnd w:id="9073"/>
      <w:bookmarkEnd w:id="9074"/>
      <w:bookmarkEnd w:id="9075"/>
      <w:bookmarkEnd w:id="907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9077" w:name="_Toc160570916"/>
      <w:bookmarkStart w:id="9078" w:name="_Toc162008512"/>
      <w:bookmarkStart w:id="9079" w:name="_Toc185516200"/>
      <w:bookmarkStart w:id="9080" w:name="_Toc192873508"/>
      <w:bookmarkStart w:id="9081" w:name="_Toc199336539"/>
      <w:r>
        <w:t>9.3.7.3</w:t>
      </w:r>
      <w:r>
        <w:tab/>
        <w:t>Application Errors</w:t>
      </w:r>
      <w:bookmarkEnd w:id="9077"/>
      <w:bookmarkEnd w:id="9078"/>
      <w:bookmarkEnd w:id="9079"/>
      <w:bookmarkEnd w:id="9080"/>
      <w:bookmarkEnd w:id="9081"/>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9082" w:name="_Hlk156387862"/>
            <w:r>
              <w:t>EXISTING_COMMON_EAS</w:t>
            </w:r>
            <w:bookmarkEnd w:id="9082"/>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9083" w:name="_Toc160570917"/>
      <w:bookmarkStart w:id="9084" w:name="_Toc162008513"/>
      <w:bookmarkStart w:id="9085" w:name="_Toc185516201"/>
      <w:bookmarkStart w:id="9086" w:name="_Toc192873509"/>
      <w:bookmarkStart w:id="9087" w:name="_Toc199336540"/>
      <w:r>
        <w:t>9.3.8</w:t>
      </w:r>
      <w:r>
        <w:tab/>
        <w:t>Feature negotiation</w:t>
      </w:r>
      <w:bookmarkEnd w:id="9083"/>
      <w:bookmarkEnd w:id="9084"/>
      <w:bookmarkEnd w:id="9085"/>
      <w:bookmarkEnd w:id="9086"/>
      <w:bookmarkEnd w:id="908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9088" w:name="_Toc185516202"/>
      <w:bookmarkStart w:id="9089" w:name="_Toc192873510"/>
      <w:bookmarkStart w:id="9090" w:name="_Toc199336541"/>
      <w:bookmarkStart w:id="9091" w:name="_Toc85734605"/>
      <w:bookmarkStart w:id="9092" w:name="_Toc89431904"/>
      <w:bookmarkStart w:id="9093" w:name="_Toc97042818"/>
      <w:bookmarkStart w:id="9094" w:name="_Toc97045962"/>
      <w:bookmarkStart w:id="9095" w:name="_Toc97155707"/>
      <w:bookmarkStart w:id="9096" w:name="_Toc101521763"/>
      <w:bookmarkStart w:id="9097" w:name="_Toc138762073"/>
      <w:bookmarkStart w:id="9098" w:name="_Toc145708336"/>
      <w:bookmarkStart w:id="9099" w:name="_Toc160570918"/>
      <w:bookmarkStart w:id="9100" w:name="_Toc162008514"/>
      <w:r w:rsidRPr="00D00D02">
        <w:rPr>
          <w:noProof/>
          <w:lang w:eastAsia="zh-CN"/>
        </w:rPr>
        <w:t>9.4</w:t>
      </w:r>
      <w:r w:rsidRPr="00D00D02">
        <w:tab/>
        <w:t>Eecs_ECSServiceProvisioning API</w:t>
      </w:r>
      <w:bookmarkEnd w:id="9088"/>
      <w:bookmarkEnd w:id="9089"/>
      <w:bookmarkEnd w:id="9090"/>
    </w:p>
    <w:p w14:paraId="29C2F9BC" w14:textId="77777777" w:rsidR="00D00D02" w:rsidRPr="00D00D02" w:rsidRDefault="00D00D02" w:rsidP="00D00D02">
      <w:pPr>
        <w:pStyle w:val="Heading3"/>
      </w:pPr>
      <w:bookmarkStart w:id="9101" w:name="_Toc96843412"/>
      <w:bookmarkStart w:id="9102" w:name="_Toc96844387"/>
      <w:bookmarkStart w:id="9103" w:name="_Toc100739960"/>
      <w:bookmarkStart w:id="9104" w:name="_Toc129252533"/>
      <w:bookmarkStart w:id="9105" w:name="_Toc144024232"/>
      <w:bookmarkStart w:id="9106" w:name="_Toc144459664"/>
      <w:bookmarkStart w:id="9107" w:name="_Toc185516203"/>
      <w:bookmarkStart w:id="9108" w:name="_Toc192873511"/>
      <w:bookmarkStart w:id="9109" w:name="_Toc199336542"/>
      <w:r w:rsidRPr="00D00D02">
        <w:rPr>
          <w:noProof/>
          <w:lang w:eastAsia="zh-CN"/>
        </w:rPr>
        <w:t>9.4</w:t>
      </w:r>
      <w:r w:rsidRPr="00D00D02">
        <w:t>.1</w:t>
      </w:r>
      <w:r w:rsidRPr="00D00D02">
        <w:tab/>
        <w:t>Introduction</w:t>
      </w:r>
      <w:bookmarkEnd w:id="9101"/>
      <w:bookmarkEnd w:id="9102"/>
      <w:bookmarkEnd w:id="9103"/>
      <w:bookmarkEnd w:id="9104"/>
      <w:bookmarkEnd w:id="9105"/>
      <w:bookmarkEnd w:id="9106"/>
      <w:bookmarkEnd w:id="9107"/>
      <w:bookmarkEnd w:id="9108"/>
      <w:bookmarkEnd w:id="9109"/>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9110" w:name="_Toc96843413"/>
      <w:bookmarkStart w:id="9111" w:name="_Toc96844388"/>
      <w:bookmarkStart w:id="9112" w:name="_Toc100739961"/>
      <w:bookmarkStart w:id="9113" w:name="_Toc129252534"/>
      <w:bookmarkStart w:id="9114" w:name="_Toc144024233"/>
      <w:bookmarkStart w:id="9115"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9116" w:name="_Toc185516204"/>
      <w:bookmarkStart w:id="9117" w:name="_Toc192873512"/>
      <w:bookmarkStart w:id="9118" w:name="_Toc199336543"/>
      <w:r w:rsidRPr="00D00D02">
        <w:rPr>
          <w:noProof/>
          <w:lang w:eastAsia="zh-CN"/>
        </w:rPr>
        <w:t>9.4</w:t>
      </w:r>
      <w:r w:rsidRPr="00D00D02">
        <w:t>.2</w:t>
      </w:r>
      <w:r w:rsidRPr="00D00D02">
        <w:tab/>
        <w:t>Usage of HTTP</w:t>
      </w:r>
      <w:bookmarkEnd w:id="9110"/>
      <w:bookmarkEnd w:id="9111"/>
      <w:bookmarkEnd w:id="9112"/>
      <w:bookmarkEnd w:id="9113"/>
      <w:bookmarkEnd w:id="9114"/>
      <w:bookmarkEnd w:id="9115"/>
      <w:bookmarkEnd w:id="9116"/>
      <w:bookmarkEnd w:id="9117"/>
      <w:bookmarkEnd w:id="911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9119" w:name="_Toc144024234"/>
      <w:bookmarkStart w:id="9120" w:name="_Toc144459666"/>
      <w:bookmarkStart w:id="9121" w:name="_Toc185516205"/>
      <w:bookmarkStart w:id="9122" w:name="_Toc192873513"/>
      <w:bookmarkStart w:id="9123" w:name="_Toc199336544"/>
      <w:r w:rsidRPr="00D00D02">
        <w:rPr>
          <w:noProof/>
          <w:lang w:eastAsia="zh-CN"/>
        </w:rPr>
        <w:t>9.4</w:t>
      </w:r>
      <w:r w:rsidRPr="00D00D02">
        <w:t>.3</w:t>
      </w:r>
      <w:r w:rsidRPr="00D00D02">
        <w:tab/>
        <w:t>Resources</w:t>
      </w:r>
      <w:bookmarkEnd w:id="9119"/>
      <w:bookmarkEnd w:id="9120"/>
      <w:bookmarkEnd w:id="9121"/>
      <w:bookmarkEnd w:id="9122"/>
      <w:bookmarkEnd w:id="9123"/>
    </w:p>
    <w:p w14:paraId="490A0C5B" w14:textId="77777777" w:rsidR="00D00D02" w:rsidRPr="00D00D02" w:rsidRDefault="00D00D02" w:rsidP="00D00D02">
      <w:pPr>
        <w:pStyle w:val="Heading4"/>
      </w:pPr>
      <w:bookmarkStart w:id="9124" w:name="_Toc96843415"/>
      <w:bookmarkStart w:id="9125" w:name="_Toc96844390"/>
      <w:bookmarkStart w:id="9126" w:name="_Toc100739963"/>
      <w:bookmarkStart w:id="9127" w:name="_Toc129252536"/>
      <w:bookmarkStart w:id="9128" w:name="_Toc144024235"/>
      <w:bookmarkStart w:id="9129" w:name="_Toc144459667"/>
      <w:bookmarkStart w:id="9130" w:name="_Toc185516206"/>
      <w:bookmarkStart w:id="9131" w:name="_Toc192873514"/>
      <w:bookmarkStart w:id="9132" w:name="_Toc199336545"/>
      <w:r w:rsidRPr="00D00D02">
        <w:rPr>
          <w:noProof/>
          <w:lang w:eastAsia="zh-CN"/>
        </w:rPr>
        <w:t>9.4</w:t>
      </w:r>
      <w:r w:rsidRPr="00D00D02">
        <w:t>.3.1</w:t>
      </w:r>
      <w:r w:rsidRPr="00D00D02">
        <w:tab/>
        <w:t>Overview</w:t>
      </w:r>
      <w:bookmarkEnd w:id="9124"/>
      <w:bookmarkEnd w:id="9125"/>
      <w:bookmarkEnd w:id="9126"/>
      <w:bookmarkEnd w:id="9127"/>
      <w:bookmarkEnd w:id="9128"/>
      <w:bookmarkEnd w:id="9129"/>
      <w:bookmarkEnd w:id="9130"/>
      <w:bookmarkEnd w:id="9131"/>
      <w:bookmarkEnd w:id="9132"/>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9133" w:name="_MON_1766430981"/>
    <w:bookmarkEnd w:id="9133"/>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pt;height:165pt" o:ole="">
            <v:imagedata r:id="rId49" o:title=""/>
          </v:shape>
          <o:OLEObject Type="Embed" ProgID="Word.Document.8" ShapeID="_x0000_i1044" DrawAspect="Content" ObjectID="_1809948911"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9134" w:name="_Toc151743199"/>
      <w:bookmarkStart w:id="9135" w:name="_Toc151743664"/>
      <w:bookmarkStart w:id="9136" w:name="_Toc185516207"/>
      <w:bookmarkStart w:id="9137" w:name="_Toc192873515"/>
      <w:bookmarkStart w:id="9138" w:name="_Toc199336546"/>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9134"/>
      <w:bookmarkEnd w:id="9135"/>
      <w:bookmarkEnd w:id="9136"/>
      <w:bookmarkEnd w:id="9137"/>
      <w:bookmarkEnd w:id="9138"/>
    </w:p>
    <w:p w14:paraId="2FEDEE8E" w14:textId="77777777" w:rsidR="00D00D02" w:rsidRPr="00D00D02" w:rsidRDefault="00D00D02" w:rsidP="00D00D02">
      <w:pPr>
        <w:pStyle w:val="Heading5"/>
      </w:pPr>
      <w:bookmarkStart w:id="9139" w:name="_Toc151743200"/>
      <w:bookmarkStart w:id="9140" w:name="_Toc151743665"/>
      <w:bookmarkStart w:id="9141" w:name="_Toc185516208"/>
      <w:bookmarkStart w:id="9142" w:name="_Toc192873516"/>
      <w:bookmarkStart w:id="9143" w:name="_Toc199336547"/>
      <w:r w:rsidRPr="00D00D02">
        <w:rPr>
          <w:noProof/>
          <w:lang w:eastAsia="zh-CN"/>
        </w:rPr>
        <w:t>9.4</w:t>
      </w:r>
      <w:r w:rsidRPr="00D00D02">
        <w:t>.3.2.1</w:t>
      </w:r>
      <w:r w:rsidRPr="00D00D02">
        <w:tab/>
        <w:t>Description</w:t>
      </w:r>
      <w:bookmarkEnd w:id="9139"/>
      <w:bookmarkEnd w:id="9140"/>
      <w:bookmarkEnd w:id="9141"/>
      <w:bookmarkEnd w:id="9142"/>
      <w:bookmarkEnd w:id="9143"/>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9144" w:name="_Toc151743201"/>
      <w:bookmarkStart w:id="9145" w:name="_Toc151743666"/>
      <w:bookmarkStart w:id="9146" w:name="_Toc185516209"/>
      <w:bookmarkStart w:id="9147" w:name="_Toc192873517"/>
      <w:bookmarkStart w:id="9148" w:name="_Toc199336548"/>
      <w:r w:rsidRPr="00D00D02">
        <w:rPr>
          <w:noProof/>
          <w:lang w:eastAsia="zh-CN"/>
        </w:rPr>
        <w:t>9.4</w:t>
      </w:r>
      <w:r w:rsidRPr="00D00D02">
        <w:t>.3.2.2</w:t>
      </w:r>
      <w:r w:rsidRPr="00D00D02">
        <w:tab/>
        <w:t>Resource Definition</w:t>
      </w:r>
      <w:bookmarkEnd w:id="9144"/>
      <w:bookmarkEnd w:id="9145"/>
      <w:bookmarkEnd w:id="9146"/>
      <w:bookmarkEnd w:id="9147"/>
      <w:bookmarkEnd w:id="914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9149" w:name="_Toc151743202"/>
      <w:bookmarkStart w:id="9150" w:name="_Toc151743667"/>
      <w:bookmarkStart w:id="9151" w:name="_Toc185516210"/>
      <w:bookmarkStart w:id="9152" w:name="_Toc192873518"/>
      <w:bookmarkStart w:id="9153" w:name="_Toc199336549"/>
      <w:r w:rsidRPr="00D00D02">
        <w:rPr>
          <w:noProof/>
          <w:lang w:eastAsia="zh-CN"/>
        </w:rPr>
        <w:t>9.4</w:t>
      </w:r>
      <w:r w:rsidRPr="00D00D02">
        <w:t>.3.2.3</w:t>
      </w:r>
      <w:r w:rsidRPr="00D00D02">
        <w:tab/>
        <w:t>Resource Standard Methods</w:t>
      </w:r>
      <w:bookmarkEnd w:id="9149"/>
      <w:bookmarkEnd w:id="9150"/>
      <w:bookmarkEnd w:id="9151"/>
      <w:bookmarkEnd w:id="9152"/>
      <w:bookmarkEnd w:id="9153"/>
    </w:p>
    <w:p w14:paraId="169CCFEF" w14:textId="77777777" w:rsidR="00D00D02" w:rsidRPr="00D00D02" w:rsidRDefault="00D00D02" w:rsidP="00D00D02">
      <w:pPr>
        <w:pStyle w:val="Heading6"/>
      </w:pPr>
      <w:bookmarkStart w:id="9154" w:name="_Toc151743203"/>
      <w:bookmarkStart w:id="9155" w:name="_Toc151743668"/>
      <w:bookmarkStart w:id="9156" w:name="_Toc185516211"/>
      <w:bookmarkStart w:id="9157" w:name="_Toc192873519"/>
      <w:bookmarkStart w:id="9158" w:name="_Toc199336550"/>
      <w:r w:rsidRPr="00D00D02">
        <w:rPr>
          <w:noProof/>
          <w:lang w:eastAsia="zh-CN"/>
        </w:rPr>
        <w:t>9.4</w:t>
      </w:r>
      <w:r w:rsidRPr="00D00D02">
        <w:t>.3.2.3.2</w:t>
      </w:r>
      <w:r w:rsidRPr="00D00D02">
        <w:tab/>
        <w:t>POST</w:t>
      </w:r>
      <w:bookmarkEnd w:id="9154"/>
      <w:bookmarkEnd w:id="9155"/>
      <w:bookmarkEnd w:id="9156"/>
      <w:bookmarkEnd w:id="9157"/>
      <w:bookmarkEnd w:id="915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9159" w:name="_Toc151743204"/>
      <w:bookmarkStart w:id="9160" w:name="_Toc151743669"/>
      <w:bookmarkStart w:id="9161" w:name="_Toc185516212"/>
      <w:bookmarkStart w:id="9162" w:name="_Toc192873520"/>
      <w:bookmarkStart w:id="9163" w:name="_Toc199336551"/>
      <w:r w:rsidRPr="00D00D02">
        <w:rPr>
          <w:noProof/>
          <w:lang w:eastAsia="zh-CN"/>
        </w:rPr>
        <w:t>9.4</w:t>
      </w:r>
      <w:r w:rsidRPr="00D00D02">
        <w:t>.3.2.4</w:t>
      </w:r>
      <w:r w:rsidRPr="00D00D02">
        <w:tab/>
        <w:t>Resource Custom Operations</w:t>
      </w:r>
      <w:bookmarkEnd w:id="9159"/>
      <w:bookmarkEnd w:id="9160"/>
      <w:bookmarkEnd w:id="9161"/>
      <w:bookmarkEnd w:id="9162"/>
      <w:bookmarkEnd w:id="9163"/>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9164" w:name="_Toc151743205"/>
      <w:bookmarkStart w:id="9165" w:name="_Toc151743670"/>
      <w:bookmarkStart w:id="9166" w:name="_Toc185516213"/>
      <w:bookmarkStart w:id="9167" w:name="_Toc192873521"/>
      <w:bookmarkStart w:id="9168" w:name="_Toc199336552"/>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9164"/>
      <w:bookmarkEnd w:id="9165"/>
      <w:bookmarkEnd w:id="9166"/>
      <w:bookmarkEnd w:id="9167"/>
      <w:bookmarkEnd w:id="9168"/>
    </w:p>
    <w:p w14:paraId="1C9EF9E8" w14:textId="77777777" w:rsidR="00D00D02" w:rsidRPr="00D00D02" w:rsidRDefault="00D00D02" w:rsidP="00D00D02">
      <w:pPr>
        <w:pStyle w:val="Heading5"/>
      </w:pPr>
      <w:bookmarkStart w:id="9169" w:name="_Toc151743206"/>
      <w:bookmarkStart w:id="9170" w:name="_Toc151743671"/>
      <w:bookmarkStart w:id="9171" w:name="_Toc185516214"/>
      <w:bookmarkStart w:id="9172" w:name="_Toc192873522"/>
      <w:bookmarkStart w:id="9173" w:name="_Toc199336553"/>
      <w:r w:rsidRPr="00D00D02">
        <w:rPr>
          <w:noProof/>
          <w:lang w:eastAsia="zh-CN"/>
        </w:rPr>
        <w:t>9.4</w:t>
      </w:r>
      <w:r w:rsidRPr="00D00D02">
        <w:t>.3.3.1</w:t>
      </w:r>
      <w:r w:rsidRPr="00D00D02">
        <w:tab/>
        <w:t>Description</w:t>
      </w:r>
      <w:bookmarkEnd w:id="9169"/>
      <w:bookmarkEnd w:id="9170"/>
      <w:bookmarkEnd w:id="9171"/>
      <w:bookmarkEnd w:id="9172"/>
      <w:bookmarkEnd w:id="91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9174" w:name="_Toc151743207"/>
      <w:bookmarkStart w:id="9175" w:name="_Toc151743672"/>
      <w:bookmarkStart w:id="9176" w:name="_Toc185516215"/>
      <w:bookmarkStart w:id="9177" w:name="_Toc192873523"/>
      <w:bookmarkStart w:id="9178" w:name="_Toc199336554"/>
      <w:r w:rsidRPr="00D00D02">
        <w:rPr>
          <w:noProof/>
          <w:lang w:eastAsia="zh-CN"/>
        </w:rPr>
        <w:t>9.4</w:t>
      </w:r>
      <w:r w:rsidRPr="00D00D02">
        <w:t>.3.3.2</w:t>
      </w:r>
      <w:r w:rsidRPr="00D00D02">
        <w:tab/>
        <w:t>Resource Definition</w:t>
      </w:r>
      <w:bookmarkEnd w:id="9174"/>
      <w:bookmarkEnd w:id="9175"/>
      <w:bookmarkEnd w:id="9176"/>
      <w:bookmarkEnd w:id="9177"/>
      <w:bookmarkEnd w:id="9178"/>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9179" w:name="_Toc151743208"/>
      <w:bookmarkStart w:id="9180" w:name="_Toc151743673"/>
      <w:bookmarkStart w:id="9181" w:name="_Toc185516216"/>
      <w:bookmarkStart w:id="9182" w:name="_Toc192873524"/>
      <w:bookmarkStart w:id="9183" w:name="_Toc199336555"/>
      <w:r w:rsidRPr="00D00D02">
        <w:rPr>
          <w:noProof/>
          <w:lang w:eastAsia="zh-CN"/>
        </w:rPr>
        <w:t>9.4</w:t>
      </w:r>
      <w:r w:rsidRPr="00D00D02">
        <w:t>.3.3.3</w:t>
      </w:r>
      <w:r w:rsidRPr="00D00D02">
        <w:tab/>
        <w:t>Resource Standard Methods</w:t>
      </w:r>
      <w:bookmarkEnd w:id="9179"/>
      <w:bookmarkEnd w:id="9180"/>
      <w:bookmarkEnd w:id="9181"/>
      <w:bookmarkEnd w:id="9182"/>
      <w:bookmarkEnd w:id="9183"/>
    </w:p>
    <w:p w14:paraId="29F082F9" w14:textId="77777777" w:rsidR="00D00D02" w:rsidRPr="00D00D02" w:rsidRDefault="00D00D02" w:rsidP="00D00D02">
      <w:pPr>
        <w:pStyle w:val="Heading6"/>
      </w:pPr>
      <w:bookmarkStart w:id="9184" w:name="_Toc151743209"/>
      <w:bookmarkStart w:id="9185" w:name="_Toc151743674"/>
      <w:bookmarkStart w:id="9186" w:name="_Toc185516217"/>
      <w:bookmarkStart w:id="9187" w:name="_Toc192873525"/>
      <w:bookmarkStart w:id="9188" w:name="_Toc199336556"/>
      <w:r w:rsidRPr="00D00D02">
        <w:rPr>
          <w:noProof/>
          <w:lang w:eastAsia="zh-CN"/>
        </w:rPr>
        <w:t>9.4</w:t>
      </w:r>
      <w:r w:rsidRPr="00D00D02">
        <w:t>.3.3.3.1</w:t>
      </w:r>
      <w:r w:rsidRPr="00D00D02">
        <w:tab/>
        <w:t>GET</w:t>
      </w:r>
      <w:bookmarkEnd w:id="9184"/>
      <w:bookmarkEnd w:id="9185"/>
      <w:bookmarkEnd w:id="9186"/>
      <w:bookmarkEnd w:id="9187"/>
      <w:bookmarkEnd w:id="9188"/>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9189" w:name="_Toc151743210"/>
      <w:bookmarkStart w:id="9190" w:name="_Toc151743675"/>
      <w:bookmarkStart w:id="9191" w:name="_Toc185516218"/>
      <w:bookmarkStart w:id="9192" w:name="_Toc192873526"/>
      <w:bookmarkStart w:id="9193" w:name="_Toc199336557"/>
      <w:r w:rsidRPr="00D00D02">
        <w:rPr>
          <w:noProof/>
          <w:lang w:eastAsia="zh-CN"/>
        </w:rPr>
        <w:t>9.4</w:t>
      </w:r>
      <w:r w:rsidRPr="00D00D02">
        <w:t>.3.3.3.2</w:t>
      </w:r>
      <w:r w:rsidRPr="00D00D02">
        <w:tab/>
        <w:t>PUT</w:t>
      </w:r>
      <w:bookmarkEnd w:id="9189"/>
      <w:bookmarkEnd w:id="9190"/>
      <w:bookmarkEnd w:id="9191"/>
      <w:bookmarkEnd w:id="9192"/>
      <w:bookmarkEnd w:id="9193"/>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9194" w:name="_Toc151743211"/>
      <w:bookmarkStart w:id="9195" w:name="_Toc151743676"/>
      <w:bookmarkStart w:id="9196" w:name="_Toc185516219"/>
      <w:bookmarkStart w:id="9197" w:name="_Toc192873527"/>
      <w:bookmarkStart w:id="9198" w:name="_Toc199336558"/>
      <w:r w:rsidRPr="00D00D02">
        <w:rPr>
          <w:noProof/>
          <w:lang w:eastAsia="zh-CN"/>
        </w:rPr>
        <w:t>9.4</w:t>
      </w:r>
      <w:r w:rsidRPr="00D00D02">
        <w:t>.3.3.3.3</w:t>
      </w:r>
      <w:r w:rsidRPr="00D00D02">
        <w:tab/>
        <w:t>PATCH</w:t>
      </w:r>
      <w:bookmarkEnd w:id="9194"/>
      <w:bookmarkEnd w:id="9195"/>
      <w:bookmarkEnd w:id="9196"/>
      <w:bookmarkEnd w:id="9197"/>
      <w:bookmarkEnd w:id="919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9199" w:name="_Toc151743212"/>
      <w:bookmarkStart w:id="9200" w:name="_Toc151743677"/>
      <w:bookmarkStart w:id="9201" w:name="_Toc185516220"/>
      <w:bookmarkStart w:id="9202" w:name="_Toc192873528"/>
      <w:bookmarkStart w:id="9203" w:name="_Toc199336559"/>
      <w:r w:rsidRPr="00D00D02">
        <w:rPr>
          <w:noProof/>
          <w:lang w:eastAsia="zh-CN"/>
        </w:rPr>
        <w:t>9.4</w:t>
      </w:r>
      <w:r w:rsidRPr="00D00D02">
        <w:t>.3.3.3.4</w:t>
      </w:r>
      <w:r w:rsidRPr="00D00D02">
        <w:tab/>
        <w:t>DELETE</w:t>
      </w:r>
      <w:bookmarkEnd w:id="9199"/>
      <w:bookmarkEnd w:id="9200"/>
      <w:bookmarkEnd w:id="9201"/>
      <w:bookmarkEnd w:id="9202"/>
      <w:bookmarkEnd w:id="9203"/>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9204" w:name="_Toc185516221"/>
      <w:bookmarkStart w:id="9205" w:name="_Toc192873529"/>
      <w:bookmarkStart w:id="9206" w:name="_Toc199336560"/>
      <w:r w:rsidRPr="00D00D02">
        <w:rPr>
          <w:noProof/>
          <w:lang w:eastAsia="zh-CN"/>
        </w:rPr>
        <w:t>9.4</w:t>
      </w:r>
      <w:r w:rsidRPr="00D00D02">
        <w:t>.4</w:t>
      </w:r>
      <w:r w:rsidRPr="00D00D02">
        <w:tab/>
        <w:t>Custom Operations without associated resources</w:t>
      </w:r>
      <w:bookmarkEnd w:id="9204"/>
      <w:bookmarkEnd w:id="9205"/>
      <w:bookmarkEnd w:id="9206"/>
    </w:p>
    <w:p w14:paraId="021C2ECB" w14:textId="77777777" w:rsidR="00D00D02" w:rsidRPr="00D00D02" w:rsidRDefault="00D00D02" w:rsidP="00D00D02">
      <w:pPr>
        <w:pStyle w:val="Heading4"/>
      </w:pPr>
      <w:bookmarkStart w:id="9207" w:name="_Toc151379325"/>
      <w:bookmarkStart w:id="9208" w:name="_Toc151445506"/>
      <w:bookmarkStart w:id="9209" w:name="_Toc151536664"/>
      <w:bookmarkStart w:id="9210" w:name="_Toc185516222"/>
      <w:bookmarkStart w:id="9211" w:name="_Toc192873530"/>
      <w:bookmarkStart w:id="9212" w:name="_Toc199336561"/>
      <w:bookmarkStart w:id="9213" w:name="_Toc96843432"/>
      <w:bookmarkStart w:id="9214" w:name="_Toc96844407"/>
      <w:bookmarkStart w:id="9215" w:name="_Toc100739980"/>
      <w:bookmarkStart w:id="9216" w:name="_Toc129252553"/>
      <w:bookmarkStart w:id="9217" w:name="_Toc144024258"/>
      <w:bookmarkStart w:id="9218" w:name="_Toc144459690"/>
      <w:r w:rsidRPr="00D00D02">
        <w:rPr>
          <w:noProof/>
          <w:lang w:eastAsia="zh-CN"/>
        </w:rPr>
        <w:t>9.4</w:t>
      </w:r>
      <w:r w:rsidRPr="00D00D02">
        <w:t>.4.1</w:t>
      </w:r>
      <w:r w:rsidRPr="00D00D02">
        <w:tab/>
        <w:t>Overview</w:t>
      </w:r>
      <w:bookmarkEnd w:id="9207"/>
      <w:bookmarkEnd w:id="9208"/>
      <w:bookmarkEnd w:id="9209"/>
      <w:bookmarkEnd w:id="9210"/>
      <w:bookmarkEnd w:id="9211"/>
      <w:bookmarkEnd w:id="9212"/>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9219" w:name="_MON_1764961069"/>
    <w:bookmarkEnd w:id="9219"/>
    <w:p w14:paraId="26CC1044" w14:textId="77777777" w:rsidR="00D00D02" w:rsidRPr="00D00D02" w:rsidRDefault="00D00D02" w:rsidP="00D00D02">
      <w:pPr>
        <w:pStyle w:val="TH"/>
      </w:pPr>
      <w:r w:rsidRPr="00D00D02">
        <w:object w:dxaOrig="9633" w:dyaOrig="1932" w14:anchorId="469D6D7E">
          <v:shape id="_x0000_i1045" type="#_x0000_t75" style="width:482.4pt;height:96pt" o:ole="">
            <v:imagedata r:id="rId51" o:title=""/>
          </v:shape>
          <o:OLEObject Type="Embed" ProgID="Word.Document.8" ShapeID="_x0000_i1045" DrawAspect="Content" ObjectID="_1809948912"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9220" w:name="_Toc151379326"/>
      <w:bookmarkStart w:id="9221" w:name="_Toc151445507"/>
      <w:bookmarkStart w:id="9222" w:name="_Toc151536665"/>
      <w:bookmarkStart w:id="9223" w:name="_Toc185516223"/>
      <w:bookmarkStart w:id="9224" w:name="_Toc192873531"/>
      <w:bookmarkStart w:id="9225" w:name="_Toc199336562"/>
      <w:r w:rsidRPr="00D00D02">
        <w:rPr>
          <w:noProof/>
          <w:lang w:eastAsia="zh-CN"/>
        </w:rPr>
        <w:t>9.4</w:t>
      </w:r>
      <w:r w:rsidRPr="00D00D02">
        <w:t>.4.2</w:t>
      </w:r>
      <w:r w:rsidRPr="00D00D02">
        <w:tab/>
        <w:t>Operation: Request</w:t>
      </w:r>
      <w:bookmarkEnd w:id="9220"/>
      <w:bookmarkEnd w:id="9221"/>
      <w:bookmarkEnd w:id="9222"/>
      <w:bookmarkEnd w:id="9223"/>
      <w:bookmarkEnd w:id="9224"/>
      <w:bookmarkEnd w:id="9225"/>
    </w:p>
    <w:p w14:paraId="5FBDAB90" w14:textId="77777777" w:rsidR="00D00D02" w:rsidRPr="00D00D02" w:rsidRDefault="00D00D02" w:rsidP="00D00D02">
      <w:pPr>
        <w:pStyle w:val="Heading5"/>
      </w:pPr>
      <w:bookmarkStart w:id="9226" w:name="_Toc151379327"/>
      <w:bookmarkStart w:id="9227" w:name="_Toc151445508"/>
      <w:bookmarkStart w:id="9228" w:name="_Toc151536666"/>
      <w:bookmarkStart w:id="9229" w:name="_Toc185516224"/>
      <w:bookmarkStart w:id="9230" w:name="_Toc192873532"/>
      <w:bookmarkStart w:id="9231" w:name="_Toc199336563"/>
      <w:r w:rsidRPr="00D00D02">
        <w:rPr>
          <w:noProof/>
          <w:lang w:eastAsia="zh-CN"/>
        </w:rPr>
        <w:t>9.4</w:t>
      </w:r>
      <w:r w:rsidRPr="00D00D02">
        <w:t>.4.2.1</w:t>
      </w:r>
      <w:r w:rsidRPr="00D00D02">
        <w:tab/>
        <w:t>Description</w:t>
      </w:r>
      <w:bookmarkEnd w:id="9226"/>
      <w:bookmarkEnd w:id="9227"/>
      <w:bookmarkEnd w:id="9228"/>
      <w:bookmarkEnd w:id="9229"/>
      <w:bookmarkEnd w:id="9230"/>
      <w:bookmarkEnd w:id="923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9232" w:name="_Toc151379328"/>
      <w:bookmarkStart w:id="9233" w:name="_Toc151445509"/>
      <w:bookmarkStart w:id="9234" w:name="_Toc151536667"/>
      <w:bookmarkStart w:id="9235" w:name="_Toc185516225"/>
      <w:bookmarkStart w:id="9236" w:name="_Toc192873533"/>
      <w:bookmarkStart w:id="9237" w:name="_Toc199336564"/>
      <w:r w:rsidRPr="00D00D02">
        <w:rPr>
          <w:noProof/>
          <w:lang w:eastAsia="zh-CN"/>
        </w:rPr>
        <w:t>9.4</w:t>
      </w:r>
      <w:r w:rsidRPr="00D00D02">
        <w:t>.4.2.2</w:t>
      </w:r>
      <w:r w:rsidRPr="00D00D02">
        <w:tab/>
        <w:t>Operation Definition</w:t>
      </w:r>
      <w:bookmarkEnd w:id="9232"/>
      <w:bookmarkEnd w:id="9233"/>
      <w:bookmarkEnd w:id="9234"/>
      <w:bookmarkEnd w:id="9235"/>
      <w:bookmarkEnd w:id="9236"/>
      <w:bookmarkEnd w:id="9237"/>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9238" w:name="_Hlk155727786"/>
            <w:r w:rsidRPr="00D00D02">
              <w:t>ServProvReq</w:t>
            </w:r>
            <w:bookmarkEnd w:id="9238"/>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9239" w:name="_Toc185516226"/>
      <w:bookmarkStart w:id="9240" w:name="_Toc192873534"/>
      <w:bookmarkStart w:id="9241" w:name="_Toc199336565"/>
      <w:r w:rsidRPr="00D00D02">
        <w:rPr>
          <w:noProof/>
          <w:lang w:eastAsia="zh-CN"/>
        </w:rPr>
        <w:t>9.4</w:t>
      </w:r>
      <w:r w:rsidRPr="00D00D02">
        <w:t>.5</w:t>
      </w:r>
      <w:r w:rsidRPr="00D00D02">
        <w:tab/>
        <w:t>Notifications</w:t>
      </w:r>
      <w:bookmarkEnd w:id="9213"/>
      <w:bookmarkEnd w:id="9214"/>
      <w:bookmarkEnd w:id="9215"/>
      <w:bookmarkEnd w:id="9216"/>
      <w:bookmarkEnd w:id="9217"/>
      <w:bookmarkEnd w:id="9218"/>
      <w:bookmarkEnd w:id="9239"/>
      <w:bookmarkEnd w:id="9240"/>
      <w:bookmarkEnd w:id="9241"/>
    </w:p>
    <w:p w14:paraId="4633AB12" w14:textId="77777777" w:rsidR="00D00D02" w:rsidRPr="00D00D02" w:rsidRDefault="00D00D02" w:rsidP="00D00D02">
      <w:pPr>
        <w:pStyle w:val="Heading4"/>
      </w:pPr>
      <w:bookmarkStart w:id="9242" w:name="_Toc144024163"/>
      <w:bookmarkStart w:id="9243" w:name="_Toc148176876"/>
      <w:bookmarkStart w:id="9244" w:name="_Toc148358926"/>
      <w:bookmarkStart w:id="9245" w:name="_Toc151743216"/>
      <w:bookmarkStart w:id="9246" w:name="_Toc151743681"/>
      <w:bookmarkStart w:id="9247" w:name="_Toc185516227"/>
      <w:bookmarkStart w:id="9248" w:name="_Toc192873535"/>
      <w:bookmarkStart w:id="9249" w:name="_Toc199336566"/>
      <w:r w:rsidRPr="00D00D02">
        <w:rPr>
          <w:noProof/>
          <w:lang w:eastAsia="zh-CN"/>
        </w:rPr>
        <w:t>9.4</w:t>
      </w:r>
      <w:r w:rsidRPr="00D00D02">
        <w:t>.5.1</w:t>
      </w:r>
      <w:r w:rsidRPr="00D00D02">
        <w:tab/>
        <w:t>General</w:t>
      </w:r>
      <w:bookmarkEnd w:id="9242"/>
      <w:bookmarkEnd w:id="9243"/>
      <w:bookmarkEnd w:id="9244"/>
      <w:bookmarkEnd w:id="9245"/>
      <w:bookmarkEnd w:id="9246"/>
      <w:bookmarkEnd w:id="9247"/>
      <w:bookmarkEnd w:id="9248"/>
      <w:bookmarkEnd w:id="9249"/>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9250" w:name="_Toc151743217"/>
      <w:bookmarkStart w:id="9251" w:name="_Toc151743682"/>
      <w:bookmarkStart w:id="9252" w:name="_Toc185516228"/>
      <w:bookmarkStart w:id="9253" w:name="_Toc192873536"/>
      <w:bookmarkStart w:id="9254" w:name="_Toc199336567"/>
      <w:r w:rsidRPr="00D00D02">
        <w:rPr>
          <w:noProof/>
          <w:lang w:eastAsia="zh-CN"/>
        </w:rPr>
        <w:t>9.4</w:t>
      </w:r>
      <w:r w:rsidRPr="00D00D02">
        <w:t>.5.2</w:t>
      </w:r>
      <w:r w:rsidRPr="00D00D02">
        <w:tab/>
      </w:r>
      <w:r w:rsidRPr="00D00D02">
        <w:rPr>
          <w:lang w:val="en-US"/>
        </w:rPr>
        <w:t>Service Provisioning</w:t>
      </w:r>
      <w:r w:rsidRPr="00D00D02">
        <w:t xml:space="preserve"> Notification</w:t>
      </w:r>
      <w:bookmarkEnd w:id="9250"/>
      <w:bookmarkEnd w:id="9251"/>
      <w:bookmarkEnd w:id="9252"/>
      <w:bookmarkEnd w:id="9253"/>
      <w:bookmarkEnd w:id="9254"/>
    </w:p>
    <w:p w14:paraId="68564C65" w14:textId="77777777" w:rsidR="00D00D02" w:rsidRPr="00D00D02" w:rsidRDefault="00D00D02" w:rsidP="00D00D02">
      <w:pPr>
        <w:pStyle w:val="Heading5"/>
        <w:rPr>
          <w:noProof/>
        </w:rPr>
      </w:pPr>
      <w:bookmarkStart w:id="9255" w:name="_Toc151743218"/>
      <w:bookmarkStart w:id="9256" w:name="_Toc151743683"/>
      <w:bookmarkStart w:id="9257" w:name="_Toc185516229"/>
      <w:bookmarkStart w:id="9258" w:name="_Toc192873537"/>
      <w:bookmarkStart w:id="9259" w:name="_Toc199336568"/>
      <w:r w:rsidRPr="00D00D02">
        <w:rPr>
          <w:noProof/>
          <w:lang w:eastAsia="zh-CN"/>
        </w:rPr>
        <w:t>9.4</w:t>
      </w:r>
      <w:r w:rsidRPr="00D00D02">
        <w:t>.5.2</w:t>
      </w:r>
      <w:r w:rsidRPr="00D00D02">
        <w:rPr>
          <w:noProof/>
        </w:rPr>
        <w:t>.1</w:t>
      </w:r>
      <w:r w:rsidRPr="00D00D02">
        <w:rPr>
          <w:noProof/>
        </w:rPr>
        <w:tab/>
        <w:t>Description</w:t>
      </w:r>
      <w:bookmarkEnd w:id="9255"/>
      <w:bookmarkEnd w:id="9256"/>
      <w:bookmarkEnd w:id="9257"/>
      <w:bookmarkEnd w:id="9258"/>
      <w:bookmarkEnd w:id="925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9260" w:name="_Toc151743219"/>
      <w:bookmarkStart w:id="9261" w:name="_Toc151743684"/>
      <w:bookmarkStart w:id="9262" w:name="_Toc185516230"/>
      <w:bookmarkStart w:id="9263" w:name="_Toc192873538"/>
      <w:bookmarkStart w:id="9264" w:name="_Toc199336569"/>
      <w:r w:rsidRPr="00D00D02">
        <w:rPr>
          <w:noProof/>
          <w:lang w:eastAsia="zh-CN"/>
        </w:rPr>
        <w:t>9.4</w:t>
      </w:r>
      <w:r w:rsidRPr="00D00D02">
        <w:t>.5.2</w:t>
      </w:r>
      <w:r w:rsidRPr="00D00D02">
        <w:rPr>
          <w:noProof/>
        </w:rPr>
        <w:t>.2</w:t>
      </w:r>
      <w:r w:rsidRPr="00D00D02">
        <w:rPr>
          <w:noProof/>
        </w:rPr>
        <w:tab/>
        <w:t>Target URI</w:t>
      </w:r>
      <w:bookmarkEnd w:id="9260"/>
      <w:bookmarkEnd w:id="9261"/>
      <w:bookmarkEnd w:id="9262"/>
      <w:bookmarkEnd w:id="9263"/>
      <w:bookmarkEnd w:id="9264"/>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9265" w:name="_Toc151743220"/>
      <w:bookmarkStart w:id="9266" w:name="_Toc151743685"/>
      <w:bookmarkStart w:id="9267" w:name="_Toc185516231"/>
      <w:bookmarkStart w:id="9268" w:name="_Toc192873539"/>
      <w:bookmarkStart w:id="9269" w:name="_Toc199336570"/>
      <w:r w:rsidRPr="00D00D02">
        <w:rPr>
          <w:noProof/>
          <w:lang w:eastAsia="zh-CN"/>
        </w:rPr>
        <w:t>9.4</w:t>
      </w:r>
      <w:r w:rsidRPr="00D00D02">
        <w:t>.5.2</w:t>
      </w:r>
      <w:r w:rsidRPr="00D00D02">
        <w:rPr>
          <w:noProof/>
        </w:rPr>
        <w:t>.3</w:t>
      </w:r>
      <w:r w:rsidRPr="00D00D02">
        <w:rPr>
          <w:noProof/>
        </w:rPr>
        <w:tab/>
        <w:t>Standard Methods</w:t>
      </w:r>
      <w:bookmarkEnd w:id="9265"/>
      <w:bookmarkEnd w:id="9266"/>
      <w:bookmarkEnd w:id="9267"/>
      <w:bookmarkEnd w:id="9268"/>
      <w:bookmarkEnd w:id="926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9270" w:name="_Toc185516232"/>
      <w:bookmarkStart w:id="9271" w:name="_Toc192873540"/>
      <w:bookmarkStart w:id="9272" w:name="_Toc199336571"/>
      <w:r w:rsidRPr="00D00D02">
        <w:rPr>
          <w:noProof/>
          <w:lang w:eastAsia="zh-CN"/>
        </w:rPr>
        <w:t>9.4</w:t>
      </w:r>
      <w:r w:rsidRPr="00D00D02">
        <w:t>.6</w:t>
      </w:r>
      <w:r w:rsidRPr="00D00D02">
        <w:tab/>
        <w:t>Data Model</w:t>
      </w:r>
      <w:bookmarkEnd w:id="9270"/>
      <w:bookmarkEnd w:id="9271"/>
      <w:bookmarkEnd w:id="9272"/>
    </w:p>
    <w:p w14:paraId="7D896E89" w14:textId="77777777" w:rsidR="00D00D02" w:rsidRPr="00D00D02" w:rsidRDefault="00D00D02" w:rsidP="00D00D02">
      <w:pPr>
        <w:pStyle w:val="Heading4"/>
      </w:pPr>
      <w:bookmarkStart w:id="9273" w:name="_Toc96843440"/>
      <w:bookmarkStart w:id="9274" w:name="_Toc96844415"/>
      <w:bookmarkStart w:id="9275" w:name="_Toc100739988"/>
      <w:bookmarkStart w:id="9276" w:name="_Toc129252561"/>
      <w:bookmarkStart w:id="9277" w:name="_Toc144024266"/>
      <w:bookmarkStart w:id="9278" w:name="_Toc144459698"/>
      <w:bookmarkStart w:id="9279" w:name="_Toc185516233"/>
      <w:bookmarkStart w:id="9280" w:name="_Toc192873541"/>
      <w:bookmarkStart w:id="9281" w:name="_Toc199336572"/>
      <w:r w:rsidRPr="00D00D02">
        <w:rPr>
          <w:noProof/>
          <w:lang w:eastAsia="zh-CN"/>
        </w:rPr>
        <w:t>9.4</w:t>
      </w:r>
      <w:r w:rsidRPr="00D00D02">
        <w:t>.6.1</w:t>
      </w:r>
      <w:r w:rsidRPr="00D00D02">
        <w:tab/>
        <w:t>General</w:t>
      </w:r>
      <w:bookmarkEnd w:id="9273"/>
      <w:bookmarkEnd w:id="9274"/>
      <w:bookmarkEnd w:id="9275"/>
      <w:bookmarkEnd w:id="9276"/>
      <w:bookmarkEnd w:id="9277"/>
      <w:bookmarkEnd w:id="9278"/>
      <w:bookmarkEnd w:id="9279"/>
      <w:bookmarkEnd w:id="9280"/>
      <w:bookmarkEnd w:id="9281"/>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430C465"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9282" w:name="_Toc96843441"/>
      <w:bookmarkStart w:id="9283" w:name="_Toc96844416"/>
      <w:bookmarkStart w:id="9284" w:name="_Toc100739989"/>
      <w:bookmarkStart w:id="9285" w:name="_Toc129252562"/>
      <w:bookmarkStart w:id="9286" w:name="_Toc144024267"/>
      <w:bookmarkStart w:id="9287" w:name="_Toc144459699"/>
      <w:bookmarkStart w:id="9288" w:name="_Toc185516234"/>
      <w:bookmarkStart w:id="9289" w:name="_Toc192873542"/>
      <w:bookmarkStart w:id="9290" w:name="_Toc199336573"/>
      <w:r w:rsidRPr="00D00D02">
        <w:rPr>
          <w:noProof/>
          <w:lang w:eastAsia="zh-CN"/>
        </w:rPr>
        <w:t>9.4</w:t>
      </w:r>
      <w:r w:rsidRPr="00D00D02">
        <w:rPr>
          <w:lang w:val="en-US"/>
        </w:rPr>
        <w:t>.6.2</w:t>
      </w:r>
      <w:r w:rsidRPr="00D00D02">
        <w:rPr>
          <w:lang w:val="en-US"/>
        </w:rPr>
        <w:tab/>
        <w:t>Structured data types</w:t>
      </w:r>
      <w:bookmarkEnd w:id="9282"/>
      <w:bookmarkEnd w:id="9283"/>
      <w:bookmarkEnd w:id="9284"/>
      <w:bookmarkEnd w:id="9285"/>
      <w:bookmarkEnd w:id="9286"/>
      <w:bookmarkEnd w:id="9287"/>
      <w:bookmarkEnd w:id="9288"/>
      <w:bookmarkEnd w:id="9289"/>
      <w:bookmarkEnd w:id="9290"/>
    </w:p>
    <w:p w14:paraId="026CBEF3" w14:textId="77777777" w:rsidR="00D00D02" w:rsidRPr="00D00D02" w:rsidRDefault="00D00D02" w:rsidP="00D00D02">
      <w:pPr>
        <w:pStyle w:val="Heading5"/>
      </w:pPr>
      <w:bookmarkStart w:id="9291" w:name="_Toc96843442"/>
      <w:bookmarkStart w:id="9292" w:name="_Toc96844417"/>
      <w:bookmarkStart w:id="9293" w:name="_Toc100739990"/>
      <w:bookmarkStart w:id="9294" w:name="_Toc129252563"/>
      <w:bookmarkStart w:id="9295" w:name="_Toc144024268"/>
      <w:bookmarkStart w:id="9296" w:name="_Toc144459700"/>
      <w:bookmarkStart w:id="9297" w:name="_Toc185516235"/>
      <w:bookmarkStart w:id="9298" w:name="_Toc192873543"/>
      <w:bookmarkStart w:id="9299" w:name="_Toc199336574"/>
      <w:r w:rsidRPr="00D00D02">
        <w:rPr>
          <w:noProof/>
          <w:lang w:eastAsia="zh-CN"/>
        </w:rPr>
        <w:t>9.4</w:t>
      </w:r>
      <w:r w:rsidRPr="00D00D02">
        <w:t>.6.2.1</w:t>
      </w:r>
      <w:r w:rsidRPr="00D00D02">
        <w:tab/>
        <w:t>Introduction</w:t>
      </w:r>
      <w:bookmarkEnd w:id="9291"/>
      <w:bookmarkEnd w:id="9292"/>
      <w:bookmarkEnd w:id="9293"/>
      <w:bookmarkEnd w:id="9294"/>
      <w:bookmarkEnd w:id="9295"/>
      <w:bookmarkEnd w:id="9296"/>
      <w:bookmarkEnd w:id="9297"/>
      <w:bookmarkEnd w:id="9298"/>
      <w:bookmarkEnd w:id="9299"/>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9300" w:name="_Toc185516236"/>
      <w:bookmarkStart w:id="9301" w:name="_Toc192873544"/>
      <w:bookmarkStart w:id="9302" w:name="_Toc199336575"/>
      <w:bookmarkStart w:id="9303" w:name="_Toc96843444"/>
      <w:bookmarkStart w:id="9304" w:name="_Toc96844419"/>
      <w:bookmarkStart w:id="9305" w:name="_Toc100739992"/>
      <w:bookmarkStart w:id="9306" w:name="_Toc129252565"/>
      <w:bookmarkStart w:id="9307" w:name="_Toc144024270"/>
      <w:bookmarkStart w:id="9308" w:name="_Toc144459702"/>
      <w:r w:rsidRPr="00D00D02">
        <w:rPr>
          <w:noProof/>
          <w:lang w:eastAsia="zh-CN"/>
        </w:rPr>
        <w:t>9.4</w:t>
      </w:r>
      <w:r w:rsidRPr="00D00D02">
        <w:t>.6.2.2</w:t>
      </w:r>
      <w:r w:rsidRPr="00D00D02">
        <w:tab/>
        <w:t>Type: ServProvReq</w:t>
      </w:r>
      <w:bookmarkEnd w:id="9300"/>
      <w:bookmarkEnd w:id="9301"/>
      <w:bookmarkEnd w:id="9302"/>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9309" w:name="_Toc185516237"/>
      <w:bookmarkStart w:id="9310" w:name="_Toc192873545"/>
      <w:bookmarkStart w:id="9311" w:name="_Toc199336576"/>
      <w:r w:rsidRPr="00D00D02">
        <w:rPr>
          <w:noProof/>
          <w:lang w:eastAsia="zh-CN"/>
        </w:rPr>
        <w:t>9.4</w:t>
      </w:r>
      <w:r w:rsidRPr="00D00D02">
        <w:t>.6.2.3</w:t>
      </w:r>
      <w:r w:rsidRPr="00D00D02">
        <w:tab/>
        <w:t>Type: ServProvResp</w:t>
      </w:r>
      <w:bookmarkEnd w:id="9309"/>
      <w:bookmarkEnd w:id="9310"/>
      <w:bookmarkEnd w:id="9311"/>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9312" w:name="_Toc185516238"/>
      <w:bookmarkStart w:id="9313" w:name="_Toc192873546"/>
      <w:bookmarkStart w:id="9314" w:name="_Toc199336577"/>
      <w:r w:rsidRPr="00D00D02">
        <w:rPr>
          <w:noProof/>
          <w:lang w:eastAsia="zh-CN"/>
        </w:rPr>
        <w:t>9.4</w:t>
      </w:r>
      <w:r w:rsidRPr="00D00D02">
        <w:t>.6.2.4</w:t>
      </w:r>
      <w:r w:rsidRPr="00D00D02">
        <w:tab/>
        <w:t xml:space="preserve">Type: </w:t>
      </w:r>
      <w:r w:rsidRPr="00D00D02">
        <w:rPr>
          <w:lang w:val="en-US"/>
        </w:rPr>
        <w:t>ServProv</w:t>
      </w:r>
      <w:r w:rsidRPr="00D00D02">
        <w:t>Subsc</w:t>
      </w:r>
      <w:bookmarkEnd w:id="9312"/>
      <w:bookmarkEnd w:id="9313"/>
      <w:bookmarkEnd w:id="9314"/>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9315" w:name="_Hlk149565478"/>
            <w:r w:rsidRPr="00D00D02">
              <w:rPr>
                <w:rFonts w:cs="Arial"/>
                <w:szCs w:val="18"/>
              </w:rPr>
              <w:t>the s</w:t>
            </w:r>
            <w:r w:rsidRPr="00D00D02">
              <w:t>ervice provisioning</w:t>
            </w:r>
            <w:r w:rsidRPr="00D00D02">
              <w:rPr>
                <w:rFonts w:cs="Arial"/>
                <w:szCs w:val="18"/>
              </w:rPr>
              <w:t xml:space="preserve"> event(s) </w:t>
            </w:r>
            <w:bookmarkEnd w:id="9315"/>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9316" w:name="_Toc185516239"/>
      <w:bookmarkStart w:id="9317" w:name="_Toc192873547"/>
      <w:bookmarkStart w:id="9318" w:name="_Toc199336578"/>
      <w:r w:rsidRPr="00D00D02">
        <w:rPr>
          <w:noProof/>
          <w:lang w:eastAsia="zh-CN"/>
        </w:rPr>
        <w:t>9.4</w:t>
      </w:r>
      <w:r w:rsidRPr="00D00D02">
        <w:t>.6.2.5</w:t>
      </w:r>
      <w:r w:rsidRPr="00D00D02">
        <w:tab/>
        <w:t xml:space="preserve">Type: </w:t>
      </w:r>
      <w:r w:rsidRPr="00D00D02">
        <w:rPr>
          <w:lang w:val="en-US"/>
        </w:rPr>
        <w:t>ServProv</w:t>
      </w:r>
      <w:r w:rsidRPr="00D00D02">
        <w:t>SubscPatch</w:t>
      </w:r>
      <w:bookmarkEnd w:id="9316"/>
      <w:bookmarkEnd w:id="9317"/>
      <w:bookmarkEnd w:id="931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9319" w:name="_Toc185516240"/>
      <w:bookmarkStart w:id="9320" w:name="_Toc192873548"/>
      <w:bookmarkStart w:id="9321" w:name="_Toc199336579"/>
      <w:r w:rsidRPr="00D00D02">
        <w:rPr>
          <w:noProof/>
          <w:lang w:eastAsia="zh-CN"/>
        </w:rPr>
        <w:t>9.4</w:t>
      </w:r>
      <w:r w:rsidRPr="00D00D02">
        <w:t>.6.2.6</w:t>
      </w:r>
      <w:r w:rsidRPr="00D00D02">
        <w:tab/>
        <w:t xml:space="preserve">Type: </w:t>
      </w:r>
      <w:r w:rsidRPr="00D00D02">
        <w:rPr>
          <w:lang w:val="en-US"/>
        </w:rPr>
        <w:t>ServProv</w:t>
      </w:r>
      <w:r w:rsidRPr="00D00D02">
        <w:t>Notif</w:t>
      </w:r>
      <w:bookmarkEnd w:id="9319"/>
      <w:bookmarkEnd w:id="9320"/>
      <w:bookmarkEnd w:id="932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9322" w:name="_Toc185516241"/>
      <w:bookmarkStart w:id="9323" w:name="_Toc192873549"/>
      <w:bookmarkStart w:id="9324" w:name="_Toc199336580"/>
      <w:bookmarkEnd w:id="9303"/>
      <w:bookmarkEnd w:id="9304"/>
      <w:bookmarkEnd w:id="9305"/>
      <w:bookmarkEnd w:id="9306"/>
      <w:bookmarkEnd w:id="9307"/>
      <w:bookmarkEnd w:id="9308"/>
      <w:r w:rsidRPr="00D00D02">
        <w:rPr>
          <w:noProof/>
          <w:lang w:eastAsia="zh-CN"/>
        </w:rPr>
        <w:t>9.4</w:t>
      </w:r>
      <w:r w:rsidRPr="00D00D02">
        <w:t>.6.2.7</w:t>
      </w:r>
      <w:r w:rsidRPr="00D00D02">
        <w:tab/>
        <w:t>Type: FederationInfo</w:t>
      </w:r>
      <w:bookmarkEnd w:id="9322"/>
      <w:bookmarkEnd w:id="9323"/>
      <w:bookmarkEnd w:id="932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9325" w:name="_Toc185516242"/>
      <w:bookmarkStart w:id="9326" w:name="_Toc192873550"/>
      <w:bookmarkStart w:id="9327" w:name="_Toc199336581"/>
      <w:r w:rsidRPr="00D00D02">
        <w:rPr>
          <w:noProof/>
          <w:lang w:eastAsia="zh-CN"/>
        </w:rPr>
        <w:t>9.4</w:t>
      </w:r>
      <w:r w:rsidRPr="00D00D02">
        <w:t>.6.2.</w:t>
      </w:r>
      <w:r>
        <w:t>8</w:t>
      </w:r>
      <w:r w:rsidRPr="00D00D02">
        <w:tab/>
        <w:t xml:space="preserve">Type: </w:t>
      </w:r>
      <w:r>
        <w:t>AppInfo</w:t>
      </w:r>
      <w:bookmarkEnd w:id="9325"/>
      <w:bookmarkEnd w:id="9326"/>
      <w:bookmarkEnd w:id="9327"/>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9328" w:name="_Toc185516243"/>
      <w:bookmarkStart w:id="9329" w:name="_Toc192873551"/>
      <w:bookmarkStart w:id="9330" w:name="_Toc199336582"/>
      <w:r w:rsidRPr="00D00D02">
        <w:rPr>
          <w:noProof/>
          <w:lang w:eastAsia="zh-CN"/>
        </w:rPr>
        <w:t>9.4</w:t>
      </w:r>
      <w:r w:rsidRPr="00D00D02">
        <w:t>.6.2.</w:t>
      </w:r>
      <w:r>
        <w:t>9</w:t>
      </w:r>
      <w:r w:rsidRPr="00D00D02">
        <w:tab/>
        <w:t xml:space="preserve">Type: </w:t>
      </w:r>
      <w:r>
        <w:t>AppGrpProfile</w:t>
      </w:r>
      <w:bookmarkEnd w:id="9328"/>
      <w:bookmarkEnd w:id="9329"/>
      <w:bookmarkEnd w:id="9330"/>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9331" w:name="_Toc185516244"/>
      <w:bookmarkStart w:id="9332" w:name="_Toc192873552"/>
      <w:bookmarkStart w:id="9333" w:name="_Toc199336583"/>
      <w:r w:rsidRPr="00D00D02">
        <w:rPr>
          <w:noProof/>
          <w:lang w:eastAsia="zh-CN"/>
        </w:rPr>
        <w:t>9.4</w:t>
      </w:r>
      <w:r w:rsidRPr="00D00D02">
        <w:rPr>
          <w:lang w:val="en-US"/>
        </w:rPr>
        <w:t>.6.3</w:t>
      </w:r>
      <w:r w:rsidRPr="00D00D02">
        <w:rPr>
          <w:lang w:val="en-US"/>
        </w:rPr>
        <w:tab/>
        <w:t>Simple data types and enumerations</w:t>
      </w:r>
      <w:bookmarkEnd w:id="9331"/>
      <w:bookmarkEnd w:id="9332"/>
      <w:bookmarkEnd w:id="9333"/>
    </w:p>
    <w:p w14:paraId="564F07F1" w14:textId="77777777" w:rsidR="00D00D02" w:rsidRPr="00D00D02" w:rsidRDefault="00D00D02" w:rsidP="00D00D02">
      <w:pPr>
        <w:pStyle w:val="Heading5"/>
      </w:pPr>
      <w:bookmarkStart w:id="9334" w:name="_Toc96843448"/>
      <w:bookmarkStart w:id="9335" w:name="_Toc96844423"/>
      <w:bookmarkStart w:id="9336" w:name="_Toc100739996"/>
      <w:bookmarkStart w:id="9337" w:name="_Toc129252569"/>
      <w:bookmarkStart w:id="9338" w:name="_Toc144024279"/>
      <w:bookmarkStart w:id="9339" w:name="_Toc144459711"/>
      <w:bookmarkStart w:id="9340" w:name="_Toc185516245"/>
      <w:bookmarkStart w:id="9341" w:name="_Toc192873553"/>
      <w:bookmarkStart w:id="9342" w:name="_Toc199336584"/>
      <w:r w:rsidRPr="00D00D02">
        <w:rPr>
          <w:noProof/>
          <w:lang w:eastAsia="zh-CN"/>
        </w:rPr>
        <w:t>9.4</w:t>
      </w:r>
      <w:r w:rsidRPr="00D00D02">
        <w:t>.6.3.1</w:t>
      </w:r>
      <w:r w:rsidRPr="00D00D02">
        <w:tab/>
        <w:t>Introduction</w:t>
      </w:r>
      <w:bookmarkEnd w:id="9334"/>
      <w:bookmarkEnd w:id="9335"/>
      <w:bookmarkEnd w:id="9336"/>
      <w:bookmarkEnd w:id="9337"/>
      <w:bookmarkEnd w:id="9338"/>
      <w:bookmarkEnd w:id="9339"/>
      <w:bookmarkEnd w:id="9340"/>
      <w:bookmarkEnd w:id="9341"/>
      <w:bookmarkEnd w:id="9342"/>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9343" w:name="_Toc96843449"/>
      <w:bookmarkStart w:id="9344" w:name="_Toc96844424"/>
      <w:bookmarkStart w:id="9345" w:name="_Toc100739997"/>
      <w:bookmarkStart w:id="9346" w:name="_Toc129252570"/>
      <w:bookmarkStart w:id="9347" w:name="_Toc144024280"/>
      <w:bookmarkStart w:id="9348" w:name="_Toc144459712"/>
      <w:bookmarkStart w:id="9349" w:name="_Toc185516246"/>
      <w:bookmarkStart w:id="9350" w:name="_Toc192873554"/>
      <w:bookmarkStart w:id="9351" w:name="_Toc199336585"/>
      <w:r w:rsidRPr="00D00D02">
        <w:rPr>
          <w:noProof/>
          <w:lang w:eastAsia="zh-CN"/>
        </w:rPr>
        <w:t>9.4</w:t>
      </w:r>
      <w:r w:rsidRPr="00D00D02">
        <w:t>.6.3.2</w:t>
      </w:r>
      <w:r w:rsidRPr="00D00D02">
        <w:tab/>
        <w:t>Simple data types</w:t>
      </w:r>
      <w:bookmarkEnd w:id="9343"/>
      <w:bookmarkEnd w:id="9344"/>
      <w:bookmarkEnd w:id="9345"/>
      <w:bookmarkEnd w:id="9346"/>
      <w:bookmarkEnd w:id="9347"/>
      <w:bookmarkEnd w:id="9348"/>
      <w:bookmarkEnd w:id="9349"/>
      <w:bookmarkEnd w:id="9350"/>
      <w:bookmarkEnd w:id="9351"/>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9352" w:name="_Toc96843450"/>
      <w:bookmarkStart w:id="9353" w:name="_Toc96844425"/>
      <w:bookmarkStart w:id="9354" w:name="_Toc100739998"/>
      <w:bookmarkStart w:id="9355" w:name="_Toc129252571"/>
      <w:bookmarkStart w:id="9356" w:name="_Toc144024283"/>
      <w:bookmarkStart w:id="9357" w:name="_Toc144459715"/>
      <w:bookmarkStart w:id="9358" w:name="_Toc185516247"/>
      <w:bookmarkStart w:id="9359" w:name="_Toc192873555"/>
      <w:bookmarkStart w:id="9360" w:name="_Toc199336586"/>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9352"/>
      <w:bookmarkEnd w:id="9353"/>
      <w:bookmarkEnd w:id="9354"/>
      <w:bookmarkEnd w:id="9355"/>
      <w:bookmarkEnd w:id="9356"/>
      <w:bookmarkEnd w:id="9357"/>
      <w:bookmarkEnd w:id="9358"/>
      <w:bookmarkEnd w:id="9359"/>
      <w:bookmarkEnd w:id="9360"/>
    </w:p>
    <w:p w14:paraId="5188F2C8" w14:textId="77777777" w:rsidR="00D00D02" w:rsidRPr="00D00D02" w:rsidRDefault="00D00D02" w:rsidP="00D00D02">
      <w:bookmarkStart w:id="9361" w:name="_Toc96843451"/>
      <w:bookmarkStart w:id="9362" w:name="_Toc96844426"/>
      <w:bookmarkStart w:id="9363" w:name="_Toc100739999"/>
      <w:bookmarkStart w:id="9364" w:name="_Toc129252572"/>
      <w:bookmarkStart w:id="9365" w:name="_Toc144024284"/>
      <w:bookmarkStart w:id="9366"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9367" w:name="_Toc185516248"/>
      <w:bookmarkStart w:id="9368" w:name="_Toc192873556"/>
      <w:bookmarkStart w:id="9369" w:name="_Toc199336587"/>
      <w:r w:rsidRPr="00D00D02">
        <w:rPr>
          <w:noProof/>
          <w:lang w:eastAsia="zh-CN"/>
        </w:rPr>
        <w:t>9.4</w:t>
      </w:r>
      <w:r w:rsidRPr="00D00D02">
        <w:t>.6.5</w:t>
      </w:r>
      <w:r w:rsidRPr="00D00D02">
        <w:tab/>
        <w:t>Binary data</w:t>
      </w:r>
      <w:bookmarkEnd w:id="9361"/>
      <w:bookmarkEnd w:id="9362"/>
      <w:bookmarkEnd w:id="9363"/>
      <w:bookmarkEnd w:id="9364"/>
      <w:bookmarkEnd w:id="9365"/>
      <w:bookmarkEnd w:id="9366"/>
      <w:bookmarkEnd w:id="9367"/>
      <w:bookmarkEnd w:id="9368"/>
      <w:bookmarkEnd w:id="9369"/>
    </w:p>
    <w:p w14:paraId="034377B7" w14:textId="77777777" w:rsidR="00D00D02" w:rsidRPr="00D00D02" w:rsidRDefault="00D00D02" w:rsidP="00D00D02">
      <w:pPr>
        <w:pStyle w:val="Heading5"/>
      </w:pPr>
      <w:bookmarkStart w:id="9370" w:name="_Toc96843452"/>
      <w:bookmarkStart w:id="9371" w:name="_Toc96844427"/>
      <w:bookmarkStart w:id="9372" w:name="_Toc100740000"/>
      <w:bookmarkStart w:id="9373" w:name="_Toc129252573"/>
      <w:bookmarkStart w:id="9374" w:name="_Toc144024285"/>
      <w:bookmarkStart w:id="9375" w:name="_Toc144459717"/>
      <w:bookmarkStart w:id="9376" w:name="_Toc185516249"/>
      <w:bookmarkStart w:id="9377" w:name="_Toc192873557"/>
      <w:bookmarkStart w:id="9378" w:name="_Toc199336588"/>
      <w:r w:rsidRPr="00D00D02">
        <w:rPr>
          <w:noProof/>
          <w:lang w:eastAsia="zh-CN"/>
        </w:rPr>
        <w:t>9.4</w:t>
      </w:r>
      <w:r w:rsidRPr="00D00D02">
        <w:t>.6.5.1</w:t>
      </w:r>
      <w:r w:rsidRPr="00D00D02">
        <w:tab/>
        <w:t>Binary Data Types</w:t>
      </w:r>
      <w:bookmarkEnd w:id="9370"/>
      <w:bookmarkEnd w:id="9371"/>
      <w:bookmarkEnd w:id="9372"/>
      <w:bookmarkEnd w:id="9373"/>
      <w:bookmarkEnd w:id="9374"/>
      <w:bookmarkEnd w:id="9375"/>
      <w:bookmarkEnd w:id="9376"/>
      <w:bookmarkEnd w:id="9377"/>
      <w:bookmarkEnd w:id="937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9379" w:name="_Toc144024286"/>
      <w:bookmarkStart w:id="9380" w:name="_Toc144459718"/>
      <w:bookmarkStart w:id="9381" w:name="_Toc185516250"/>
      <w:bookmarkStart w:id="9382" w:name="_Toc192873558"/>
      <w:bookmarkStart w:id="9383" w:name="_Toc199336589"/>
      <w:r w:rsidRPr="00D00D02">
        <w:rPr>
          <w:noProof/>
          <w:lang w:eastAsia="zh-CN"/>
        </w:rPr>
        <w:t>9.4</w:t>
      </w:r>
      <w:r w:rsidRPr="00D00D02">
        <w:t>.7</w:t>
      </w:r>
      <w:r w:rsidRPr="00D00D02">
        <w:tab/>
        <w:t>Error Handling</w:t>
      </w:r>
      <w:bookmarkEnd w:id="9379"/>
      <w:bookmarkEnd w:id="9380"/>
      <w:bookmarkEnd w:id="9381"/>
      <w:bookmarkEnd w:id="9382"/>
      <w:bookmarkEnd w:id="9383"/>
    </w:p>
    <w:p w14:paraId="0B713A16" w14:textId="77777777" w:rsidR="00D00D02" w:rsidRPr="00D00D02" w:rsidRDefault="00D00D02" w:rsidP="00D00D02">
      <w:pPr>
        <w:pStyle w:val="Heading4"/>
      </w:pPr>
      <w:bookmarkStart w:id="9384" w:name="_Toc100740002"/>
      <w:bookmarkStart w:id="9385" w:name="_Toc129252575"/>
      <w:bookmarkStart w:id="9386" w:name="_Toc144024287"/>
      <w:bookmarkStart w:id="9387" w:name="_Toc144459719"/>
      <w:bookmarkStart w:id="9388" w:name="_Toc185516251"/>
      <w:bookmarkStart w:id="9389" w:name="_Toc192873559"/>
      <w:bookmarkStart w:id="9390" w:name="_Toc199336590"/>
      <w:r w:rsidRPr="00D00D02">
        <w:rPr>
          <w:noProof/>
          <w:lang w:eastAsia="zh-CN"/>
        </w:rPr>
        <w:t>9.4</w:t>
      </w:r>
      <w:r w:rsidRPr="00D00D02">
        <w:t>.7.1</w:t>
      </w:r>
      <w:r w:rsidRPr="00D00D02">
        <w:tab/>
        <w:t>General</w:t>
      </w:r>
      <w:bookmarkEnd w:id="9384"/>
      <w:bookmarkEnd w:id="9385"/>
      <w:bookmarkEnd w:id="9386"/>
      <w:bookmarkEnd w:id="9387"/>
      <w:bookmarkEnd w:id="9388"/>
      <w:bookmarkEnd w:id="9389"/>
      <w:bookmarkEnd w:id="9390"/>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9391" w:name="_Toc100740003"/>
      <w:bookmarkStart w:id="9392" w:name="_Toc129252576"/>
      <w:bookmarkStart w:id="9393" w:name="_Toc144024288"/>
      <w:bookmarkStart w:id="9394" w:name="_Toc144459720"/>
      <w:bookmarkStart w:id="9395" w:name="_Toc185516252"/>
      <w:bookmarkStart w:id="9396" w:name="_Toc192873560"/>
      <w:bookmarkStart w:id="9397" w:name="_Toc199336591"/>
      <w:r w:rsidRPr="00D00D02">
        <w:rPr>
          <w:noProof/>
          <w:lang w:eastAsia="zh-CN"/>
        </w:rPr>
        <w:t>9.4</w:t>
      </w:r>
      <w:r w:rsidRPr="00D00D02">
        <w:t>.7.2</w:t>
      </w:r>
      <w:r w:rsidRPr="00D00D02">
        <w:tab/>
        <w:t>Protocol Errors</w:t>
      </w:r>
      <w:bookmarkEnd w:id="9391"/>
      <w:bookmarkEnd w:id="9392"/>
      <w:bookmarkEnd w:id="9393"/>
      <w:bookmarkEnd w:id="9394"/>
      <w:bookmarkEnd w:id="9395"/>
      <w:bookmarkEnd w:id="9396"/>
      <w:bookmarkEnd w:id="939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9398" w:name="_Toc100740004"/>
      <w:bookmarkStart w:id="9399" w:name="_Toc129252577"/>
      <w:bookmarkStart w:id="9400" w:name="_Toc144024289"/>
      <w:bookmarkStart w:id="9401" w:name="_Toc144459721"/>
      <w:bookmarkStart w:id="9402" w:name="_Toc185516253"/>
      <w:bookmarkStart w:id="9403" w:name="_Toc192873561"/>
      <w:bookmarkStart w:id="9404" w:name="_Toc199336592"/>
      <w:r w:rsidRPr="00D00D02">
        <w:rPr>
          <w:noProof/>
          <w:lang w:eastAsia="zh-CN"/>
        </w:rPr>
        <w:t>9.4</w:t>
      </w:r>
      <w:r w:rsidRPr="00D00D02">
        <w:t>.7.3</w:t>
      </w:r>
      <w:r w:rsidRPr="00D00D02">
        <w:tab/>
        <w:t>Application Errors</w:t>
      </w:r>
      <w:bookmarkEnd w:id="9398"/>
      <w:bookmarkEnd w:id="9399"/>
      <w:bookmarkEnd w:id="9400"/>
      <w:bookmarkEnd w:id="9401"/>
      <w:bookmarkEnd w:id="9402"/>
      <w:bookmarkEnd w:id="9403"/>
      <w:bookmarkEnd w:id="940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9405" w:name="_Toc96843457"/>
            <w:bookmarkStart w:id="9406" w:name="_Toc96844432"/>
            <w:bookmarkStart w:id="9407" w:name="_Toc100740005"/>
            <w:bookmarkStart w:id="9408" w:name="_Toc129252578"/>
            <w:bookmarkStart w:id="9409" w:name="_Toc144024290"/>
            <w:bookmarkStart w:id="941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9411" w:name="_Toc185516254"/>
      <w:bookmarkStart w:id="9412" w:name="_Toc192873562"/>
      <w:bookmarkStart w:id="9413" w:name="_Toc199336593"/>
      <w:r w:rsidRPr="00D00D02">
        <w:rPr>
          <w:noProof/>
          <w:lang w:eastAsia="zh-CN"/>
        </w:rPr>
        <w:t>9.4</w:t>
      </w:r>
      <w:r w:rsidRPr="00D00D02">
        <w:t>.8</w:t>
      </w:r>
      <w:r w:rsidRPr="00D00D02">
        <w:rPr>
          <w:lang w:eastAsia="zh-CN"/>
        </w:rPr>
        <w:tab/>
        <w:t>Feature negotiation</w:t>
      </w:r>
      <w:bookmarkEnd w:id="9405"/>
      <w:bookmarkEnd w:id="9406"/>
      <w:bookmarkEnd w:id="9407"/>
      <w:bookmarkEnd w:id="9408"/>
      <w:bookmarkEnd w:id="9409"/>
      <w:bookmarkEnd w:id="9410"/>
      <w:bookmarkEnd w:id="9411"/>
      <w:bookmarkEnd w:id="9412"/>
      <w:bookmarkEnd w:id="941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DEB29C9"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9414" w:name="_Toc96843458"/>
      <w:bookmarkStart w:id="9415" w:name="_Toc96844433"/>
      <w:bookmarkStart w:id="9416" w:name="_Toc100740006"/>
      <w:bookmarkStart w:id="9417" w:name="_Toc129252579"/>
      <w:bookmarkStart w:id="9418" w:name="_Toc144024291"/>
      <w:bookmarkStart w:id="9419" w:name="_Toc144459723"/>
      <w:bookmarkStart w:id="9420" w:name="_Toc185516255"/>
      <w:bookmarkStart w:id="9421" w:name="_Toc192873563"/>
      <w:bookmarkStart w:id="9422" w:name="_Toc199336594"/>
      <w:r w:rsidRPr="00D00D02">
        <w:rPr>
          <w:noProof/>
          <w:lang w:eastAsia="zh-CN"/>
        </w:rPr>
        <w:t>9.4</w:t>
      </w:r>
      <w:r w:rsidRPr="00D00D02">
        <w:t>.9</w:t>
      </w:r>
      <w:r w:rsidRPr="00D00D02">
        <w:tab/>
        <w:t>Security</w:t>
      </w:r>
      <w:bookmarkEnd w:id="9414"/>
      <w:bookmarkEnd w:id="9415"/>
      <w:bookmarkEnd w:id="9416"/>
      <w:bookmarkEnd w:id="9417"/>
      <w:bookmarkEnd w:id="9418"/>
      <w:bookmarkEnd w:id="9419"/>
      <w:bookmarkEnd w:id="9420"/>
      <w:bookmarkEnd w:id="9421"/>
      <w:bookmarkEnd w:id="942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9423" w:name="_Toc185516256"/>
      <w:bookmarkStart w:id="9424" w:name="_Toc192873564"/>
      <w:bookmarkStart w:id="9425" w:name="_Toc199336595"/>
      <w:r>
        <w:rPr>
          <w:noProof/>
          <w:lang w:eastAsia="zh-CN"/>
        </w:rPr>
        <w:t>9.5</w:t>
      </w:r>
      <w:r>
        <w:tab/>
        <w:t>Eecs_ECSDiscovery API</w:t>
      </w:r>
      <w:bookmarkEnd w:id="9423"/>
      <w:bookmarkEnd w:id="9424"/>
      <w:bookmarkEnd w:id="9425"/>
    </w:p>
    <w:p w14:paraId="50C4A593" w14:textId="77777777" w:rsidR="00506656" w:rsidRDefault="00506656" w:rsidP="00506656">
      <w:pPr>
        <w:pStyle w:val="Heading3"/>
      </w:pPr>
      <w:bookmarkStart w:id="9426" w:name="_Toc185516257"/>
      <w:bookmarkStart w:id="9427" w:name="_Toc192873565"/>
      <w:bookmarkStart w:id="9428" w:name="_Toc199336596"/>
      <w:r>
        <w:rPr>
          <w:noProof/>
          <w:lang w:eastAsia="zh-CN"/>
        </w:rPr>
        <w:t>9.5</w:t>
      </w:r>
      <w:r>
        <w:t>.1</w:t>
      </w:r>
      <w:r>
        <w:tab/>
        <w:t>Introduction</w:t>
      </w:r>
      <w:bookmarkEnd w:id="9426"/>
      <w:bookmarkEnd w:id="9427"/>
      <w:bookmarkEnd w:id="9428"/>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9429" w:name="_Toc185516258"/>
      <w:bookmarkStart w:id="9430" w:name="_Toc192873566"/>
      <w:bookmarkStart w:id="9431" w:name="_Toc199336597"/>
      <w:r>
        <w:rPr>
          <w:noProof/>
          <w:lang w:eastAsia="zh-CN"/>
        </w:rPr>
        <w:t>9.5</w:t>
      </w:r>
      <w:r>
        <w:t>.2</w:t>
      </w:r>
      <w:r>
        <w:tab/>
        <w:t>Resources</w:t>
      </w:r>
      <w:bookmarkEnd w:id="9429"/>
      <w:bookmarkEnd w:id="9430"/>
      <w:bookmarkEnd w:id="9431"/>
    </w:p>
    <w:p w14:paraId="496F7944" w14:textId="77777777" w:rsidR="00506656" w:rsidRDefault="00506656" w:rsidP="00506656">
      <w:pPr>
        <w:pStyle w:val="Heading4"/>
      </w:pPr>
      <w:bookmarkStart w:id="9432" w:name="_Toc185516259"/>
      <w:bookmarkStart w:id="9433" w:name="_Toc192873567"/>
      <w:bookmarkStart w:id="9434" w:name="_Toc199336598"/>
      <w:r>
        <w:rPr>
          <w:noProof/>
          <w:lang w:eastAsia="zh-CN"/>
        </w:rPr>
        <w:t>9.5</w:t>
      </w:r>
      <w:r>
        <w:t>.2.1</w:t>
      </w:r>
      <w:r>
        <w:tab/>
        <w:t>Overview</w:t>
      </w:r>
      <w:bookmarkEnd w:id="9432"/>
      <w:bookmarkEnd w:id="9433"/>
      <w:bookmarkEnd w:id="943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2pt;height:183.6pt" o:ole="">
            <v:imagedata r:id="rId53" o:title=""/>
          </v:shape>
          <o:OLEObject Type="Embed" ProgID="Visio.Drawing.15" ShapeID="_x0000_i1046" DrawAspect="Content" ObjectID="_1809948913"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9435" w:name="_Toc185516260"/>
      <w:bookmarkStart w:id="9436" w:name="_Toc192873568"/>
      <w:bookmarkStart w:id="9437" w:name="_Toc199336599"/>
      <w:r w:rsidRPr="00106DE1">
        <w:rPr>
          <w:noProof/>
          <w:lang w:eastAsia="zh-CN"/>
        </w:rPr>
        <w:t>9.5</w:t>
      </w:r>
      <w:r w:rsidRPr="00106DE1">
        <w:t>.2</w:t>
      </w:r>
      <w:r>
        <w:t>.2</w:t>
      </w:r>
      <w:r w:rsidRPr="00106DE1">
        <w:tab/>
        <w:t>Resource: ECS Information</w:t>
      </w:r>
      <w:bookmarkEnd w:id="9435"/>
      <w:bookmarkEnd w:id="9436"/>
      <w:bookmarkEnd w:id="9437"/>
    </w:p>
    <w:p w14:paraId="30F09848" w14:textId="77777777" w:rsidR="00506656" w:rsidRPr="00106DE1" w:rsidRDefault="00506656" w:rsidP="00506656">
      <w:pPr>
        <w:pStyle w:val="Heading5"/>
        <w:rPr>
          <w:lang w:eastAsia="zh-CN"/>
        </w:rPr>
      </w:pPr>
      <w:bookmarkStart w:id="9438" w:name="_Toc185516261"/>
      <w:bookmarkStart w:id="9439" w:name="_Toc192873569"/>
      <w:bookmarkStart w:id="9440" w:name="_Toc19933660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9438"/>
      <w:bookmarkEnd w:id="9439"/>
      <w:bookmarkEnd w:id="9440"/>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9441" w:name="_Toc185516262"/>
      <w:bookmarkStart w:id="9442" w:name="_Toc192873570"/>
      <w:bookmarkStart w:id="9443" w:name="_Toc19933660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9441"/>
      <w:bookmarkEnd w:id="9442"/>
      <w:bookmarkEnd w:id="9443"/>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9444" w:name="_Toc185516263"/>
      <w:bookmarkStart w:id="9445" w:name="_Toc192873571"/>
      <w:bookmarkStart w:id="9446" w:name="_Toc19933660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9444"/>
      <w:bookmarkEnd w:id="9445"/>
      <w:bookmarkEnd w:id="9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9447" w:name="_Toc185516264"/>
      <w:bookmarkStart w:id="9448" w:name="_Toc192873572"/>
      <w:bookmarkStart w:id="9449" w:name="_Toc19933660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9447"/>
      <w:bookmarkEnd w:id="9448"/>
      <w:bookmarkEnd w:id="9449"/>
    </w:p>
    <w:p w14:paraId="235A3306" w14:textId="77777777" w:rsidR="00506656" w:rsidRPr="00106DE1" w:rsidRDefault="00506656" w:rsidP="00506656">
      <w:pPr>
        <w:pStyle w:val="Heading6"/>
      </w:pPr>
      <w:bookmarkStart w:id="9450" w:name="_Toc185516265"/>
      <w:bookmarkStart w:id="9451" w:name="_Toc192873573"/>
      <w:bookmarkStart w:id="9452" w:name="_Toc19933660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9450"/>
      <w:bookmarkEnd w:id="9451"/>
      <w:bookmarkEnd w:id="9452"/>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9453" w:name="_Toc185516266"/>
      <w:bookmarkStart w:id="9454" w:name="_Toc192873574"/>
      <w:bookmarkStart w:id="9455" w:name="_Toc19933660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9453"/>
      <w:bookmarkEnd w:id="9454"/>
      <w:bookmarkEnd w:id="9455"/>
    </w:p>
    <w:p w14:paraId="086CBC57" w14:textId="77777777" w:rsidR="00506656" w:rsidRPr="00106DE1" w:rsidRDefault="00506656" w:rsidP="00506656">
      <w:pPr>
        <w:pStyle w:val="Heading7"/>
      </w:pPr>
      <w:bookmarkStart w:id="9456" w:name="_Toc185516267"/>
      <w:bookmarkStart w:id="9457" w:name="_Toc192873575"/>
      <w:bookmarkStart w:id="9458" w:name="_Toc19933660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9456"/>
      <w:bookmarkEnd w:id="9457"/>
      <w:bookmarkEnd w:id="9458"/>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9459" w:name="_Toc185516268"/>
      <w:bookmarkStart w:id="9460" w:name="_Toc192873576"/>
      <w:bookmarkStart w:id="9461" w:name="_Toc19933660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9459"/>
      <w:bookmarkEnd w:id="9460"/>
      <w:bookmarkEnd w:id="946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9462" w:name="_Toc185516269"/>
      <w:bookmarkStart w:id="9463" w:name="_Toc192873577"/>
      <w:bookmarkStart w:id="9464" w:name="_Toc199336608"/>
      <w:r w:rsidRPr="00106DE1">
        <w:rPr>
          <w:noProof/>
          <w:lang w:eastAsia="zh-CN"/>
        </w:rPr>
        <w:t>9.5</w:t>
      </w:r>
      <w:r w:rsidRPr="00106DE1">
        <w:t>.3</w:t>
      </w:r>
      <w:r w:rsidRPr="00106DE1">
        <w:tab/>
        <w:t>Custom Operations without associated resources</w:t>
      </w:r>
      <w:bookmarkEnd w:id="9462"/>
      <w:bookmarkEnd w:id="9463"/>
      <w:bookmarkEnd w:id="946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9465" w:name="_Toc185516270"/>
      <w:bookmarkStart w:id="9466" w:name="_Toc192873578"/>
      <w:bookmarkStart w:id="9467" w:name="_Toc199336609"/>
      <w:r w:rsidRPr="00106DE1">
        <w:rPr>
          <w:noProof/>
          <w:lang w:eastAsia="zh-CN"/>
        </w:rPr>
        <w:t>9.5</w:t>
      </w:r>
      <w:r w:rsidRPr="00106DE1">
        <w:t>.4</w:t>
      </w:r>
      <w:r w:rsidRPr="00106DE1">
        <w:tab/>
        <w:t>Notifications</w:t>
      </w:r>
      <w:bookmarkEnd w:id="9465"/>
      <w:bookmarkEnd w:id="9466"/>
      <w:bookmarkEnd w:id="9467"/>
    </w:p>
    <w:p w14:paraId="4F39910A" w14:textId="77777777" w:rsidR="00506656" w:rsidRPr="00AF7276" w:rsidRDefault="00506656" w:rsidP="00506656">
      <w:pPr>
        <w:pStyle w:val="Heading4"/>
      </w:pPr>
      <w:bookmarkStart w:id="9468" w:name="_Toc70160827"/>
      <w:bookmarkStart w:id="9469" w:name="_Toc101529341"/>
      <w:bookmarkStart w:id="9470" w:name="_Toc114864171"/>
      <w:bookmarkStart w:id="9471" w:name="_Toc136427616"/>
      <w:bookmarkStart w:id="9472" w:name="_Toc185516271"/>
      <w:bookmarkStart w:id="9473" w:name="_Toc192873579"/>
      <w:bookmarkStart w:id="9474" w:name="_Toc199336610"/>
      <w:r>
        <w:rPr>
          <w:noProof/>
          <w:lang w:eastAsia="zh-CN"/>
        </w:rPr>
        <w:t>9.5</w:t>
      </w:r>
      <w:r w:rsidRPr="00AF7276">
        <w:t>.</w:t>
      </w:r>
      <w:r>
        <w:t>4.</w:t>
      </w:r>
      <w:r w:rsidRPr="00AF7276">
        <w:t>1</w:t>
      </w:r>
      <w:r w:rsidRPr="00AF7276">
        <w:tab/>
        <w:t>General</w:t>
      </w:r>
      <w:bookmarkEnd w:id="9468"/>
      <w:bookmarkEnd w:id="9469"/>
      <w:bookmarkEnd w:id="9470"/>
      <w:bookmarkEnd w:id="9471"/>
      <w:bookmarkEnd w:id="9472"/>
      <w:bookmarkEnd w:id="9473"/>
      <w:bookmarkEnd w:id="9474"/>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9475" w:name="_Toc28009911"/>
      <w:bookmarkStart w:id="9476" w:name="_Toc34062031"/>
      <w:bookmarkStart w:id="9477" w:name="_Toc36036787"/>
      <w:bookmarkStart w:id="9478" w:name="_Toc43285035"/>
      <w:bookmarkStart w:id="9479" w:name="_Toc45132814"/>
      <w:bookmarkStart w:id="9480" w:name="_Toc51193508"/>
      <w:bookmarkStart w:id="9481" w:name="_Toc51760707"/>
      <w:bookmarkStart w:id="9482" w:name="_Toc59015157"/>
      <w:bookmarkStart w:id="9483" w:name="_Toc59015673"/>
      <w:bookmarkStart w:id="9484" w:name="_Toc68165715"/>
      <w:bookmarkStart w:id="9485" w:name="_Toc83229811"/>
      <w:bookmarkStart w:id="9486" w:name="_Toc90649011"/>
      <w:bookmarkStart w:id="9487" w:name="_Toc105593906"/>
      <w:bookmarkStart w:id="9488" w:name="_Toc114209620"/>
      <w:bookmarkStart w:id="9489" w:name="_Toc138681490"/>
      <w:bookmarkStart w:id="9490" w:name="_Toc151977918"/>
      <w:bookmarkStart w:id="9491" w:name="_Toc152148601"/>
      <w:bookmarkStart w:id="9492" w:name="_Toc161988387"/>
      <w:bookmarkStart w:id="9493" w:name="_Toc185516272"/>
      <w:bookmarkStart w:id="9494" w:name="_Toc192873580"/>
      <w:bookmarkStart w:id="9495" w:name="_Toc199336611"/>
      <w:r>
        <w:rPr>
          <w:noProof/>
          <w:lang w:eastAsia="zh-CN"/>
        </w:rPr>
        <w:t>9.5</w:t>
      </w:r>
      <w:r w:rsidRPr="00AF7276">
        <w:t>.</w:t>
      </w:r>
      <w:r>
        <w:t>4.2</w:t>
      </w:r>
      <w:r>
        <w:tab/>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r>
        <w:t>ECS Discovery Notification</w:t>
      </w:r>
      <w:bookmarkEnd w:id="9493"/>
      <w:bookmarkEnd w:id="9494"/>
      <w:bookmarkEnd w:id="9495"/>
    </w:p>
    <w:p w14:paraId="7A705C61" w14:textId="77777777" w:rsidR="00506656" w:rsidRDefault="00506656" w:rsidP="00506656">
      <w:pPr>
        <w:pStyle w:val="Heading5"/>
        <w:rPr>
          <w:lang w:val="en-IN"/>
        </w:rPr>
      </w:pPr>
      <w:bookmarkStart w:id="9496" w:name="_Toc28009912"/>
      <w:bookmarkStart w:id="9497" w:name="_Toc34062032"/>
      <w:bookmarkStart w:id="9498" w:name="_Toc36036788"/>
      <w:bookmarkStart w:id="9499" w:name="_Toc43285036"/>
      <w:bookmarkStart w:id="9500" w:name="_Toc45132815"/>
      <w:bookmarkStart w:id="9501" w:name="_Toc51193509"/>
      <w:bookmarkStart w:id="9502" w:name="_Toc51760708"/>
      <w:bookmarkStart w:id="9503" w:name="_Toc59015158"/>
      <w:bookmarkStart w:id="9504" w:name="_Toc59015674"/>
      <w:bookmarkStart w:id="9505" w:name="_Toc68165716"/>
      <w:bookmarkStart w:id="9506" w:name="_Toc83229812"/>
      <w:bookmarkStart w:id="9507" w:name="_Toc90649012"/>
      <w:bookmarkStart w:id="9508" w:name="_Toc105593907"/>
      <w:bookmarkStart w:id="9509" w:name="_Toc114209621"/>
      <w:bookmarkStart w:id="9510" w:name="_Toc138681491"/>
      <w:bookmarkStart w:id="9511" w:name="_Toc151977919"/>
      <w:bookmarkStart w:id="9512" w:name="_Toc152148602"/>
      <w:bookmarkStart w:id="9513" w:name="_Toc161988388"/>
      <w:bookmarkStart w:id="9514" w:name="_Toc185516273"/>
      <w:bookmarkStart w:id="9515" w:name="_Toc192873581"/>
      <w:bookmarkStart w:id="9516" w:name="_Toc199336612"/>
      <w:r>
        <w:rPr>
          <w:noProof/>
          <w:lang w:eastAsia="zh-CN"/>
        </w:rPr>
        <w:t>9.5</w:t>
      </w:r>
      <w:r w:rsidRPr="00AF7276">
        <w:t>.</w:t>
      </w:r>
      <w:r>
        <w:t>4.2</w:t>
      </w:r>
      <w:r>
        <w:rPr>
          <w:lang w:val="en-IN"/>
        </w:rPr>
        <w:t>.1</w:t>
      </w:r>
      <w:r>
        <w:rPr>
          <w:lang w:val="en-IN"/>
        </w:rPr>
        <w:tab/>
        <w:t>Description</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9517" w:name="_Toc185516274"/>
      <w:bookmarkStart w:id="9518" w:name="_Toc192873582"/>
      <w:bookmarkStart w:id="9519" w:name="_Toc199336613"/>
      <w:bookmarkStart w:id="9520" w:name="_Toc28009913"/>
      <w:bookmarkStart w:id="9521" w:name="_Toc34062033"/>
      <w:bookmarkStart w:id="9522" w:name="_Toc36036789"/>
      <w:bookmarkStart w:id="9523" w:name="_Toc43285037"/>
      <w:bookmarkStart w:id="9524" w:name="_Toc45132816"/>
      <w:bookmarkStart w:id="9525" w:name="_Toc51193510"/>
      <w:bookmarkStart w:id="9526" w:name="_Toc51760709"/>
      <w:bookmarkStart w:id="9527" w:name="_Toc59015159"/>
      <w:bookmarkStart w:id="9528" w:name="_Toc59015675"/>
      <w:bookmarkStart w:id="9529" w:name="_Toc68165717"/>
      <w:bookmarkStart w:id="9530" w:name="_Toc83229813"/>
      <w:bookmarkStart w:id="9531" w:name="_Toc90649013"/>
      <w:bookmarkStart w:id="9532" w:name="_Toc105593908"/>
      <w:bookmarkStart w:id="9533" w:name="_Toc114209622"/>
      <w:bookmarkStart w:id="9534" w:name="_Toc138681492"/>
      <w:bookmarkStart w:id="9535" w:name="_Toc151977920"/>
      <w:bookmarkStart w:id="9536" w:name="_Toc152148603"/>
      <w:bookmarkStart w:id="9537" w:name="_Toc161988389"/>
      <w:r>
        <w:rPr>
          <w:lang w:eastAsia="zh-CN"/>
        </w:rPr>
        <w:t>9.5.4.2.2</w:t>
      </w:r>
      <w:r>
        <w:rPr>
          <w:lang w:eastAsia="zh-CN"/>
        </w:rPr>
        <w:tab/>
        <w:t>Target URI</w:t>
      </w:r>
      <w:bookmarkEnd w:id="9517"/>
      <w:bookmarkEnd w:id="9518"/>
      <w:bookmarkEnd w:id="9519"/>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9538" w:name="_Toc185516275"/>
      <w:bookmarkStart w:id="9539" w:name="_Toc192873583"/>
      <w:bookmarkStart w:id="9540" w:name="_Toc199336614"/>
      <w:r>
        <w:rPr>
          <w:lang w:eastAsia="zh-CN"/>
        </w:rPr>
        <w:t>9.5.4.2</w:t>
      </w:r>
      <w:r w:rsidRPr="00986E88">
        <w:rPr>
          <w:noProof/>
        </w:rPr>
        <w:t>.3</w:t>
      </w:r>
      <w:r w:rsidRPr="00986E88">
        <w:rPr>
          <w:noProof/>
        </w:rPr>
        <w:tab/>
        <w:t>Standard Methods</w:t>
      </w:r>
      <w:bookmarkEnd w:id="9538"/>
      <w:bookmarkEnd w:id="9539"/>
      <w:bookmarkEnd w:id="9540"/>
    </w:p>
    <w:p w14:paraId="649A9B77" w14:textId="77777777" w:rsidR="00506656" w:rsidRPr="00986E88" w:rsidRDefault="00506656" w:rsidP="00506656">
      <w:pPr>
        <w:pStyle w:val="Heading6"/>
        <w:rPr>
          <w:noProof/>
        </w:rPr>
      </w:pPr>
      <w:bookmarkStart w:id="9541" w:name="_Toc185516276"/>
      <w:bookmarkStart w:id="9542" w:name="_Toc192873584"/>
      <w:bookmarkStart w:id="9543" w:name="_Toc199336615"/>
      <w:r>
        <w:rPr>
          <w:lang w:eastAsia="zh-CN"/>
        </w:rPr>
        <w:t>9.5.4.2</w:t>
      </w:r>
      <w:r>
        <w:t>.3</w:t>
      </w:r>
      <w:r w:rsidRPr="00986E88">
        <w:rPr>
          <w:noProof/>
        </w:rPr>
        <w:t>.1</w:t>
      </w:r>
      <w:r w:rsidRPr="00986E88">
        <w:rPr>
          <w:noProof/>
        </w:rPr>
        <w:tab/>
        <w:t>POST</w:t>
      </w:r>
      <w:bookmarkEnd w:id="9541"/>
      <w:bookmarkEnd w:id="9542"/>
      <w:bookmarkEnd w:id="9543"/>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9544" w:name="_Toc185516277"/>
      <w:bookmarkStart w:id="9545" w:name="_Toc192873585"/>
      <w:bookmarkStart w:id="9546" w:name="_Toc199336616"/>
      <w:r>
        <w:rPr>
          <w:noProof/>
          <w:lang w:eastAsia="zh-CN"/>
        </w:rPr>
        <w:t>9.5</w:t>
      </w:r>
      <w:r>
        <w:t>.5</w:t>
      </w:r>
      <w:r>
        <w:tab/>
        <w:t>Data Model</w:t>
      </w:r>
      <w:bookmarkEnd w:id="9544"/>
      <w:bookmarkEnd w:id="9545"/>
      <w:bookmarkEnd w:id="9546"/>
    </w:p>
    <w:p w14:paraId="600EEF45" w14:textId="77777777" w:rsidR="00506656" w:rsidRDefault="00506656" w:rsidP="00506656">
      <w:pPr>
        <w:pStyle w:val="Heading4"/>
        <w:rPr>
          <w:lang w:eastAsia="zh-CN"/>
        </w:rPr>
      </w:pPr>
      <w:bookmarkStart w:id="9547" w:name="_Toc185516278"/>
      <w:bookmarkStart w:id="9548" w:name="_Toc192873586"/>
      <w:bookmarkStart w:id="9549" w:name="_Toc199336617"/>
      <w:r>
        <w:rPr>
          <w:noProof/>
          <w:lang w:eastAsia="zh-CN"/>
        </w:rPr>
        <w:t>9.5</w:t>
      </w:r>
      <w:r>
        <w:rPr>
          <w:lang w:eastAsia="zh-CN"/>
        </w:rPr>
        <w:t>.5.1</w:t>
      </w:r>
      <w:r>
        <w:rPr>
          <w:lang w:eastAsia="zh-CN"/>
        </w:rPr>
        <w:tab/>
        <w:t>General</w:t>
      </w:r>
      <w:bookmarkEnd w:id="9547"/>
      <w:bookmarkEnd w:id="9548"/>
      <w:bookmarkEnd w:id="954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9550" w:name="_Toc185516279"/>
      <w:bookmarkStart w:id="9551" w:name="_Toc192873587"/>
      <w:bookmarkStart w:id="9552" w:name="_Toc199336618"/>
      <w:r>
        <w:rPr>
          <w:noProof/>
          <w:lang w:eastAsia="zh-CN"/>
        </w:rPr>
        <w:t>9.5</w:t>
      </w:r>
      <w:r>
        <w:rPr>
          <w:lang w:eastAsia="zh-CN"/>
        </w:rPr>
        <w:t>.5.2</w:t>
      </w:r>
      <w:r>
        <w:rPr>
          <w:lang w:eastAsia="zh-CN"/>
        </w:rPr>
        <w:tab/>
        <w:t>Structured data types</w:t>
      </w:r>
      <w:bookmarkEnd w:id="9550"/>
      <w:bookmarkEnd w:id="9551"/>
      <w:bookmarkEnd w:id="9552"/>
    </w:p>
    <w:p w14:paraId="36E06B20" w14:textId="77777777" w:rsidR="00506656" w:rsidRDefault="00506656" w:rsidP="00506656">
      <w:pPr>
        <w:pStyle w:val="Heading5"/>
        <w:rPr>
          <w:lang w:eastAsia="zh-CN"/>
        </w:rPr>
      </w:pPr>
      <w:bookmarkStart w:id="9553" w:name="_Toc101529348"/>
      <w:bookmarkStart w:id="9554" w:name="_Toc114864179"/>
      <w:bookmarkStart w:id="9555" w:name="_Toc136427624"/>
      <w:bookmarkStart w:id="9556" w:name="_Toc185516280"/>
      <w:bookmarkStart w:id="9557" w:name="_Toc192873588"/>
      <w:bookmarkStart w:id="9558" w:name="_Toc199336619"/>
      <w:r>
        <w:rPr>
          <w:noProof/>
          <w:lang w:eastAsia="zh-CN"/>
        </w:rPr>
        <w:t>9.5</w:t>
      </w:r>
      <w:r w:rsidRPr="00F35F4A">
        <w:rPr>
          <w:lang w:eastAsia="zh-CN"/>
        </w:rPr>
        <w:t>.5.2.1</w:t>
      </w:r>
      <w:r w:rsidRPr="00F35F4A">
        <w:rPr>
          <w:lang w:eastAsia="zh-CN"/>
        </w:rPr>
        <w:tab/>
        <w:t>Introduction</w:t>
      </w:r>
      <w:bookmarkEnd w:id="9553"/>
      <w:bookmarkEnd w:id="9554"/>
      <w:bookmarkEnd w:id="9555"/>
      <w:bookmarkEnd w:id="9556"/>
      <w:bookmarkEnd w:id="9557"/>
      <w:bookmarkEnd w:id="955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9559" w:name="_Toc101529349"/>
      <w:bookmarkStart w:id="9560" w:name="_Toc114864180"/>
      <w:bookmarkStart w:id="9561" w:name="_Toc136427625"/>
      <w:bookmarkStart w:id="9562" w:name="_Toc185516281"/>
      <w:bookmarkStart w:id="9563" w:name="_Toc192873589"/>
      <w:bookmarkStart w:id="9564" w:name="_Toc199336620"/>
      <w:r w:rsidRPr="000B1E99">
        <w:rPr>
          <w:noProof/>
          <w:lang w:eastAsia="zh-CN"/>
        </w:rPr>
        <w:t>9.5</w:t>
      </w:r>
      <w:r w:rsidRPr="000B1E99">
        <w:rPr>
          <w:lang w:eastAsia="zh-CN"/>
        </w:rPr>
        <w:t>.5.2.2</w:t>
      </w:r>
      <w:r w:rsidRPr="000B1E99">
        <w:rPr>
          <w:lang w:eastAsia="zh-CN"/>
        </w:rPr>
        <w:tab/>
        <w:t xml:space="preserve">Type: </w:t>
      </w:r>
      <w:r w:rsidRPr="000B1E99">
        <w:t>EcsInfoDiscoveryReq</w:t>
      </w:r>
      <w:bookmarkEnd w:id="9559"/>
      <w:bookmarkEnd w:id="9560"/>
      <w:bookmarkEnd w:id="9561"/>
      <w:bookmarkEnd w:id="9562"/>
      <w:bookmarkEnd w:id="9563"/>
      <w:bookmarkEnd w:id="9564"/>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9565" w:name="_Toc101529350"/>
      <w:bookmarkStart w:id="9566" w:name="_Toc114864181"/>
      <w:bookmarkStart w:id="9567" w:name="_Toc136427626"/>
      <w:bookmarkStart w:id="9568" w:name="_Toc185516282"/>
      <w:bookmarkStart w:id="9569" w:name="_Toc192873590"/>
      <w:bookmarkStart w:id="9570" w:name="_Toc199336621"/>
      <w:r>
        <w:rPr>
          <w:noProof/>
          <w:lang w:eastAsia="zh-CN"/>
        </w:rPr>
        <w:t>9.5</w:t>
      </w:r>
      <w:r w:rsidRPr="00F35F4A">
        <w:rPr>
          <w:lang w:eastAsia="zh-CN"/>
        </w:rPr>
        <w:t>.5.2.</w:t>
      </w:r>
      <w:r>
        <w:rPr>
          <w:lang w:eastAsia="zh-CN"/>
        </w:rPr>
        <w:t>3</w:t>
      </w:r>
      <w:r w:rsidRPr="00F35F4A">
        <w:rPr>
          <w:lang w:eastAsia="zh-CN"/>
        </w:rPr>
        <w:tab/>
        <w:t xml:space="preserve">Type: </w:t>
      </w:r>
      <w:bookmarkStart w:id="9571" w:name="_Hlk164319643"/>
      <w:r w:rsidRPr="00646838">
        <w:t>E</w:t>
      </w:r>
      <w:r>
        <w:t>csInfoDiscoveryResp</w:t>
      </w:r>
      <w:bookmarkEnd w:id="9565"/>
      <w:bookmarkEnd w:id="9566"/>
      <w:bookmarkEnd w:id="9567"/>
      <w:bookmarkEnd w:id="9568"/>
      <w:bookmarkEnd w:id="9569"/>
      <w:bookmarkEnd w:id="9570"/>
      <w:bookmarkEnd w:id="9571"/>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9572" w:name="_Toc70160838"/>
      <w:bookmarkStart w:id="9573" w:name="_Toc101529355"/>
      <w:bookmarkStart w:id="9574" w:name="_Toc114864186"/>
      <w:bookmarkStart w:id="9575" w:name="_Toc136427631"/>
      <w:bookmarkStart w:id="9576" w:name="_Toc185516283"/>
      <w:bookmarkStart w:id="9577" w:name="_Toc192873591"/>
      <w:bookmarkStart w:id="9578" w:name="_Toc199336622"/>
      <w:r>
        <w:rPr>
          <w:noProof/>
          <w:lang w:eastAsia="zh-CN"/>
        </w:rPr>
        <w:t>9.5</w:t>
      </w:r>
      <w:r>
        <w:rPr>
          <w:lang w:eastAsia="zh-CN"/>
        </w:rPr>
        <w:t>.5.2.4</w:t>
      </w:r>
      <w:r>
        <w:rPr>
          <w:lang w:eastAsia="zh-CN"/>
        </w:rPr>
        <w:tab/>
        <w:t xml:space="preserve">Type: </w:t>
      </w:r>
      <w:bookmarkEnd w:id="9572"/>
      <w:r>
        <w:rPr>
          <w:lang w:eastAsia="ko-KR"/>
        </w:rPr>
        <w:t>Ec</w:t>
      </w:r>
      <w:r w:rsidRPr="00E844C8">
        <w:rPr>
          <w:lang w:eastAsia="ko-KR"/>
        </w:rPr>
        <w:t>s</w:t>
      </w:r>
      <w:bookmarkEnd w:id="9573"/>
      <w:bookmarkEnd w:id="9574"/>
      <w:bookmarkEnd w:id="9575"/>
      <w:r>
        <w:rPr>
          <w:lang w:eastAsia="ko-KR"/>
        </w:rPr>
        <w:t>Info</w:t>
      </w:r>
      <w:bookmarkEnd w:id="9576"/>
      <w:bookmarkEnd w:id="9577"/>
      <w:bookmarkEnd w:id="957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9579" w:name="_Toc185516284"/>
      <w:bookmarkStart w:id="9580" w:name="_Toc192873592"/>
      <w:bookmarkStart w:id="9581" w:name="_Toc199336623"/>
      <w:r>
        <w:t>9.</w:t>
      </w:r>
      <w:r w:rsidR="00CE0D5B">
        <w:t>5</w:t>
      </w:r>
      <w:r>
        <w:rPr>
          <w:lang w:eastAsia="zh-CN"/>
        </w:rPr>
        <w:t>.5.2.5</w:t>
      </w:r>
      <w:r>
        <w:rPr>
          <w:lang w:eastAsia="zh-CN"/>
        </w:rPr>
        <w:tab/>
        <w:t>Type: ECSProfile</w:t>
      </w:r>
      <w:bookmarkEnd w:id="9579"/>
      <w:bookmarkEnd w:id="9580"/>
      <w:bookmarkEnd w:id="9581"/>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9582" w:name="_Toc185516285"/>
      <w:bookmarkStart w:id="9583" w:name="_Toc192873593"/>
      <w:bookmarkStart w:id="9584" w:name="_Toc199336624"/>
      <w:r>
        <w:t>9.</w:t>
      </w:r>
      <w:r w:rsidR="00CE0D5B">
        <w:t>5</w:t>
      </w:r>
      <w:r>
        <w:rPr>
          <w:lang w:eastAsia="zh-CN"/>
        </w:rPr>
        <w:t>.5.2.6</w:t>
      </w:r>
      <w:r>
        <w:rPr>
          <w:lang w:eastAsia="zh-CN"/>
        </w:rPr>
        <w:tab/>
        <w:t>Type: SupportedPlmn</w:t>
      </w:r>
      <w:bookmarkEnd w:id="9582"/>
      <w:bookmarkEnd w:id="9583"/>
      <w:bookmarkEnd w:id="9584"/>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9585" w:name="_Toc185516286"/>
      <w:bookmarkStart w:id="9586" w:name="_Toc192873594"/>
      <w:bookmarkStart w:id="9587" w:name="_Toc199336625"/>
      <w:r>
        <w:t>9.</w:t>
      </w:r>
      <w:r w:rsidR="00CE0D5B">
        <w:t>5</w:t>
      </w:r>
      <w:r>
        <w:rPr>
          <w:lang w:eastAsia="zh-CN"/>
        </w:rPr>
        <w:t>.5.2.7</w:t>
      </w:r>
      <w:r>
        <w:rPr>
          <w:lang w:eastAsia="zh-CN"/>
        </w:rPr>
        <w:tab/>
        <w:t>Type: SupportedEcsp</w:t>
      </w:r>
      <w:bookmarkEnd w:id="9585"/>
      <w:bookmarkEnd w:id="9586"/>
      <w:bookmarkEnd w:id="9587"/>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9588" w:name="_Toc185516287"/>
      <w:bookmarkStart w:id="9589" w:name="_Toc192873595"/>
      <w:bookmarkStart w:id="9590" w:name="_Toc199336626"/>
      <w:r>
        <w:t>9.</w:t>
      </w:r>
      <w:r w:rsidR="00CE0D5B">
        <w:t>5</w:t>
      </w:r>
      <w:r>
        <w:rPr>
          <w:lang w:eastAsia="zh-CN"/>
        </w:rPr>
        <w:t>.5.2.8</w:t>
      </w:r>
      <w:r>
        <w:rPr>
          <w:lang w:eastAsia="zh-CN"/>
        </w:rPr>
        <w:tab/>
        <w:t>Type: PduConfiguration</w:t>
      </w:r>
      <w:bookmarkEnd w:id="9588"/>
      <w:bookmarkEnd w:id="9589"/>
      <w:bookmarkEnd w:id="9590"/>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9591" w:name="_Toc185516288"/>
      <w:bookmarkStart w:id="9592" w:name="_Toc192873596"/>
      <w:bookmarkStart w:id="9593" w:name="_Toc19933662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9591"/>
      <w:bookmarkEnd w:id="9592"/>
      <w:bookmarkEnd w:id="9593"/>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9594" w:name="_Hlk166528169"/>
      <w:r w:rsidR="00CE0D5B" w:rsidRPr="007952E4">
        <w:t>EcsInfoDiscNotif</w:t>
      </w:r>
      <w:bookmarkEnd w:id="959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9595" w:name="_Toc185516289"/>
      <w:bookmarkStart w:id="9596" w:name="_Toc192873597"/>
      <w:bookmarkStart w:id="9597" w:name="_Toc199336628"/>
      <w:r>
        <w:rPr>
          <w:noProof/>
          <w:lang w:eastAsia="zh-CN"/>
        </w:rPr>
        <w:t>9.5</w:t>
      </w:r>
      <w:r>
        <w:rPr>
          <w:lang w:eastAsia="zh-CN"/>
        </w:rPr>
        <w:t>.5.3</w:t>
      </w:r>
      <w:r>
        <w:rPr>
          <w:lang w:eastAsia="zh-CN"/>
        </w:rPr>
        <w:tab/>
        <w:t>Simple data types and enumerations</w:t>
      </w:r>
      <w:bookmarkEnd w:id="9595"/>
      <w:bookmarkEnd w:id="9596"/>
      <w:bookmarkEnd w:id="9597"/>
    </w:p>
    <w:p w14:paraId="4CD5A8AC" w14:textId="77777777" w:rsidR="00506656" w:rsidRPr="00384E92" w:rsidRDefault="00506656" w:rsidP="00506656">
      <w:pPr>
        <w:pStyle w:val="Heading5"/>
      </w:pPr>
      <w:bookmarkStart w:id="9598" w:name="_Toc510696639"/>
      <w:bookmarkStart w:id="9599" w:name="_Toc35971434"/>
      <w:bookmarkStart w:id="9600" w:name="_Toc144024183"/>
      <w:bookmarkStart w:id="9601" w:name="_Toc148176896"/>
      <w:bookmarkStart w:id="9602" w:name="_Toc151379275"/>
      <w:bookmarkStart w:id="9603" w:name="_Toc151445456"/>
      <w:bookmarkStart w:id="9604" w:name="_Toc160470533"/>
      <w:bookmarkStart w:id="9605" w:name="_Toc160472164"/>
      <w:bookmarkStart w:id="9606" w:name="_Toc185516290"/>
      <w:bookmarkStart w:id="9607" w:name="_Toc192873598"/>
      <w:bookmarkStart w:id="9608" w:name="_Toc199336629"/>
      <w:r>
        <w:rPr>
          <w:noProof/>
          <w:lang w:eastAsia="zh-CN"/>
        </w:rPr>
        <w:t>9.5</w:t>
      </w:r>
      <w:r>
        <w:rPr>
          <w:lang w:eastAsia="zh-CN"/>
        </w:rPr>
        <w:t>.5.3</w:t>
      </w:r>
      <w:r>
        <w:t>.1</w:t>
      </w:r>
      <w:r w:rsidRPr="00384E92">
        <w:tab/>
        <w:t>Introduction</w:t>
      </w:r>
      <w:bookmarkEnd w:id="9598"/>
      <w:bookmarkEnd w:id="9599"/>
      <w:bookmarkEnd w:id="9600"/>
      <w:bookmarkEnd w:id="9601"/>
      <w:bookmarkEnd w:id="9602"/>
      <w:bookmarkEnd w:id="9603"/>
      <w:bookmarkEnd w:id="9604"/>
      <w:bookmarkEnd w:id="9605"/>
      <w:bookmarkEnd w:id="9606"/>
      <w:bookmarkEnd w:id="9607"/>
      <w:bookmarkEnd w:id="9608"/>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9609" w:name="_Toc510696640"/>
      <w:bookmarkStart w:id="9610" w:name="_Toc35971435"/>
      <w:bookmarkStart w:id="9611" w:name="_Toc144024184"/>
      <w:bookmarkStart w:id="9612" w:name="_Toc148176897"/>
      <w:bookmarkStart w:id="9613" w:name="_Toc151379276"/>
      <w:bookmarkStart w:id="9614" w:name="_Toc151445457"/>
      <w:bookmarkStart w:id="9615" w:name="_Toc160470534"/>
      <w:bookmarkStart w:id="9616" w:name="_Toc160472165"/>
      <w:bookmarkStart w:id="9617" w:name="_Toc185516291"/>
      <w:bookmarkStart w:id="9618" w:name="_Toc192873599"/>
      <w:bookmarkStart w:id="9619" w:name="_Toc199336630"/>
      <w:r>
        <w:rPr>
          <w:noProof/>
          <w:lang w:eastAsia="zh-CN"/>
        </w:rPr>
        <w:t>9.5</w:t>
      </w:r>
      <w:r>
        <w:rPr>
          <w:lang w:eastAsia="zh-CN"/>
        </w:rPr>
        <w:t>.5.3</w:t>
      </w:r>
      <w:r>
        <w:t>.2</w:t>
      </w:r>
      <w:r w:rsidRPr="00384E92">
        <w:tab/>
        <w:t>Simple data types</w:t>
      </w:r>
      <w:bookmarkEnd w:id="9609"/>
      <w:bookmarkEnd w:id="9610"/>
      <w:bookmarkEnd w:id="9611"/>
      <w:bookmarkEnd w:id="9612"/>
      <w:bookmarkEnd w:id="9613"/>
      <w:bookmarkEnd w:id="9614"/>
      <w:bookmarkEnd w:id="9615"/>
      <w:bookmarkEnd w:id="9616"/>
      <w:bookmarkEnd w:id="9617"/>
      <w:bookmarkEnd w:id="9618"/>
      <w:bookmarkEnd w:id="9619"/>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9620"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9620"/>
    </w:tbl>
    <w:p w14:paraId="46D49554" w14:textId="77777777" w:rsidR="00506656" w:rsidRPr="00384E92" w:rsidRDefault="00506656" w:rsidP="00506656"/>
    <w:p w14:paraId="64717FBF" w14:textId="77777777" w:rsidR="00506656" w:rsidRDefault="00506656" w:rsidP="00506656">
      <w:pPr>
        <w:pStyle w:val="Heading4"/>
        <w:rPr>
          <w:lang w:val="en-US"/>
        </w:rPr>
      </w:pPr>
      <w:bookmarkStart w:id="9621" w:name="_Toc148176900"/>
      <w:bookmarkStart w:id="9622" w:name="_Toc151379279"/>
      <w:bookmarkStart w:id="9623" w:name="_Toc151445460"/>
      <w:bookmarkStart w:id="9624" w:name="_Toc160470537"/>
      <w:bookmarkStart w:id="9625" w:name="_Toc160472168"/>
      <w:bookmarkStart w:id="9626" w:name="_Toc185516292"/>
      <w:bookmarkStart w:id="9627" w:name="_Toc192873600"/>
      <w:bookmarkStart w:id="9628" w:name="_Toc19933663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21"/>
      <w:bookmarkEnd w:id="9622"/>
      <w:bookmarkEnd w:id="9623"/>
      <w:bookmarkEnd w:id="9624"/>
      <w:bookmarkEnd w:id="9625"/>
      <w:bookmarkEnd w:id="9626"/>
      <w:bookmarkEnd w:id="9627"/>
      <w:bookmarkEnd w:id="9628"/>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9629" w:name="_Toc144024188"/>
      <w:bookmarkStart w:id="9630" w:name="_Toc148176901"/>
      <w:bookmarkStart w:id="9631" w:name="_Toc151379280"/>
      <w:bookmarkStart w:id="9632" w:name="_Toc151445461"/>
      <w:bookmarkStart w:id="9633" w:name="_Toc160470538"/>
      <w:bookmarkStart w:id="9634" w:name="_Toc160472169"/>
      <w:bookmarkStart w:id="9635" w:name="_Toc185516293"/>
      <w:bookmarkStart w:id="9636" w:name="_Toc192873601"/>
      <w:bookmarkStart w:id="9637" w:name="_Toc199336632"/>
      <w:r>
        <w:rPr>
          <w:noProof/>
          <w:lang w:eastAsia="zh-CN"/>
        </w:rPr>
        <w:t>9.5</w:t>
      </w:r>
      <w:r>
        <w:rPr>
          <w:lang w:eastAsia="zh-CN"/>
        </w:rPr>
        <w:t>.5.</w:t>
      </w:r>
      <w:r>
        <w:t>5</w:t>
      </w:r>
      <w:r>
        <w:tab/>
        <w:t>Binary data</w:t>
      </w:r>
      <w:bookmarkEnd w:id="9629"/>
      <w:bookmarkEnd w:id="9630"/>
      <w:bookmarkEnd w:id="9631"/>
      <w:bookmarkEnd w:id="9632"/>
      <w:bookmarkEnd w:id="9633"/>
      <w:bookmarkEnd w:id="9634"/>
      <w:bookmarkEnd w:id="9635"/>
      <w:bookmarkEnd w:id="9636"/>
      <w:bookmarkEnd w:id="9637"/>
    </w:p>
    <w:p w14:paraId="10E78AE1" w14:textId="77777777" w:rsidR="00506656" w:rsidRDefault="00506656" w:rsidP="00506656">
      <w:pPr>
        <w:pStyle w:val="Heading5"/>
      </w:pPr>
      <w:bookmarkStart w:id="9638" w:name="_Toc144024189"/>
      <w:bookmarkStart w:id="9639" w:name="_Toc148176902"/>
      <w:bookmarkStart w:id="9640" w:name="_Toc151379281"/>
      <w:bookmarkStart w:id="9641" w:name="_Toc151445462"/>
      <w:bookmarkStart w:id="9642" w:name="_Toc160470539"/>
      <w:bookmarkStart w:id="9643" w:name="_Toc160472170"/>
      <w:bookmarkStart w:id="9644" w:name="_Toc185516294"/>
      <w:bookmarkStart w:id="9645" w:name="_Toc192873602"/>
      <w:bookmarkStart w:id="9646" w:name="_Toc199336633"/>
      <w:r>
        <w:rPr>
          <w:noProof/>
          <w:lang w:eastAsia="zh-CN"/>
        </w:rPr>
        <w:t>9.5</w:t>
      </w:r>
      <w:r>
        <w:rPr>
          <w:lang w:eastAsia="zh-CN"/>
        </w:rPr>
        <w:t>.5.</w:t>
      </w:r>
      <w:r>
        <w:t>5.1</w:t>
      </w:r>
      <w:r>
        <w:tab/>
        <w:t>Binary Data Types</w:t>
      </w:r>
      <w:bookmarkEnd w:id="9638"/>
      <w:bookmarkEnd w:id="9639"/>
      <w:bookmarkEnd w:id="9640"/>
      <w:bookmarkEnd w:id="9641"/>
      <w:bookmarkEnd w:id="9642"/>
      <w:bookmarkEnd w:id="9643"/>
      <w:bookmarkEnd w:id="9644"/>
      <w:bookmarkEnd w:id="9645"/>
      <w:bookmarkEnd w:id="9646"/>
    </w:p>
    <w:p w14:paraId="1DC7A305" w14:textId="77777777" w:rsidR="00506656" w:rsidRPr="00A04126" w:rsidRDefault="00506656" w:rsidP="00506656">
      <w:pPr>
        <w:pStyle w:val="TH"/>
      </w:pPr>
      <w:bookmarkStart w:id="9647"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9648"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9648"/>
    </w:tbl>
    <w:p w14:paraId="30DD5EE1" w14:textId="77777777" w:rsidR="00506656" w:rsidRPr="00A04126" w:rsidRDefault="00506656" w:rsidP="00506656"/>
    <w:p w14:paraId="378D9842" w14:textId="77777777" w:rsidR="00506656" w:rsidRDefault="00506656" w:rsidP="00506656">
      <w:pPr>
        <w:pStyle w:val="Heading3"/>
      </w:pPr>
      <w:bookmarkStart w:id="9649" w:name="_Toc185516295"/>
      <w:bookmarkStart w:id="9650" w:name="_Toc192873603"/>
      <w:bookmarkStart w:id="9651" w:name="_Toc199336634"/>
      <w:bookmarkEnd w:id="9647"/>
      <w:r>
        <w:rPr>
          <w:noProof/>
          <w:lang w:eastAsia="zh-CN"/>
        </w:rPr>
        <w:t>9.5</w:t>
      </w:r>
      <w:r>
        <w:t>.6</w:t>
      </w:r>
      <w:r>
        <w:tab/>
        <w:t>Error Handling</w:t>
      </w:r>
      <w:bookmarkEnd w:id="9649"/>
      <w:bookmarkEnd w:id="9650"/>
      <w:bookmarkEnd w:id="9651"/>
    </w:p>
    <w:p w14:paraId="4E16F07F" w14:textId="77777777" w:rsidR="00506656" w:rsidRDefault="00506656" w:rsidP="00506656">
      <w:pPr>
        <w:pStyle w:val="Heading4"/>
      </w:pPr>
      <w:bookmarkStart w:id="9652" w:name="_Toc101529365"/>
      <w:bookmarkStart w:id="9653" w:name="_Toc114864197"/>
      <w:bookmarkStart w:id="9654" w:name="_Toc136427642"/>
      <w:bookmarkStart w:id="9655" w:name="_Toc185516296"/>
      <w:bookmarkStart w:id="9656" w:name="_Toc192873604"/>
      <w:bookmarkStart w:id="9657" w:name="_Toc199336635"/>
      <w:r>
        <w:rPr>
          <w:noProof/>
          <w:lang w:eastAsia="zh-CN"/>
        </w:rPr>
        <w:t>9.5</w:t>
      </w:r>
      <w:r>
        <w:t>.6.1</w:t>
      </w:r>
      <w:r>
        <w:tab/>
        <w:t>General</w:t>
      </w:r>
      <w:bookmarkEnd w:id="9652"/>
      <w:bookmarkEnd w:id="9653"/>
      <w:bookmarkEnd w:id="9654"/>
      <w:bookmarkEnd w:id="9655"/>
      <w:bookmarkEnd w:id="9656"/>
      <w:bookmarkEnd w:id="9657"/>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9658" w:name="_Toc94194968"/>
      <w:bookmarkStart w:id="9659" w:name="_Toc101529366"/>
      <w:bookmarkStart w:id="9660" w:name="_Toc114864198"/>
      <w:bookmarkStart w:id="9661" w:name="_Toc136427643"/>
      <w:bookmarkStart w:id="9662" w:name="_Toc185516297"/>
      <w:bookmarkStart w:id="9663" w:name="_Toc192873605"/>
      <w:bookmarkStart w:id="9664" w:name="_Toc199336636"/>
      <w:r>
        <w:rPr>
          <w:noProof/>
          <w:lang w:eastAsia="zh-CN"/>
        </w:rPr>
        <w:t>9.5</w:t>
      </w:r>
      <w:r>
        <w:t>.6.2</w:t>
      </w:r>
      <w:r>
        <w:tab/>
        <w:t>Protocol Errors</w:t>
      </w:r>
      <w:bookmarkEnd w:id="9658"/>
      <w:bookmarkEnd w:id="9659"/>
      <w:bookmarkEnd w:id="9660"/>
      <w:bookmarkEnd w:id="9661"/>
      <w:bookmarkEnd w:id="9662"/>
      <w:bookmarkEnd w:id="9663"/>
      <w:bookmarkEnd w:id="9664"/>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9665" w:name="_Toc101529367"/>
      <w:bookmarkStart w:id="9666" w:name="_Toc114864199"/>
      <w:bookmarkStart w:id="9667" w:name="_Toc136427644"/>
      <w:bookmarkStart w:id="9668" w:name="_Toc185516298"/>
      <w:bookmarkStart w:id="9669" w:name="_Toc192873606"/>
      <w:bookmarkStart w:id="9670" w:name="_Toc199336637"/>
      <w:r>
        <w:rPr>
          <w:noProof/>
          <w:lang w:eastAsia="zh-CN"/>
        </w:rPr>
        <w:t>9.5</w:t>
      </w:r>
      <w:r>
        <w:t>.6.3</w:t>
      </w:r>
      <w:r>
        <w:tab/>
        <w:t>Application Errors</w:t>
      </w:r>
      <w:bookmarkEnd w:id="9665"/>
      <w:bookmarkEnd w:id="9666"/>
      <w:bookmarkEnd w:id="9667"/>
      <w:bookmarkEnd w:id="9668"/>
      <w:bookmarkEnd w:id="9669"/>
      <w:bookmarkEnd w:id="967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9671" w:name="_Toc185516299"/>
      <w:bookmarkStart w:id="9672" w:name="_Toc192873607"/>
      <w:bookmarkStart w:id="9673" w:name="_Toc199336638"/>
      <w:r>
        <w:rPr>
          <w:noProof/>
          <w:lang w:eastAsia="zh-CN"/>
        </w:rPr>
        <w:t>9.5</w:t>
      </w:r>
      <w:r>
        <w:t>.7</w:t>
      </w:r>
      <w:r>
        <w:tab/>
        <w:t>Feature negotiation</w:t>
      </w:r>
      <w:bookmarkEnd w:id="9671"/>
      <w:bookmarkEnd w:id="9672"/>
      <w:bookmarkEnd w:id="967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9E23F3">
            <w:pPr>
              <w:pStyle w:val="TAL"/>
              <w:rPr>
                <w:rFonts w:eastAsia="Batang"/>
              </w:rPr>
            </w:pPr>
            <w:r>
              <w:t>1</w:t>
            </w:r>
          </w:p>
        </w:tc>
        <w:tc>
          <w:tcPr>
            <w:tcW w:w="2207" w:type="dxa"/>
          </w:tcPr>
          <w:p w14:paraId="19008E5A" w14:textId="77777777" w:rsidR="009B3581" w:rsidRDefault="009B3581" w:rsidP="009E23F3">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9674" w:name="_Toc185516300"/>
      <w:bookmarkStart w:id="9675" w:name="_Toc192873608"/>
      <w:bookmarkStart w:id="9676" w:name="_Toc199336639"/>
      <w:r>
        <w:rPr>
          <w:noProof/>
          <w:lang w:eastAsia="zh-CN"/>
        </w:rPr>
        <w:t>9.6</w:t>
      </w:r>
      <w:r>
        <w:tab/>
        <w:t>Eecs_ACREvents API</w:t>
      </w:r>
      <w:bookmarkEnd w:id="9674"/>
      <w:bookmarkEnd w:id="9675"/>
      <w:bookmarkEnd w:id="9676"/>
    </w:p>
    <w:p w14:paraId="34CA0281" w14:textId="77777777" w:rsidR="001B4C79" w:rsidRDefault="001B4C79" w:rsidP="001B4C79">
      <w:pPr>
        <w:pStyle w:val="Heading3"/>
      </w:pPr>
      <w:bookmarkStart w:id="9677" w:name="_Toc185516301"/>
      <w:bookmarkStart w:id="9678" w:name="_Toc192873609"/>
      <w:bookmarkStart w:id="9679" w:name="_Toc199336640"/>
      <w:r>
        <w:rPr>
          <w:noProof/>
          <w:lang w:eastAsia="zh-CN"/>
        </w:rPr>
        <w:t>9.6</w:t>
      </w:r>
      <w:r>
        <w:t>.1</w:t>
      </w:r>
      <w:r>
        <w:tab/>
        <w:t>Introduction</w:t>
      </w:r>
      <w:bookmarkEnd w:id="9677"/>
      <w:bookmarkEnd w:id="9678"/>
      <w:bookmarkEnd w:id="9679"/>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9680" w:name="_Toc185516302"/>
      <w:bookmarkStart w:id="9681" w:name="_Toc192873610"/>
      <w:bookmarkStart w:id="9682" w:name="_Toc199336641"/>
      <w:r>
        <w:rPr>
          <w:noProof/>
          <w:lang w:eastAsia="zh-CN"/>
        </w:rPr>
        <w:t>9.6</w:t>
      </w:r>
      <w:r>
        <w:t>.2</w:t>
      </w:r>
      <w:r>
        <w:tab/>
        <w:t>Usage of HTTP</w:t>
      </w:r>
      <w:bookmarkEnd w:id="9680"/>
      <w:bookmarkEnd w:id="9681"/>
      <w:bookmarkEnd w:id="9682"/>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9683" w:name="_Toc185516303"/>
      <w:bookmarkStart w:id="9684" w:name="_Toc192873611"/>
      <w:bookmarkStart w:id="9685" w:name="_Toc199336642"/>
      <w:r>
        <w:rPr>
          <w:noProof/>
          <w:lang w:eastAsia="zh-CN"/>
        </w:rPr>
        <w:t>9.6</w:t>
      </w:r>
      <w:r>
        <w:t>.3</w:t>
      </w:r>
      <w:r>
        <w:tab/>
        <w:t>Resources</w:t>
      </w:r>
      <w:bookmarkEnd w:id="9683"/>
      <w:bookmarkEnd w:id="9684"/>
      <w:bookmarkEnd w:id="9685"/>
    </w:p>
    <w:p w14:paraId="55168241" w14:textId="77777777" w:rsidR="001B4C79" w:rsidRDefault="001B4C79" w:rsidP="001B4C79">
      <w:pPr>
        <w:pStyle w:val="Heading4"/>
      </w:pPr>
      <w:bookmarkStart w:id="9686" w:name="_Toc185516304"/>
      <w:bookmarkStart w:id="9687" w:name="_Toc192873612"/>
      <w:bookmarkStart w:id="9688" w:name="_Toc199336643"/>
      <w:r>
        <w:rPr>
          <w:noProof/>
          <w:lang w:eastAsia="zh-CN"/>
        </w:rPr>
        <w:t>9.6</w:t>
      </w:r>
      <w:r>
        <w:t>.3.1</w:t>
      </w:r>
      <w:r>
        <w:tab/>
        <w:t>Overview</w:t>
      </w:r>
      <w:bookmarkEnd w:id="9686"/>
      <w:bookmarkEnd w:id="9687"/>
      <w:bookmarkEnd w:id="968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6pt;height:169.8pt" o:ole="">
            <v:imagedata r:id="rId55" o:title=""/>
          </v:shape>
          <o:OLEObject Type="Embed" ProgID="Visio.Drawing.15" ShapeID="_x0000_i1047" DrawAspect="Content" ObjectID="_1809948914"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9689" w:name="_Toc185516305"/>
      <w:bookmarkStart w:id="9690" w:name="_Toc192873613"/>
      <w:bookmarkStart w:id="9691" w:name="_Toc199336644"/>
      <w:r>
        <w:rPr>
          <w:noProof/>
          <w:lang w:eastAsia="zh-CN"/>
        </w:rPr>
        <w:t>9.6</w:t>
      </w:r>
      <w:r>
        <w:t>.3.2</w:t>
      </w:r>
      <w:r>
        <w:tab/>
        <w:t xml:space="preserve">Resource: </w:t>
      </w:r>
      <w:r>
        <w:rPr>
          <w:lang w:val="en-US"/>
        </w:rPr>
        <w:t>ACR Events</w:t>
      </w:r>
      <w:r>
        <w:rPr>
          <w:rFonts w:eastAsia="DengXian"/>
        </w:rPr>
        <w:t xml:space="preserve"> Subscriptions</w:t>
      </w:r>
      <w:bookmarkEnd w:id="9689"/>
      <w:bookmarkEnd w:id="9690"/>
      <w:bookmarkEnd w:id="9691"/>
    </w:p>
    <w:p w14:paraId="712E71D3" w14:textId="77777777" w:rsidR="001B4C79" w:rsidRDefault="001B4C79" w:rsidP="001B4C79">
      <w:pPr>
        <w:pStyle w:val="Heading5"/>
      </w:pPr>
      <w:bookmarkStart w:id="9692" w:name="_Toc185516306"/>
      <w:bookmarkStart w:id="9693" w:name="_Toc192873614"/>
      <w:bookmarkStart w:id="9694" w:name="_Toc199336645"/>
      <w:r>
        <w:rPr>
          <w:noProof/>
          <w:lang w:eastAsia="zh-CN"/>
        </w:rPr>
        <w:t>9.6</w:t>
      </w:r>
      <w:r>
        <w:t>.3.2.1</w:t>
      </w:r>
      <w:r>
        <w:tab/>
        <w:t>Description</w:t>
      </w:r>
      <w:bookmarkEnd w:id="9692"/>
      <w:bookmarkEnd w:id="9693"/>
      <w:bookmarkEnd w:id="9694"/>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9695" w:name="_Toc185516307"/>
      <w:bookmarkStart w:id="9696" w:name="_Toc192873615"/>
      <w:bookmarkStart w:id="9697" w:name="_Toc199336646"/>
      <w:r>
        <w:rPr>
          <w:noProof/>
          <w:lang w:eastAsia="zh-CN"/>
        </w:rPr>
        <w:t>9.6</w:t>
      </w:r>
      <w:r>
        <w:t>.3.2.2</w:t>
      </w:r>
      <w:r>
        <w:tab/>
        <w:t>Resource Definition</w:t>
      </w:r>
      <w:bookmarkEnd w:id="9695"/>
      <w:bookmarkEnd w:id="9696"/>
      <w:bookmarkEnd w:id="9697"/>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9698" w:name="_Toc185516308"/>
      <w:bookmarkStart w:id="9699" w:name="_Toc192873616"/>
      <w:bookmarkStart w:id="9700" w:name="_Toc199336647"/>
      <w:r>
        <w:rPr>
          <w:noProof/>
          <w:lang w:eastAsia="zh-CN"/>
        </w:rPr>
        <w:t>9.6</w:t>
      </w:r>
      <w:r>
        <w:t>.3.2.3</w:t>
      </w:r>
      <w:r>
        <w:tab/>
        <w:t>Resource Standard Methods</w:t>
      </w:r>
      <w:bookmarkEnd w:id="9698"/>
      <w:bookmarkEnd w:id="9699"/>
      <w:bookmarkEnd w:id="9700"/>
    </w:p>
    <w:p w14:paraId="777E0D79" w14:textId="77777777" w:rsidR="001B4C79" w:rsidRDefault="001B4C79" w:rsidP="001B4C79">
      <w:pPr>
        <w:pStyle w:val="Heading6"/>
      </w:pPr>
      <w:bookmarkStart w:id="9701" w:name="_Toc185516309"/>
      <w:bookmarkStart w:id="9702" w:name="_Toc192873617"/>
      <w:bookmarkStart w:id="9703" w:name="_Toc199336648"/>
      <w:r>
        <w:rPr>
          <w:noProof/>
          <w:lang w:eastAsia="zh-CN"/>
        </w:rPr>
        <w:t>9.6</w:t>
      </w:r>
      <w:r>
        <w:t>.3.2.3.2</w:t>
      </w:r>
      <w:r>
        <w:tab/>
        <w:t>POST</w:t>
      </w:r>
      <w:bookmarkEnd w:id="9701"/>
      <w:bookmarkEnd w:id="9702"/>
      <w:bookmarkEnd w:id="970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9704" w:name="_Toc185516310"/>
      <w:bookmarkStart w:id="9705" w:name="_Toc192873618"/>
      <w:bookmarkStart w:id="9706" w:name="_Toc199336649"/>
      <w:r>
        <w:rPr>
          <w:noProof/>
          <w:lang w:eastAsia="zh-CN"/>
        </w:rPr>
        <w:t>9.6</w:t>
      </w:r>
      <w:r>
        <w:t>.3.2.4</w:t>
      </w:r>
      <w:r>
        <w:tab/>
        <w:t>Resource Custom Operations</w:t>
      </w:r>
      <w:bookmarkEnd w:id="9704"/>
      <w:bookmarkEnd w:id="9705"/>
      <w:bookmarkEnd w:id="9706"/>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9707" w:name="_Toc185516311"/>
      <w:bookmarkStart w:id="9708" w:name="_Toc192873619"/>
      <w:bookmarkStart w:id="9709" w:name="_Toc199336650"/>
      <w:r>
        <w:rPr>
          <w:noProof/>
          <w:lang w:eastAsia="zh-CN"/>
        </w:rPr>
        <w:t>9.6</w:t>
      </w:r>
      <w:r>
        <w:t>.3.3</w:t>
      </w:r>
      <w:r>
        <w:tab/>
        <w:t xml:space="preserve">Resource: Individual </w:t>
      </w:r>
      <w:r>
        <w:rPr>
          <w:lang w:val="en-US"/>
        </w:rPr>
        <w:t>ACR Events</w:t>
      </w:r>
      <w:r>
        <w:rPr>
          <w:rFonts w:eastAsia="DengXian"/>
        </w:rPr>
        <w:t xml:space="preserve"> Subscription</w:t>
      </w:r>
      <w:bookmarkEnd w:id="9707"/>
      <w:bookmarkEnd w:id="9708"/>
      <w:bookmarkEnd w:id="9709"/>
    </w:p>
    <w:p w14:paraId="62861399" w14:textId="77777777" w:rsidR="001B4C79" w:rsidRDefault="001B4C79" w:rsidP="001B4C79">
      <w:pPr>
        <w:pStyle w:val="Heading5"/>
      </w:pPr>
      <w:bookmarkStart w:id="9710" w:name="_Toc185516312"/>
      <w:bookmarkStart w:id="9711" w:name="_Toc192873620"/>
      <w:bookmarkStart w:id="9712" w:name="_Toc199336651"/>
      <w:r>
        <w:rPr>
          <w:noProof/>
          <w:lang w:eastAsia="zh-CN"/>
        </w:rPr>
        <w:t>9.6</w:t>
      </w:r>
      <w:r>
        <w:t>.3.3.1</w:t>
      </w:r>
      <w:r>
        <w:tab/>
        <w:t>Description</w:t>
      </w:r>
      <w:bookmarkEnd w:id="9710"/>
      <w:bookmarkEnd w:id="9711"/>
      <w:bookmarkEnd w:id="9712"/>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9713" w:name="_Toc185516313"/>
      <w:bookmarkStart w:id="9714" w:name="_Toc192873621"/>
      <w:bookmarkStart w:id="9715" w:name="_Toc199336652"/>
      <w:r>
        <w:rPr>
          <w:noProof/>
          <w:lang w:eastAsia="zh-CN"/>
        </w:rPr>
        <w:t>9.6</w:t>
      </w:r>
      <w:r>
        <w:t>.3.3.2</w:t>
      </w:r>
      <w:r>
        <w:tab/>
        <w:t>Resource Definition</w:t>
      </w:r>
      <w:bookmarkEnd w:id="9713"/>
      <w:bookmarkEnd w:id="9714"/>
      <w:bookmarkEnd w:id="9715"/>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9716" w:name="_Toc185516314"/>
      <w:bookmarkStart w:id="9717" w:name="_Toc192873622"/>
      <w:bookmarkStart w:id="9718" w:name="_Toc199336653"/>
      <w:r>
        <w:rPr>
          <w:noProof/>
          <w:lang w:eastAsia="zh-CN"/>
        </w:rPr>
        <w:t>9.6</w:t>
      </w:r>
      <w:r>
        <w:t>.3.3.3</w:t>
      </w:r>
      <w:r>
        <w:tab/>
        <w:t>Resource Standard Methods</w:t>
      </w:r>
      <w:bookmarkEnd w:id="9716"/>
      <w:bookmarkEnd w:id="9717"/>
      <w:bookmarkEnd w:id="9718"/>
    </w:p>
    <w:p w14:paraId="2396315D" w14:textId="77777777" w:rsidR="001B4C79" w:rsidRDefault="001B4C79" w:rsidP="001B4C79">
      <w:pPr>
        <w:pStyle w:val="Heading6"/>
      </w:pPr>
      <w:bookmarkStart w:id="9719" w:name="_Toc185516315"/>
      <w:bookmarkStart w:id="9720" w:name="_Toc192873623"/>
      <w:bookmarkStart w:id="9721" w:name="_Toc199336654"/>
      <w:r>
        <w:rPr>
          <w:noProof/>
          <w:lang w:eastAsia="zh-CN"/>
        </w:rPr>
        <w:t>9.6</w:t>
      </w:r>
      <w:r>
        <w:t>.3.3.3.1</w:t>
      </w:r>
      <w:r>
        <w:tab/>
        <w:t>GET</w:t>
      </w:r>
      <w:bookmarkEnd w:id="9719"/>
      <w:bookmarkEnd w:id="9720"/>
      <w:bookmarkEnd w:id="9721"/>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9722" w:name="_Toc185516316"/>
      <w:bookmarkStart w:id="9723" w:name="_Toc192873624"/>
      <w:bookmarkStart w:id="9724" w:name="_Toc199336655"/>
      <w:r>
        <w:rPr>
          <w:noProof/>
          <w:lang w:eastAsia="zh-CN"/>
        </w:rPr>
        <w:t>9.6</w:t>
      </w:r>
      <w:r>
        <w:t>.3.3.3.2</w:t>
      </w:r>
      <w:r>
        <w:tab/>
        <w:t>PUT</w:t>
      </w:r>
      <w:bookmarkEnd w:id="9722"/>
      <w:bookmarkEnd w:id="9723"/>
      <w:bookmarkEnd w:id="9724"/>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9725" w:name="_Toc185516317"/>
      <w:bookmarkStart w:id="9726" w:name="_Toc192873625"/>
      <w:bookmarkStart w:id="9727" w:name="_Toc199336656"/>
      <w:r>
        <w:rPr>
          <w:noProof/>
          <w:lang w:eastAsia="zh-CN"/>
        </w:rPr>
        <w:t>9.6</w:t>
      </w:r>
      <w:r>
        <w:t>.3.3.3.3</w:t>
      </w:r>
      <w:r>
        <w:tab/>
        <w:t>PATCH</w:t>
      </w:r>
      <w:bookmarkEnd w:id="9725"/>
      <w:bookmarkEnd w:id="9726"/>
      <w:bookmarkEnd w:id="9727"/>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9728" w:name="_Toc185516318"/>
      <w:bookmarkStart w:id="9729" w:name="_Toc192873626"/>
      <w:bookmarkStart w:id="9730" w:name="_Toc199336657"/>
      <w:r>
        <w:rPr>
          <w:noProof/>
          <w:lang w:eastAsia="zh-CN"/>
        </w:rPr>
        <w:t>9.6</w:t>
      </w:r>
      <w:r>
        <w:t>.3.3.3.4</w:t>
      </w:r>
      <w:r>
        <w:tab/>
        <w:t>DELETE</w:t>
      </w:r>
      <w:bookmarkEnd w:id="9728"/>
      <w:bookmarkEnd w:id="9729"/>
      <w:bookmarkEnd w:id="9730"/>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9731" w:name="_Toc185516319"/>
      <w:bookmarkStart w:id="9732" w:name="_Toc192873627"/>
      <w:bookmarkStart w:id="9733" w:name="_Toc199336658"/>
      <w:r>
        <w:rPr>
          <w:noProof/>
          <w:lang w:eastAsia="zh-CN"/>
        </w:rPr>
        <w:t>9.6</w:t>
      </w:r>
      <w:r>
        <w:t>.3.3.4</w:t>
      </w:r>
      <w:r>
        <w:tab/>
        <w:t>Resource Custom Operations</w:t>
      </w:r>
      <w:bookmarkEnd w:id="9731"/>
      <w:bookmarkEnd w:id="9732"/>
      <w:bookmarkEnd w:id="973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9734" w:name="_Toc185516320"/>
      <w:bookmarkStart w:id="9735" w:name="_Toc192873628"/>
      <w:bookmarkStart w:id="9736" w:name="_Toc199336659"/>
      <w:r>
        <w:t>9.6.4</w:t>
      </w:r>
      <w:r>
        <w:tab/>
        <w:t>Custom Operations without associated resources</w:t>
      </w:r>
      <w:bookmarkEnd w:id="9734"/>
      <w:bookmarkEnd w:id="9735"/>
      <w:bookmarkEnd w:id="9736"/>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9737" w:name="_Toc185516321"/>
      <w:bookmarkStart w:id="9738" w:name="_Toc192873629"/>
      <w:bookmarkStart w:id="9739" w:name="_Toc199336660"/>
      <w:r>
        <w:t>9.6.5</w:t>
      </w:r>
      <w:r>
        <w:tab/>
        <w:t>Notifications</w:t>
      </w:r>
      <w:bookmarkEnd w:id="9737"/>
      <w:bookmarkEnd w:id="9738"/>
      <w:bookmarkEnd w:id="9739"/>
    </w:p>
    <w:p w14:paraId="28B9A01B" w14:textId="77777777" w:rsidR="001B4C79" w:rsidRPr="00D00D02" w:rsidRDefault="001B4C79" w:rsidP="001B4C79">
      <w:pPr>
        <w:pStyle w:val="Heading4"/>
      </w:pPr>
      <w:bookmarkStart w:id="9740" w:name="_Toc185516322"/>
      <w:bookmarkStart w:id="9741" w:name="_Toc192873630"/>
      <w:bookmarkStart w:id="9742" w:name="_Toc199336661"/>
      <w:r>
        <w:rPr>
          <w:noProof/>
          <w:lang w:eastAsia="zh-CN"/>
        </w:rPr>
        <w:t>9.6</w:t>
      </w:r>
      <w:r w:rsidRPr="00D00D02">
        <w:t>.5.1</w:t>
      </w:r>
      <w:r w:rsidRPr="00D00D02">
        <w:tab/>
        <w:t>General</w:t>
      </w:r>
      <w:bookmarkEnd w:id="9740"/>
      <w:bookmarkEnd w:id="9741"/>
      <w:bookmarkEnd w:id="9742"/>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9743" w:name="_Toc185516323"/>
      <w:bookmarkStart w:id="9744" w:name="_Toc192873631"/>
      <w:bookmarkStart w:id="9745" w:name="_Toc199336662"/>
      <w:r>
        <w:rPr>
          <w:noProof/>
          <w:lang w:eastAsia="zh-CN"/>
        </w:rPr>
        <w:t>9.6</w:t>
      </w:r>
      <w:r w:rsidRPr="00D00D02">
        <w:t>.5.2</w:t>
      </w:r>
      <w:r w:rsidRPr="00D00D02">
        <w:tab/>
      </w:r>
      <w:r>
        <w:rPr>
          <w:lang w:val="en-US"/>
        </w:rPr>
        <w:t>ACR Events</w:t>
      </w:r>
      <w:r w:rsidRPr="00D00D02">
        <w:t xml:space="preserve"> Notification</w:t>
      </w:r>
      <w:bookmarkEnd w:id="9743"/>
      <w:bookmarkEnd w:id="9744"/>
      <w:bookmarkEnd w:id="9745"/>
    </w:p>
    <w:p w14:paraId="422DE203" w14:textId="77777777" w:rsidR="001B4C79" w:rsidRPr="00D00D02" w:rsidRDefault="001B4C79" w:rsidP="001B4C79">
      <w:pPr>
        <w:pStyle w:val="Heading5"/>
        <w:rPr>
          <w:noProof/>
        </w:rPr>
      </w:pPr>
      <w:bookmarkStart w:id="9746" w:name="_Toc185516324"/>
      <w:bookmarkStart w:id="9747" w:name="_Toc192873632"/>
      <w:bookmarkStart w:id="9748" w:name="_Toc199336663"/>
      <w:r>
        <w:rPr>
          <w:noProof/>
          <w:lang w:eastAsia="zh-CN"/>
        </w:rPr>
        <w:t>9.6</w:t>
      </w:r>
      <w:r w:rsidRPr="00D00D02">
        <w:t>.5.2</w:t>
      </w:r>
      <w:r w:rsidRPr="00D00D02">
        <w:rPr>
          <w:noProof/>
        </w:rPr>
        <w:t>.1</w:t>
      </w:r>
      <w:r w:rsidRPr="00D00D02">
        <w:rPr>
          <w:noProof/>
        </w:rPr>
        <w:tab/>
        <w:t>Description</w:t>
      </w:r>
      <w:bookmarkEnd w:id="9746"/>
      <w:bookmarkEnd w:id="9747"/>
      <w:bookmarkEnd w:id="9748"/>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9749" w:name="_Toc185516325"/>
      <w:bookmarkStart w:id="9750" w:name="_Toc192873633"/>
      <w:bookmarkStart w:id="9751" w:name="_Toc199336664"/>
      <w:r>
        <w:rPr>
          <w:noProof/>
          <w:lang w:eastAsia="zh-CN"/>
        </w:rPr>
        <w:t>9.6</w:t>
      </w:r>
      <w:r w:rsidRPr="00D00D02">
        <w:t>.5.2</w:t>
      </w:r>
      <w:r w:rsidRPr="00D00D02">
        <w:rPr>
          <w:noProof/>
        </w:rPr>
        <w:t>.2</w:t>
      </w:r>
      <w:r w:rsidRPr="00D00D02">
        <w:rPr>
          <w:noProof/>
        </w:rPr>
        <w:tab/>
        <w:t>Target URI</w:t>
      </w:r>
      <w:bookmarkEnd w:id="9749"/>
      <w:bookmarkEnd w:id="9750"/>
      <w:bookmarkEnd w:id="9751"/>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9752" w:name="_Toc185516326"/>
      <w:bookmarkStart w:id="9753" w:name="_Toc192873634"/>
      <w:bookmarkStart w:id="9754" w:name="_Toc199336665"/>
      <w:r>
        <w:rPr>
          <w:noProof/>
          <w:lang w:eastAsia="zh-CN"/>
        </w:rPr>
        <w:t>9.6</w:t>
      </w:r>
      <w:r w:rsidRPr="00D00D02">
        <w:t>.5.2</w:t>
      </w:r>
      <w:r w:rsidRPr="00D00D02">
        <w:rPr>
          <w:noProof/>
        </w:rPr>
        <w:t>.3</w:t>
      </w:r>
      <w:r w:rsidRPr="00D00D02">
        <w:rPr>
          <w:noProof/>
        </w:rPr>
        <w:tab/>
        <w:t>Standard Methods</w:t>
      </w:r>
      <w:bookmarkEnd w:id="9752"/>
      <w:bookmarkEnd w:id="9753"/>
      <w:bookmarkEnd w:id="9754"/>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9755" w:name="_Toc185516327"/>
      <w:bookmarkStart w:id="9756" w:name="_Toc192873635"/>
      <w:bookmarkStart w:id="9757" w:name="_Toc199336666"/>
      <w:r>
        <w:t>9.6.6</w:t>
      </w:r>
      <w:r>
        <w:tab/>
        <w:t>Data Model</w:t>
      </w:r>
      <w:bookmarkEnd w:id="9755"/>
      <w:bookmarkEnd w:id="9756"/>
      <w:bookmarkEnd w:id="9757"/>
    </w:p>
    <w:p w14:paraId="5C44641F" w14:textId="77777777" w:rsidR="001B4C79" w:rsidRDefault="001B4C79" w:rsidP="001B4C79">
      <w:pPr>
        <w:pStyle w:val="Heading4"/>
      </w:pPr>
      <w:bookmarkStart w:id="9758" w:name="_Toc185516328"/>
      <w:bookmarkStart w:id="9759" w:name="_Toc192873636"/>
      <w:bookmarkStart w:id="9760" w:name="_Toc199336667"/>
      <w:r>
        <w:t>9.6.6.1</w:t>
      </w:r>
      <w:r>
        <w:tab/>
        <w:t>General</w:t>
      </w:r>
      <w:bookmarkEnd w:id="9758"/>
      <w:bookmarkEnd w:id="9759"/>
      <w:bookmarkEnd w:id="9760"/>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9761" w:name="_Toc185516329"/>
      <w:bookmarkStart w:id="9762" w:name="_Toc192873637"/>
      <w:bookmarkStart w:id="9763" w:name="_Toc199336668"/>
      <w:r>
        <w:t>9.6</w:t>
      </w:r>
      <w:r>
        <w:rPr>
          <w:lang w:val="en-US"/>
        </w:rPr>
        <w:t>.6.2</w:t>
      </w:r>
      <w:r>
        <w:rPr>
          <w:lang w:val="en-US"/>
        </w:rPr>
        <w:tab/>
        <w:t>Structured data types</w:t>
      </w:r>
      <w:bookmarkEnd w:id="9761"/>
      <w:bookmarkEnd w:id="9762"/>
      <w:bookmarkEnd w:id="9763"/>
    </w:p>
    <w:p w14:paraId="4D516C7C" w14:textId="77777777" w:rsidR="001B4C79" w:rsidRDefault="001B4C79" w:rsidP="001B4C79">
      <w:pPr>
        <w:pStyle w:val="Heading5"/>
      </w:pPr>
      <w:bookmarkStart w:id="9764" w:name="_Toc185516330"/>
      <w:bookmarkStart w:id="9765" w:name="_Toc192873638"/>
      <w:bookmarkStart w:id="9766" w:name="_Toc199336669"/>
      <w:r>
        <w:t>9.6.6.2.1</w:t>
      </w:r>
      <w:r>
        <w:tab/>
        <w:t>Introduction</w:t>
      </w:r>
      <w:bookmarkEnd w:id="9764"/>
      <w:bookmarkEnd w:id="9765"/>
      <w:bookmarkEnd w:id="9766"/>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9767" w:name="_Toc185516331"/>
      <w:bookmarkStart w:id="9768" w:name="_Toc192873639"/>
      <w:bookmarkStart w:id="9769" w:name="_Toc199336670"/>
      <w:bookmarkStart w:id="9770" w:name="_Hlk169169263"/>
      <w:r>
        <w:t>9.6.6.2.2</w:t>
      </w:r>
      <w:r>
        <w:tab/>
        <w:t xml:space="preserve">Type: </w:t>
      </w:r>
      <w:r>
        <w:rPr>
          <w:lang w:val="en-US"/>
        </w:rPr>
        <w:t>AcrEvents</w:t>
      </w:r>
      <w:r w:rsidRPr="00AC0183">
        <w:t>Subsc</w:t>
      </w:r>
      <w:bookmarkEnd w:id="9767"/>
      <w:bookmarkEnd w:id="9768"/>
      <w:bookmarkEnd w:id="9769"/>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9770"/>
    </w:tbl>
    <w:p w14:paraId="279CB945" w14:textId="77777777" w:rsidR="001B4C79" w:rsidRPr="00B75498" w:rsidRDefault="001B4C79" w:rsidP="001B4C79"/>
    <w:p w14:paraId="427C635C" w14:textId="77777777" w:rsidR="001B4C79" w:rsidRDefault="001B4C79" w:rsidP="001B4C79">
      <w:pPr>
        <w:pStyle w:val="Heading5"/>
      </w:pPr>
      <w:bookmarkStart w:id="9771" w:name="_Toc185516332"/>
      <w:bookmarkStart w:id="9772" w:name="_Toc192873640"/>
      <w:bookmarkStart w:id="9773" w:name="_Toc199336671"/>
      <w:bookmarkStart w:id="9774" w:name="_Hlk169170201"/>
      <w:r>
        <w:t>9.6.6.2.3</w:t>
      </w:r>
      <w:r>
        <w:tab/>
        <w:t xml:space="preserve">Type: </w:t>
      </w:r>
      <w:r>
        <w:rPr>
          <w:lang w:val="en-US"/>
        </w:rPr>
        <w:t>AcrEvents</w:t>
      </w:r>
      <w:r w:rsidRPr="00AC0183">
        <w:t>Subsc</w:t>
      </w:r>
      <w:r>
        <w:t>Patch</w:t>
      </w:r>
      <w:bookmarkEnd w:id="9771"/>
      <w:bookmarkEnd w:id="9772"/>
      <w:bookmarkEnd w:id="9773"/>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9774"/>
    </w:tbl>
    <w:p w14:paraId="7959A717" w14:textId="77777777" w:rsidR="001B4C79" w:rsidRDefault="001B4C79" w:rsidP="001B4C79">
      <w:pPr>
        <w:rPr>
          <w:lang w:val="en-US"/>
        </w:rPr>
      </w:pPr>
    </w:p>
    <w:p w14:paraId="7F6C1C95" w14:textId="77777777" w:rsidR="001B4C79" w:rsidRDefault="001B4C79" w:rsidP="001B4C79">
      <w:pPr>
        <w:pStyle w:val="Heading5"/>
      </w:pPr>
      <w:bookmarkStart w:id="9775" w:name="_Toc185516333"/>
      <w:bookmarkStart w:id="9776" w:name="_Toc192873641"/>
      <w:bookmarkStart w:id="9777" w:name="_Toc199336672"/>
      <w:r>
        <w:t>9.6.6.2.4</w:t>
      </w:r>
      <w:r>
        <w:tab/>
        <w:t xml:space="preserve">Type: </w:t>
      </w:r>
      <w:r>
        <w:rPr>
          <w:lang w:val="en-US"/>
        </w:rPr>
        <w:t>AcrEvents</w:t>
      </w:r>
      <w:r>
        <w:t>Notif</w:t>
      </w:r>
      <w:bookmarkEnd w:id="9775"/>
      <w:bookmarkEnd w:id="9776"/>
      <w:bookmarkEnd w:id="9777"/>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9778" w:name="_Toc185516334"/>
      <w:bookmarkStart w:id="9779" w:name="_Toc192873642"/>
      <w:bookmarkStart w:id="9780" w:name="_Toc199336673"/>
      <w:r>
        <w:t>9.6</w:t>
      </w:r>
      <w:r>
        <w:rPr>
          <w:lang w:val="en-US"/>
        </w:rPr>
        <w:t>.6.3</w:t>
      </w:r>
      <w:r>
        <w:rPr>
          <w:lang w:val="en-US"/>
        </w:rPr>
        <w:tab/>
        <w:t>Simple data types and enumerations</w:t>
      </w:r>
      <w:bookmarkEnd w:id="9778"/>
      <w:bookmarkEnd w:id="9779"/>
      <w:bookmarkEnd w:id="9780"/>
    </w:p>
    <w:p w14:paraId="4FB36304" w14:textId="77777777" w:rsidR="001B4C79" w:rsidRPr="000E1D0D" w:rsidRDefault="001B4C79" w:rsidP="001B4C79">
      <w:pPr>
        <w:pStyle w:val="Heading5"/>
      </w:pPr>
      <w:bookmarkStart w:id="9781" w:name="_Toc185516335"/>
      <w:bookmarkStart w:id="9782" w:name="_Toc192873643"/>
      <w:bookmarkStart w:id="9783" w:name="_Toc199336674"/>
      <w:r>
        <w:t>9.6</w:t>
      </w:r>
      <w:r>
        <w:rPr>
          <w:lang w:val="en-US"/>
        </w:rPr>
        <w:t>.6.3</w:t>
      </w:r>
      <w:r w:rsidRPr="000E1D0D">
        <w:t>.1</w:t>
      </w:r>
      <w:r w:rsidRPr="000E1D0D">
        <w:tab/>
        <w:t>Introduction</w:t>
      </w:r>
      <w:bookmarkEnd w:id="9781"/>
      <w:bookmarkEnd w:id="9782"/>
      <w:bookmarkEnd w:id="9783"/>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9784" w:name="_Toc185516336"/>
      <w:bookmarkStart w:id="9785" w:name="_Toc192873644"/>
      <w:bookmarkStart w:id="9786" w:name="_Toc199336675"/>
      <w:r>
        <w:t>9.6</w:t>
      </w:r>
      <w:r>
        <w:rPr>
          <w:lang w:val="en-US"/>
        </w:rPr>
        <w:t>.6.3</w:t>
      </w:r>
      <w:r w:rsidRPr="000E1D0D">
        <w:t>.2</w:t>
      </w:r>
      <w:r w:rsidRPr="000E1D0D">
        <w:tab/>
        <w:t>Simple data types</w:t>
      </w:r>
      <w:bookmarkEnd w:id="9784"/>
      <w:bookmarkEnd w:id="9785"/>
      <w:bookmarkEnd w:id="9786"/>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9787" w:name="_Toc185516337"/>
      <w:bookmarkStart w:id="9788" w:name="_Toc192873645"/>
      <w:bookmarkStart w:id="9789" w:name="_Toc199336676"/>
      <w:r>
        <w:t>9.6.6.3.3</w:t>
      </w:r>
      <w:r>
        <w:tab/>
        <w:t xml:space="preserve">Enumeration: </w:t>
      </w:r>
      <w:r>
        <w:rPr>
          <w:rFonts w:hint="eastAsia"/>
          <w:lang w:eastAsia="zh-CN"/>
        </w:rPr>
        <w:t>Acr</w:t>
      </w:r>
      <w:r>
        <w:t>Event</w:t>
      </w:r>
      <w:bookmarkEnd w:id="9787"/>
      <w:bookmarkEnd w:id="9788"/>
      <w:bookmarkEnd w:id="9789"/>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9790" w:name="_Toc185516338"/>
      <w:bookmarkStart w:id="9791" w:name="_Toc192873646"/>
      <w:bookmarkStart w:id="9792" w:name="_Toc199336677"/>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790"/>
      <w:bookmarkEnd w:id="9791"/>
      <w:bookmarkEnd w:id="9792"/>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9793" w:name="_Toc185516339"/>
      <w:bookmarkStart w:id="9794" w:name="_Toc192873647"/>
      <w:bookmarkStart w:id="9795" w:name="_Toc199336678"/>
      <w:r>
        <w:t>9.6</w:t>
      </w:r>
      <w:r>
        <w:rPr>
          <w:lang w:val="en-US"/>
        </w:rPr>
        <w:t>.6</w:t>
      </w:r>
      <w:r w:rsidRPr="000E1D0D">
        <w:t>.5</w:t>
      </w:r>
      <w:r w:rsidRPr="000E1D0D">
        <w:tab/>
        <w:t>Binary data</w:t>
      </w:r>
      <w:bookmarkEnd w:id="9793"/>
      <w:bookmarkEnd w:id="9794"/>
      <w:bookmarkEnd w:id="9795"/>
    </w:p>
    <w:p w14:paraId="7D930861" w14:textId="77777777" w:rsidR="001B4C79" w:rsidRPr="000E1D0D" w:rsidRDefault="001B4C79" w:rsidP="001B4C79">
      <w:pPr>
        <w:pStyle w:val="Heading5"/>
      </w:pPr>
      <w:bookmarkStart w:id="9796" w:name="_Toc185516340"/>
      <w:bookmarkStart w:id="9797" w:name="_Toc192873648"/>
      <w:bookmarkStart w:id="9798" w:name="_Toc199336679"/>
      <w:r>
        <w:t>9.6</w:t>
      </w:r>
      <w:r>
        <w:rPr>
          <w:lang w:val="en-US"/>
        </w:rPr>
        <w:t>.6</w:t>
      </w:r>
      <w:r w:rsidRPr="000E1D0D">
        <w:t>.5.1</w:t>
      </w:r>
      <w:r w:rsidRPr="000E1D0D">
        <w:tab/>
        <w:t>Binary Data Types</w:t>
      </w:r>
      <w:bookmarkEnd w:id="9796"/>
      <w:bookmarkEnd w:id="9797"/>
      <w:bookmarkEnd w:id="9798"/>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9799" w:name="_Toc185516341"/>
      <w:bookmarkStart w:id="9800" w:name="_Toc192873649"/>
      <w:bookmarkStart w:id="9801" w:name="_Toc199336680"/>
      <w:r>
        <w:t>9.6.7</w:t>
      </w:r>
      <w:r>
        <w:tab/>
        <w:t>Error Handling</w:t>
      </w:r>
      <w:bookmarkEnd w:id="9799"/>
      <w:bookmarkEnd w:id="9800"/>
      <w:bookmarkEnd w:id="9801"/>
    </w:p>
    <w:p w14:paraId="06359C33" w14:textId="77777777" w:rsidR="001B4C79" w:rsidRDefault="001B4C79" w:rsidP="001B4C79">
      <w:pPr>
        <w:pStyle w:val="Heading4"/>
      </w:pPr>
      <w:bookmarkStart w:id="9802" w:name="_Toc185516342"/>
      <w:bookmarkStart w:id="9803" w:name="_Toc192873650"/>
      <w:bookmarkStart w:id="9804" w:name="_Toc199336681"/>
      <w:r>
        <w:t>9.6.7.1</w:t>
      </w:r>
      <w:r>
        <w:tab/>
        <w:t>General</w:t>
      </w:r>
      <w:bookmarkEnd w:id="9802"/>
      <w:bookmarkEnd w:id="9803"/>
      <w:bookmarkEnd w:id="9804"/>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9805" w:name="_Toc185516343"/>
      <w:bookmarkStart w:id="9806" w:name="_Toc192873651"/>
      <w:bookmarkStart w:id="9807" w:name="_Toc199336682"/>
      <w:r>
        <w:t>9.6.7.2</w:t>
      </w:r>
      <w:r>
        <w:tab/>
        <w:t>Protocol Errors</w:t>
      </w:r>
      <w:bookmarkEnd w:id="9805"/>
      <w:bookmarkEnd w:id="9806"/>
      <w:bookmarkEnd w:id="9807"/>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9808" w:name="_Toc185516344"/>
      <w:bookmarkStart w:id="9809" w:name="_Toc192873652"/>
      <w:bookmarkStart w:id="9810" w:name="_Toc199336683"/>
      <w:r>
        <w:t>9.6.7.3</w:t>
      </w:r>
      <w:r>
        <w:tab/>
        <w:t>Application Errors</w:t>
      </w:r>
      <w:bookmarkEnd w:id="9808"/>
      <w:bookmarkEnd w:id="9809"/>
      <w:bookmarkEnd w:id="9810"/>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9811" w:name="_Toc185516345"/>
      <w:bookmarkStart w:id="9812" w:name="_Toc192873653"/>
      <w:bookmarkStart w:id="9813" w:name="_Toc199336684"/>
      <w:r>
        <w:t>9.6.8</w:t>
      </w:r>
      <w:r>
        <w:tab/>
        <w:t>Feature negotiation</w:t>
      </w:r>
      <w:bookmarkEnd w:id="9811"/>
      <w:bookmarkEnd w:id="9812"/>
      <w:bookmarkEnd w:id="9813"/>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9814" w:name="_Toc185516346"/>
      <w:bookmarkStart w:id="9815" w:name="_Toc192873654"/>
      <w:bookmarkStart w:id="9816" w:name="_Toc199336685"/>
      <w:r w:rsidRPr="00D00D02">
        <w:rPr>
          <w:noProof/>
          <w:lang w:eastAsia="zh-CN"/>
        </w:rPr>
        <w:t>9.</w:t>
      </w:r>
      <w:r>
        <w:rPr>
          <w:rFonts w:hint="eastAsia"/>
          <w:noProof/>
          <w:lang w:eastAsia="zh-CN"/>
        </w:rPr>
        <w:t>6</w:t>
      </w:r>
      <w:r w:rsidRPr="00D00D02">
        <w:t>.9</w:t>
      </w:r>
      <w:r w:rsidRPr="00D00D02">
        <w:tab/>
        <w:t>Security</w:t>
      </w:r>
      <w:bookmarkEnd w:id="9814"/>
      <w:bookmarkEnd w:id="9815"/>
      <w:bookmarkEnd w:id="9816"/>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9817" w:name="_Toc185516347"/>
      <w:bookmarkStart w:id="9818" w:name="_Toc192873655"/>
      <w:bookmarkStart w:id="9819" w:name="_Toc199336686"/>
      <w:r>
        <w:t>10</w:t>
      </w:r>
      <w:r w:rsidR="00B64F7C" w:rsidRPr="00EE38A4">
        <w:tab/>
        <w:t>Using Common API Framework</w:t>
      </w:r>
      <w:bookmarkEnd w:id="9091"/>
      <w:bookmarkEnd w:id="9092"/>
      <w:bookmarkEnd w:id="9093"/>
      <w:bookmarkEnd w:id="9094"/>
      <w:bookmarkEnd w:id="9095"/>
      <w:bookmarkEnd w:id="9096"/>
      <w:bookmarkEnd w:id="9097"/>
      <w:bookmarkEnd w:id="9098"/>
      <w:bookmarkEnd w:id="9099"/>
      <w:bookmarkEnd w:id="9100"/>
      <w:bookmarkEnd w:id="9817"/>
      <w:bookmarkEnd w:id="9818"/>
      <w:bookmarkEnd w:id="9819"/>
    </w:p>
    <w:p w14:paraId="60636397" w14:textId="77777777" w:rsidR="009B360E" w:rsidRDefault="009B360E" w:rsidP="009B360E">
      <w:pPr>
        <w:pStyle w:val="Heading2"/>
      </w:pPr>
      <w:bookmarkStart w:id="9820" w:name="_Toc24868675"/>
      <w:bookmarkStart w:id="9821" w:name="_Toc34154180"/>
      <w:bookmarkStart w:id="9822" w:name="_Toc36041124"/>
      <w:bookmarkStart w:id="9823" w:name="_Toc36041437"/>
      <w:bookmarkStart w:id="9824" w:name="_Toc43196714"/>
      <w:bookmarkStart w:id="9825" w:name="_Toc43481484"/>
      <w:bookmarkStart w:id="9826" w:name="_Toc45134761"/>
      <w:bookmarkStart w:id="9827" w:name="_Toc51189293"/>
      <w:bookmarkStart w:id="9828" w:name="_Toc51763969"/>
      <w:bookmarkStart w:id="9829" w:name="_Toc57206201"/>
      <w:bookmarkStart w:id="9830" w:name="_Toc59019542"/>
      <w:bookmarkStart w:id="9831" w:name="_Toc68170215"/>
      <w:bookmarkStart w:id="9832" w:name="_Toc83234257"/>
      <w:bookmarkStart w:id="9833" w:name="_Toc90661680"/>
      <w:bookmarkStart w:id="9834" w:name="_Toc97042819"/>
      <w:bookmarkStart w:id="9835" w:name="_Toc97045963"/>
      <w:bookmarkStart w:id="9836" w:name="_Toc97155708"/>
      <w:bookmarkStart w:id="9837" w:name="_Toc101521764"/>
      <w:bookmarkStart w:id="9838" w:name="_Toc138762074"/>
      <w:bookmarkStart w:id="9839" w:name="_Toc145708337"/>
      <w:bookmarkStart w:id="9840" w:name="_Toc160570919"/>
      <w:bookmarkStart w:id="9841" w:name="_Toc162008515"/>
      <w:bookmarkStart w:id="9842" w:name="_Toc185516348"/>
      <w:bookmarkStart w:id="9843" w:name="_Toc192873656"/>
      <w:bookmarkStart w:id="9844" w:name="_Toc199336687"/>
      <w:r>
        <w:t>10.1</w:t>
      </w:r>
      <w:r>
        <w:tab/>
        <w:t>General</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9845" w:name="_Toc24868676"/>
      <w:bookmarkStart w:id="9846" w:name="_Toc34154181"/>
      <w:bookmarkStart w:id="9847" w:name="_Toc36041125"/>
      <w:bookmarkStart w:id="9848" w:name="_Toc36041438"/>
      <w:bookmarkStart w:id="9849" w:name="_Toc43196715"/>
      <w:bookmarkStart w:id="9850" w:name="_Toc43481485"/>
      <w:bookmarkStart w:id="9851" w:name="_Toc45134762"/>
      <w:bookmarkStart w:id="9852" w:name="_Toc51189294"/>
      <w:bookmarkStart w:id="9853" w:name="_Toc51763970"/>
      <w:bookmarkStart w:id="9854" w:name="_Toc57206202"/>
      <w:bookmarkStart w:id="9855" w:name="_Toc59019543"/>
      <w:bookmarkStart w:id="9856" w:name="_Toc68170216"/>
      <w:bookmarkStart w:id="9857" w:name="_Toc83234258"/>
      <w:bookmarkStart w:id="9858" w:name="_Toc90661681"/>
      <w:bookmarkStart w:id="9859" w:name="_Toc97042820"/>
      <w:bookmarkStart w:id="9860" w:name="_Toc97045964"/>
      <w:bookmarkStart w:id="9861" w:name="_Toc97155709"/>
      <w:bookmarkStart w:id="9862" w:name="_Toc101521765"/>
      <w:bookmarkStart w:id="9863" w:name="_Toc138762075"/>
      <w:bookmarkStart w:id="9864" w:name="_Toc145708338"/>
      <w:bookmarkStart w:id="9865" w:name="_Toc160570920"/>
      <w:bookmarkStart w:id="9866" w:name="_Toc162008516"/>
      <w:bookmarkStart w:id="9867" w:name="_Toc185516349"/>
      <w:bookmarkStart w:id="9868" w:name="_Toc192873657"/>
      <w:bookmarkStart w:id="9869" w:name="_Toc199336688"/>
      <w:r>
        <w:t>10.2</w:t>
      </w:r>
      <w:r>
        <w:tab/>
        <w:t>Security</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9870" w:name="_Toc85734606"/>
      <w:bookmarkStart w:id="9871" w:name="_Toc89431905"/>
      <w:bookmarkStart w:id="9872" w:name="_Toc97042821"/>
      <w:bookmarkStart w:id="9873" w:name="_Toc97045965"/>
      <w:bookmarkStart w:id="9874" w:name="_Toc97155710"/>
      <w:bookmarkStart w:id="9875" w:name="_Toc101521766"/>
      <w:bookmarkStart w:id="9876" w:name="_Toc138762076"/>
      <w:bookmarkStart w:id="9877" w:name="_Toc145708339"/>
      <w:bookmarkStart w:id="9878" w:name="_Toc160570921"/>
      <w:bookmarkStart w:id="9879" w:name="_Toc162008517"/>
      <w:bookmarkStart w:id="9880" w:name="_Toc185516350"/>
      <w:bookmarkStart w:id="9881" w:name="_Toc192873658"/>
      <w:bookmarkStart w:id="9882" w:name="_Toc199336689"/>
      <w:r>
        <w:t>1</w:t>
      </w:r>
      <w:r w:rsidR="0013246F">
        <w:t>1</w:t>
      </w:r>
      <w:r w:rsidR="00707DE0">
        <w:tab/>
        <w:t>Security</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9883" w:name="tsgNames"/>
      <w:bookmarkStart w:id="9884" w:name="startOfAnnexes"/>
      <w:bookmarkStart w:id="9885" w:name="_Toc85734607"/>
      <w:bookmarkStart w:id="9886" w:name="_Toc89431906"/>
      <w:bookmarkStart w:id="9887" w:name="_Toc97042822"/>
      <w:bookmarkStart w:id="9888" w:name="_Toc97045966"/>
      <w:bookmarkStart w:id="9889" w:name="_Toc97155711"/>
      <w:bookmarkStart w:id="9890" w:name="_Toc101521767"/>
      <w:bookmarkStart w:id="9891" w:name="_Toc138762077"/>
      <w:bookmarkStart w:id="9892" w:name="_Toc145708340"/>
      <w:bookmarkStart w:id="9893" w:name="_Toc160570922"/>
      <w:bookmarkStart w:id="9894" w:name="_Toc162008518"/>
      <w:bookmarkStart w:id="9895" w:name="_Toc185516351"/>
      <w:bookmarkStart w:id="9896" w:name="_Toc192873659"/>
      <w:bookmarkStart w:id="9897" w:name="_Toc199336690"/>
      <w:bookmarkEnd w:id="9883"/>
      <w:bookmarkEnd w:id="9884"/>
      <w:r>
        <w:t>Annex A (normative):</w:t>
      </w:r>
      <w:r>
        <w:br/>
        <w:t>OpenAPI specification</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C9B8A47" w14:textId="0E0240FE" w:rsidR="00080512" w:rsidRDefault="00E83A1B" w:rsidP="007876EC">
      <w:pPr>
        <w:pStyle w:val="Heading1"/>
      </w:pPr>
      <w:bookmarkStart w:id="9898" w:name="_Toc85734608"/>
      <w:bookmarkStart w:id="9899" w:name="_Toc89431907"/>
      <w:bookmarkStart w:id="9900" w:name="_Toc97042823"/>
      <w:bookmarkStart w:id="9901" w:name="_Toc97045967"/>
      <w:bookmarkStart w:id="9902" w:name="_Toc97155712"/>
      <w:bookmarkStart w:id="9903" w:name="_Toc101521768"/>
      <w:bookmarkStart w:id="9904" w:name="_Toc138762078"/>
      <w:bookmarkStart w:id="9905" w:name="_Toc145708341"/>
      <w:bookmarkStart w:id="9906" w:name="_Toc160570923"/>
      <w:bookmarkStart w:id="9907" w:name="_Toc162008519"/>
      <w:bookmarkStart w:id="9908" w:name="_Toc185516352"/>
      <w:bookmarkStart w:id="9909" w:name="_Toc192873660"/>
      <w:bookmarkStart w:id="9910" w:name="_Toc199336691"/>
      <w:r>
        <w:t>A.1</w:t>
      </w:r>
      <w:r w:rsidR="00B02560">
        <w:tab/>
      </w:r>
      <w:r>
        <w:t>General</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9911" w:name="_Hlk3294506"/>
      <w:r>
        <w:t>of the OpenAPI specification file</w:t>
      </w:r>
      <w:bookmarkEnd w:id="9911"/>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9912" w:name="_Toc85734609"/>
      <w:bookmarkStart w:id="9913" w:name="_Toc89431908"/>
      <w:bookmarkStart w:id="9914" w:name="_Toc97042824"/>
      <w:bookmarkStart w:id="9915" w:name="_Toc97045968"/>
      <w:bookmarkStart w:id="9916" w:name="_Toc97155713"/>
      <w:bookmarkStart w:id="9917" w:name="_Toc101521769"/>
      <w:bookmarkStart w:id="9918" w:name="_Toc138762079"/>
      <w:bookmarkStart w:id="9919" w:name="_Toc145708342"/>
      <w:bookmarkStart w:id="9920" w:name="_Toc160570924"/>
      <w:bookmarkStart w:id="9921" w:name="_Toc162008520"/>
      <w:bookmarkStart w:id="9922" w:name="_Toc185516353"/>
      <w:bookmarkStart w:id="9923" w:name="_Toc192873661"/>
      <w:bookmarkStart w:id="9924" w:name="_Toc199336692"/>
      <w:r>
        <w:t>A.2</w:t>
      </w:r>
      <w:r>
        <w:tab/>
      </w:r>
      <w:r>
        <w:rPr>
          <w:noProof/>
        </w:rPr>
        <w:t>Eees_EASRegistration API</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3D228B68" w:rsidR="00B43B95" w:rsidRDefault="00B43B95" w:rsidP="00B43B95">
      <w:pPr>
        <w:pStyle w:val="PL"/>
      </w:pPr>
      <w:r>
        <w:t xml:space="preserve">  version: 1.2.0-alpha.</w:t>
      </w:r>
      <w:r w:rsidR="00375A02">
        <w:t>3</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714AF5E3" w:rsidR="00B43B95" w:rsidRDefault="00B43B95" w:rsidP="00B43B95">
      <w:pPr>
        <w:pStyle w:val="PL"/>
      </w:pPr>
      <w:r>
        <w:t xml:space="preserve">    3GPP TS 29.558 V19.</w:t>
      </w:r>
      <w:r w:rsidR="00375A02">
        <w:t>3</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08246A30"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411B1C3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48154C68"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75C6633D"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56DA19F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18CD7891"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0E22016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499C497F"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7C8A062D"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1BDCBD"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698F19A6"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31D7E792"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7F7A5A47"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13E6516D"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1566D8FF"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59F6BC8"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9925" w:name="_Toc97042825"/>
      <w:bookmarkStart w:id="9926" w:name="_Toc97045969"/>
      <w:bookmarkStart w:id="9927" w:name="_Toc97155714"/>
      <w:bookmarkStart w:id="9928" w:name="_Toc101521770"/>
      <w:bookmarkStart w:id="9929" w:name="_Toc138762080"/>
      <w:bookmarkStart w:id="9930" w:name="_Toc145708343"/>
      <w:bookmarkStart w:id="9931" w:name="_Toc160570925"/>
      <w:bookmarkStart w:id="9932" w:name="_Toc162008521"/>
      <w:bookmarkStart w:id="9933" w:name="_Toc185516354"/>
      <w:bookmarkStart w:id="9934" w:name="_Toc192873662"/>
      <w:bookmarkStart w:id="9935" w:name="_Toc199336693"/>
      <w:r>
        <w:t>A.3</w:t>
      </w:r>
      <w:r>
        <w:tab/>
      </w:r>
      <w:r>
        <w:rPr>
          <w:noProof/>
        </w:rPr>
        <w:t>Eees_UELocation API</w:t>
      </w:r>
      <w:bookmarkEnd w:id="9925"/>
      <w:bookmarkEnd w:id="9926"/>
      <w:bookmarkEnd w:id="9927"/>
      <w:bookmarkEnd w:id="9928"/>
      <w:bookmarkEnd w:id="9929"/>
      <w:bookmarkEnd w:id="9930"/>
      <w:bookmarkEnd w:id="9931"/>
      <w:bookmarkEnd w:id="9932"/>
      <w:bookmarkEnd w:id="9933"/>
      <w:bookmarkEnd w:id="9934"/>
      <w:bookmarkEnd w:id="9935"/>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85D7DEB"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F349A8"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9936" w:name="_Toc138762081"/>
      <w:bookmarkStart w:id="9937" w:name="_Toc145708344"/>
      <w:bookmarkStart w:id="9938" w:name="_Toc160570926"/>
      <w:bookmarkStart w:id="9939" w:name="_Toc162008522"/>
      <w:bookmarkStart w:id="9940" w:name="_Toc185516355"/>
      <w:bookmarkStart w:id="9941" w:name="_Toc192873663"/>
      <w:bookmarkStart w:id="9942" w:name="_Toc199336694"/>
      <w:r>
        <w:t>A.4</w:t>
      </w:r>
      <w:r>
        <w:tab/>
      </w:r>
      <w:r w:rsidRPr="00310802">
        <w:t>Eees_</w:t>
      </w:r>
      <w:r>
        <w:t>UEIdentifier API</w:t>
      </w:r>
      <w:bookmarkEnd w:id="9936"/>
      <w:bookmarkEnd w:id="9937"/>
      <w:bookmarkEnd w:id="9938"/>
      <w:bookmarkEnd w:id="9939"/>
      <w:bookmarkEnd w:id="9940"/>
      <w:bookmarkEnd w:id="9941"/>
      <w:bookmarkEnd w:id="994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9943" w:name="_Toc97042826"/>
      <w:bookmarkStart w:id="9944" w:name="_Toc97045970"/>
      <w:bookmarkStart w:id="9945" w:name="_Toc97155715"/>
      <w:bookmarkStart w:id="9946" w:name="_Toc101521771"/>
      <w:bookmarkStart w:id="9947" w:name="_Toc138762082"/>
      <w:bookmarkStart w:id="9948" w:name="_Toc145708345"/>
      <w:bookmarkStart w:id="9949" w:name="_Toc160570927"/>
      <w:bookmarkStart w:id="9950" w:name="_Toc162008523"/>
      <w:bookmarkStart w:id="9951" w:name="_Toc185516356"/>
      <w:bookmarkStart w:id="9952" w:name="_Toc192873664"/>
      <w:bookmarkStart w:id="9953" w:name="_Toc199336695"/>
      <w:bookmarkStart w:id="9954" w:name="_Toc28012881"/>
      <w:bookmarkStart w:id="9955" w:name="_Toc34266367"/>
      <w:bookmarkStart w:id="9956" w:name="_Toc36102538"/>
      <w:bookmarkStart w:id="9957" w:name="_Toc43563582"/>
      <w:bookmarkStart w:id="9958" w:name="_Toc45134131"/>
      <w:bookmarkStart w:id="9959" w:name="_Toc50032063"/>
      <w:bookmarkStart w:id="9960" w:name="_Toc51762983"/>
      <w:bookmarkStart w:id="9961" w:name="_Toc56641052"/>
      <w:bookmarkStart w:id="9962" w:name="_Toc59018020"/>
      <w:bookmarkStart w:id="9963" w:name="_Toc66231888"/>
      <w:bookmarkStart w:id="9964" w:name="_Toc68169049"/>
      <w:bookmarkStart w:id="9965" w:name="_Toc70550753"/>
      <w:bookmarkStart w:id="9966" w:name="_Toc73564598"/>
      <w:bookmarkStart w:id="9967" w:name="_Toc85734610"/>
      <w:bookmarkStart w:id="9968" w:name="_Toc89431909"/>
      <w:r>
        <w:t>A.</w:t>
      </w:r>
      <w:r w:rsidR="00BC7A82">
        <w:t>5</w:t>
      </w:r>
      <w:r>
        <w:tab/>
      </w:r>
      <w:r>
        <w:rPr>
          <w:noProof/>
        </w:rPr>
        <w:t>Eees_AppClientInformation API</w:t>
      </w:r>
      <w:bookmarkEnd w:id="9943"/>
      <w:bookmarkEnd w:id="9944"/>
      <w:bookmarkEnd w:id="9945"/>
      <w:bookmarkEnd w:id="9946"/>
      <w:bookmarkEnd w:id="9947"/>
      <w:bookmarkEnd w:id="9948"/>
      <w:bookmarkEnd w:id="9949"/>
      <w:bookmarkEnd w:id="9950"/>
      <w:bookmarkEnd w:id="9951"/>
      <w:bookmarkEnd w:id="9952"/>
      <w:bookmarkEnd w:id="9953"/>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9969" w:name="_Toc85734611"/>
      <w:bookmarkStart w:id="9970" w:name="_Toc89431910"/>
      <w:bookmarkStart w:id="9971" w:name="_Toc97042828"/>
      <w:bookmarkStart w:id="9972" w:name="_Toc97045972"/>
      <w:bookmarkStart w:id="9973" w:name="_Toc97155717"/>
      <w:bookmarkStart w:id="9974" w:name="_Toc101521773"/>
      <w:bookmarkStart w:id="9975" w:name="_Toc138762083"/>
      <w:bookmarkStart w:id="9976" w:name="_Toc145708346"/>
      <w:bookmarkStart w:id="9977" w:name="_Toc160570928"/>
      <w:bookmarkStart w:id="9978" w:name="_Toc162008524"/>
      <w:bookmarkStart w:id="9979" w:name="_Toc185516357"/>
      <w:bookmarkStart w:id="9980" w:name="_Toc192873665"/>
      <w:bookmarkStart w:id="9981" w:name="_Toc199336696"/>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6FF69385" w:rsidR="009F4DD8" w:rsidRDefault="009F4DD8" w:rsidP="009F4DD8">
      <w:pPr>
        <w:pStyle w:val="PL"/>
      </w:pPr>
      <w:r>
        <w:t xml:space="preserve">  version: 1.</w:t>
      </w:r>
      <w:r w:rsidR="007832B8">
        <w:t>2</w:t>
      </w:r>
      <w:r>
        <w:t>.0</w:t>
      </w:r>
      <w:r w:rsidR="007832B8">
        <w:t>-alpha.</w:t>
      </w:r>
      <w:r w:rsidR="005C3B7D">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1865A8A" w:rsidR="009E3949" w:rsidRDefault="009E3949" w:rsidP="009F4DD8">
      <w:pPr>
        <w:pStyle w:val="PL"/>
      </w:pPr>
      <w:r>
        <w:t xml:space="preserve">    </w:t>
      </w:r>
      <w:r w:rsidR="009F4DD8">
        <w:t>3GPP TS 29.558 V1</w:t>
      </w:r>
      <w:r w:rsidR="007832B8">
        <w:t>9</w:t>
      </w:r>
      <w:r w:rsidR="009F4DD8">
        <w:t>.</w:t>
      </w:r>
      <w:r w:rsidR="005C3B7D">
        <w:t>3</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9982" w:name="_Toc97042827"/>
      <w:bookmarkStart w:id="9983" w:name="_Toc97045971"/>
      <w:bookmarkStart w:id="9984" w:name="_Toc97155716"/>
      <w:bookmarkStart w:id="9985" w:name="_Toc101521772"/>
      <w:bookmarkStart w:id="9986" w:name="_Toc138762084"/>
      <w:bookmarkStart w:id="9987" w:name="_Toc145708347"/>
      <w:bookmarkStart w:id="9988" w:name="_Toc160570929"/>
      <w:bookmarkStart w:id="9989" w:name="_Toc162008525"/>
      <w:bookmarkStart w:id="9990" w:name="_Toc185516358"/>
      <w:bookmarkStart w:id="9991" w:name="_Toc192873666"/>
      <w:bookmarkStart w:id="9992" w:name="_Toc199336697"/>
      <w:r>
        <w:t>A.7</w:t>
      </w:r>
      <w:r>
        <w:tab/>
      </w:r>
      <w:r>
        <w:rPr>
          <w:noProof/>
        </w:rPr>
        <w:t>Eees_ACRManagementEvent API</w:t>
      </w:r>
      <w:bookmarkEnd w:id="9982"/>
      <w:bookmarkEnd w:id="9983"/>
      <w:bookmarkEnd w:id="9984"/>
      <w:bookmarkEnd w:id="9985"/>
      <w:bookmarkEnd w:id="9986"/>
      <w:bookmarkEnd w:id="9987"/>
      <w:bookmarkEnd w:id="9988"/>
      <w:bookmarkEnd w:id="9989"/>
      <w:bookmarkEnd w:id="9990"/>
      <w:bookmarkEnd w:id="9991"/>
      <w:bookmarkEnd w:id="999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BFA5DCF"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EED90CC"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9993"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9993"/>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9994" w:name="_Toc97042829"/>
      <w:bookmarkStart w:id="9995" w:name="_Toc97045973"/>
      <w:bookmarkStart w:id="9996" w:name="_Toc97155718"/>
      <w:bookmarkStart w:id="9997" w:name="_Toc101521774"/>
      <w:bookmarkStart w:id="9998" w:name="_Toc138762085"/>
      <w:bookmarkStart w:id="9999" w:name="_Toc145708348"/>
      <w:bookmarkStart w:id="10000" w:name="_Toc160570930"/>
      <w:bookmarkStart w:id="10001" w:name="_Toc162008526"/>
      <w:bookmarkStart w:id="10002" w:name="_Toc185516359"/>
      <w:bookmarkStart w:id="10003" w:name="_Toc192873667"/>
      <w:bookmarkStart w:id="10004" w:name="_Toc199336698"/>
      <w:r>
        <w:t>A.</w:t>
      </w:r>
      <w:r w:rsidR="00BC7A82">
        <w:t>8</w:t>
      </w:r>
      <w:r>
        <w:tab/>
      </w:r>
      <w:r>
        <w:rPr>
          <w:noProof/>
        </w:rPr>
        <w:t>Eees_EECContextRelocation API</w:t>
      </w:r>
      <w:bookmarkEnd w:id="9994"/>
      <w:bookmarkEnd w:id="9995"/>
      <w:bookmarkEnd w:id="9996"/>
      <w:bookmarkEnd w:id="9997"/>
      <w:bookmarkEnd w:id="9998"/>
      <w:bookmarkEnd w:id="9999"/>
      <w:bookmarkEnd w:id="10000"/>
      <w:bookmarkEnd w:id="10001"/>
      <w:bookmarkEnd w:id="10002"/>
      <w:bookmarkEnd w:id="10003"/>
      <w:bookmarkEnd w:id="1000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A4C3878" w:rsidR="009274DC" w:rsidRDefault="009274DC" w:rsidP="009274DC">
      <w:pPr>
        <w:pStyle w:val="PL"/>
      </w:pPr>
      <w:r>
        <w:t xml:space="preserve">  version: 1.</w:t>
      </w:r>
      <w:r w:rsidR="00995C3D">
        <w:t>2</w:t>
      </w:r>
      <w:r>
        <w:t>.0</w:t>
      </w:r>
      <w:r w:rsidR="00995C3D">
        <w:rPr>
          <w:noProof/>
          <w:lang w:val="fr-FR"/>
        </w:rPr>
        <w:t>-alpha.</w:t>
      </w:r>
      <w:r w:rsidR="005C3B7D">
        <w:rPr>
          <w:noProof/>
          <w:lang w:val="fr-FR"/>
        </w:rPr>
        <w:t>3</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591F59B7"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22C1A0B7" w:rsidR="009274DC" w:rsidRDefault="009274DC" w:rsidP="009274DC">
      <w:pPr>
        <w:pStyle w:val="PL"/>
      </w:pPr>
      <w:r>
        <w:t xml:space="preserve">    3GPP TS 29.558 V1</w:t>
      </w:r>
      <w:r w:rsidR="00995C3D">
        <w:t>9</w:t>
      </w:r>
      <w:r>
        <w:t>.</w:t>
      </w:r>
      <w:r w:rsidR="005C3B7D">
        <w:t>3</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0005" w:name="_Toc97045974"/>
      <w:bookmarkStart w:id="10006" w:name="_Toc97155719"/>
      <w:bookmarkStart w:id="10007" w:name="_Toc101521775"/>
      <w:bookmarkStart w:id="10008" w:name="_Toc138762086"/>
      <w:bookmarkStart w:id="10009" w:name="_Toc145708349"/>
      <w:bookmarkStart w:id="10010" w:name="_Toc160570931"/>
      <w:bookmarkStart w:id="10011" w:name="_Toc162008527"/>
      <w:bookmarkStart w:id="10012" w:name="_Toc185516360"/>
      <w:bookmarkStart w:id="10013" w:name="_Toc192873668"/>
      <w:bookmarkStart w:id="10014" w:name="_Toc199336699"/>
      <w:r>
        <w:t>A.</w:t>
      </w:r>
      <w:r w:rsidR="00BC7A82">
        <w:t>9</w:t>
      </w:r>
      <w:r>
        <w:tab/>
      </w:r>
      <w:r w:rsidRPr="00F477AF">
        <w:t>Eees_</w:t>
      </w:r>
      <w:r>
        <w:t>EELManaged</w:t>
      </w:r>
      <w:r w:rsidRPr="00F477AF">
        <w:t>ACR</w:t>
      </w:r>
      <w:r>
        <w:rPr>
          <w:noProof/>
          <w:lang w:eastAsia="zh-CN"/>
        </w:rPr>
        <w:t xml:space="preserve"> </w:t>
      </w:r>
      <w:bookmarkStart w:id="10015" w:name="_Toc94194974"/>
      <w:bookmarkStart w:id="10016" w:name="_Toc97042832"/>
      <w:r>
        <w:t>API</w:t>
      </w:r>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1C60EC43" w14:textId="77777777" w:rsidR="00A040B3" w:rsidRDefault="00A040B3" w:rsidP="00A040B3">
      <w:pPr>
        <w:pStyle w:val="PL"/>
      </w:pPr>
      <w:bookmarkStart w:id="10017" w:name="_Hlk514243590"/>
      <w:bookmarkStart w:id="10018" w:name="_Hlk515634373"/>
      <w:bookmarkStart w:id="10019"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D8E56C"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51C7F4"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001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0018"/>
    <w:bookmarkEnd w:id="10019"/>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0020" w:name="_Toc97042833"/>
      <w:bookmarkStart w:id="10021" w:name="_Toc97045975"/>
      <w:bookmarkStart w:id="10022" w:name="_Toc97155720"/>
      <w:bookmarkStart w:id="10023" w:name="_Toc101521776"/>
      <w:bookmarkStart w:id="10024" w:name="_Toc138762087"/>
      <w:bookmarkStart w:id="10025" w:name="_Toc145708350"/>
      <w:bookmarkStart w:id="10026" w:name="_Toc160570932"/>
      <w:bookmarkStart w:id="10027" w:name="_Toc162008528"/>
      <w:bookmarkStart w:id="10028" w:name="_Toc185516361"/>
      <w:bookmarkStart w:id="10029" w:name="_Toc192873669"/>
      <w:bookmarkStart w:id="10030" w:name="_Toc199336700"/>
      <w:r>
        <w:t>A.</w:t>
      </w:r>
      <w:r w:rsidR="00BC7A82">
        <w:t>10</w:t>
      </w:r>
      <w:r>
        <w:tab/>
      </w:r>
      <w:r w:rsidRPr="00310802">
        <w:t>Eees_ACRStatusUpdate</w:t>
      </w:r>
      <w:r>
        <w:t xml:space="preserve"> API</w:t>
      </w:r>
      <w:bookmarkEnd w:id="10020"/>
      <w:bookmarkEnd w:id="10021"/>
      <w:bookmarkEnd w:id="10022"/>
      <w:bookmarkEnd w:id="10023"/>
      <w:bookmarkEnd w:id="10024"/>
      <w:bookmarkEnd w:id="10025"/>
      <w:bookmarkEnd w:id="10026"/>
      <w:bookmarkEnd w:id="10027"/>
      <w:bookmarkEnd w:id="10028"/>
      <w:bookmarkEnd w:id="10029"/>
      <w:bookmarkEnd w:id="10030"/>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0031" w:name="_Toc85734612"/>
      <w:bookmarkStart w:id="10032" w:name="_Toc89431911"/>
      <w:bookmarkStart w:id="10033" w:name="_Toc97042830"/>
      <w:bookmarkStart w:id="10034" w:name="_Toc97045976"/>
      <w:bookmarkStart w:id="10035" w:name="_Toc97155721"/>
      <w:bookmarkStart w:id="10036" w:name="_Toc101521777"/>
      <w:bookmarkStart w:id="10037" w:name="_Toc138762088"/>
      <w:bookmarkStart w:id="10038" w:name="_Toc145708351"/>
      <w:bookmarkStart w:id="10039" w:name="_Toc160570933"/>
      <w:bookmarkStart w:id="10040" w:name="_Toc162008529"/>
      <w:bookmarkStart w:id="10041" w:name="_Toc185516362"/>
      <w:bookmarkStart w:id="10042" w:name="_Toc192873670"/>
      <w:bookmarkStart w:id="10043" w:name="_Toc199336701"/>
      <w:r>
        <w:t>A.</w:t>
      </w:r>
      <w:r w:rsidR="00A040B3">
        <w:t>1</w:t>
      </w:r>
      <w:r w:rsidR="00BC7A82">
        <w:t>1</w:t>
      </w:r>
      <w:r>
        <w:tab/>
      </w:r>
      <w:r>
        <w:rPr>
          <w:noProof/>
        </w:rPr>
        <w:t>Eecs_EESRegistration API</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0F7ED263"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F59E2E1" w:rsidR="00805512" w:rsidRDefault="00805512" w:rsidP="00805512">
      <w:pPr>
        <w:pStyle w:val="PL"/>
      </w:pPr>
      <w:r>
        <w:t xml:space="preserve">  version: 1.</w:t>
      </w:r>
      <w:r w:rsidR="00995C3D">
        <w:t>2</w:t>
      </w:r>
      <w:r>
        <w:t>.</w:t>
      </w:r>
      <w:r w:rsidR="00C80865">
        <w:t>0</w:t>
      </w:r>
      <w:r w:rsidR="00995C3D">
        <w:rPr>
          <w:noProof/>
          <w:lang w:val="fr-FR"/>
        </w:rPr>
        <w:t>-alpha.</w:t>
      </w:r>
      <w:r w:rsidR="005C3B7D">
        <w:rPr>
          <w:noProof/>
          <w:lang w:val="fr-FR"/>
        </w:rPr>
        <w:t>3</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06618D16" w:rsidR="008C70FA" w:rsidRDefault="008C70FA" w:rsidP="00805512">
      <w:pPr>
        <w:pStyle w:val="PL"/>
      </w:pPr>
      <w:r>
        <w:t xml:space="preserve">    </w:t>
      </w:r>
      <w:r w:rsidR="00805512">
        <w:t>3GPP TS 29.558 V1</w:t>
      </w:r>
      <w:r w:rsidR="00995C3D">
        <w:t>9</w:t>
      </w:r>
      <w:r w:rsidR="00805512">
        <w:t>.</w:t>
      </w:r>
      <w:r w:rsidR="005C3B7D">
        <w:t>3</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0C9B2F7"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3510752E" w14:textId="77777777" w:rsidR="00931558" w:rsidRDefault="00931558" w:rsidP="00931558">
      <w:pPr>
        <w:pStyle w:val="PL"/>
      </w:pPr>
      <w:r>
        <w:t xml:space="preserve">            </w:t>
      </w:r>
      <w:r>
        <w:rPr>
          <w:rFonts w:cs="Arial"/>
          <w:szCs w:val="18"/>
        </w:rPr>
        <w:t>Indicates whether the EES service area is mobile or not</w:t>
      </w:r>
      <w:r>
        <w:t>.</w:t>
      </w:r>
    </w:p>
    <w:p w14:paraId="536C43AC" w14:textId="77777777" w:rsidR="00931558" w:rsidRDefault="00931558" w:rsidP="00931558">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7B6CEEC7" w14:textId="77777777" w:rsidR="00931558" w:rsidRPr="00D76C6F" w:rsidRDefault="00931558" w:rsidP="00931558">
      <w:pPr>
        <w:pStyle w:val="PL"/>
        <w:rPr>
          <w:rFonts w:cs="Arial"/>
          <w:szCs w:val="18"/>
        </w:rPr>
      </w:pPr>
      <w:r>
        <w:rPr>
          <w:rFonts w:cs="Arial"/>
          <w:szCs w:val="18"/>
        </w:rPr>
        <w:t xml:space="preserve">           </w:t>
      </w:r>
      <w:r w:rsidRPr="00D76C6F">
        <w:rPr>
          <w:rFonts w:cs="Arial"/>
          <w:szCs w:val="18"/>
        </w:rPr>
        <w:t xml:space="preserve"> satellite).</w:t>
      </w:r>
    </w:p>
    <w:p w14:paraId="1D114B92" w14:textId="77777777" w:rsidR="00931558" w:rsidRDefault="00931558" w:rsidP="00931558">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3B8CDC82" w14:textId="77777777" w:rsidR="00931558" w:rsidRPr="00D76C6F" w:rsidRDefault="00931558" w:rsidP="00931558">
      <w:pPr>
        <w:pStyle w:val="PL"/>
        <w:rPr>
          <w:rFonts w:cs="Arial"/>
          <w:szCs w:val="18"/>
        </w:rPr>
      </w:pPr>
      <w:r>
        <w:rPr>
          <w:rFonts w:cs="Arial"/>
          <w:szCs w:val="18"/>
        </w:rPr>
        <w:t xml:space="preserve">           </w:t>
      </w:r>
      <w:r w:rsidRPr="00D76C6F">
        <w:rPr>
          <w:rFonts w:cs="Arial"/>
          <w:szCs w:val="18"/>
        </w:rPr>
        <w:t xml:space="preserve"> satellite).</w:t>
      </w:r>
    </w:p>
    <w:p w14:paraId="7D9F75DA" w14:textId="25F4311C" w:rsidR="005C4E02" w:rsidRDefault="00931558" w:rsidP="00931558">
      <w:pPr>
        <w:pStyle w:val="PL"/>
      </w:pPr>
      <w:r>
        <w:rPr>
          <w:lang w:eastAsia="zh-CN"/>
        </w:rPr>
        <w:t xml:space="preserve">            </w:t>
      </w:r>
      <w:r w:rsidRPr="00F71E76">
        <w:rPr>
          <w:lang w:eastAsia="zh-CN"/>
        </w:rPr>
        <w:t xml:space="preserve">The default value is </w:t>
      </w:r>
      <w:r>
        <w:rPr>
          <w:lang w:eastAsia="zh-CN"/>
        </w:rPr>
        <w:t>"false" when this attribute is omitted.</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2805E8D2" w:rsidR="005C4E02" w:rsidRDefault="005C4E02" w:rsidP="005C4E02">
      <w:pPr>
        <w:pStyle w:val="PL"/>
      </w:pPr>
      <w:r>
        <w:t xml:space="preserve">          type: string</w:t>
      </w:r>
    </w:p>
    <w:p w14:paraId="505D7151" w14:textId="77777777" w:rsidR="00931558" w:rsidRDefault="00931558" w:rsidP="00931558">
      <w:pPr>
        <w:pStyle w:val="PL"/>
      </w:pPr>
      <w:r>
        <w:t xml:space="preserve">      required:</w:t>
      </w:r>
    </w:p>
    <w:p w14:paraId="2BD1028C" w14:textId="77777777" w:rsidR="00931558" w:rsidRDefault="00931558" w:rsidP="00931558">
      <w:pPr>
        <w:pStyle w:val="PL"/>
      </w:pPr>
      <w:r>
        <w:t xml:space="preserve">        - satId</w:t>
      </w:r>
    </w:p>
    <w:p w14:paraId="05C18C0C" w14:textId="77777777" w:rsidR="00931558" w:rsidRDefault="00931558" w:rsidP="005C4E02">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0044" w:name="_Toc97042831"/>
      <w:bookmarkStart w:id="10045" w:name="_Toc97045977"/>
      <w:bookmarkStart w:id="10046" w:name="_Toc97155722"/>
      <w:bookmarkStart w:id="10047" w:name="_Toc101521778"/>
      <w:bookmarkStart w:id="10048" w:name="_Toc138762089"/>
      <w:bookmarkStart w:id="10049" w:name="_Toc145708352"/>
      <w:bookmarkStart w:id="10050" w:name="_Toc160570934"/>
      <w:bookmarkStart w:id="10051" w:name="_Toc162008530"/>
      <w:bookmarkStart w:id="10052" w:name="_Toc185516363"/>
      <w:bookmarkStart w:id="10053" w:name="_Toc192873671"/>
      <w:bookmarkStart w:id="10054" w:name="_Toc199336702"/>
      <w:r>
        <w:t>A.</w:t>
      </w:r>
      <w:r w:rsidR="00A040B3">
        <w:t>1</w:t>
      </w:r>
      <w:r w:rsidR="00BC7A82">
        <w:t>2</w:t>
      </w:r>
      <w:r>
        <w:tab/>
      </w:r>
      <w:r>
        <w:rPr>
          <w:noProof/>
        </w:rPr>
        <w:t>Eecs_TargetEESDiscovery API</w:t>
      </w:r>
      <w:bookmarkEnd w:id="10044"/>
      <w:bookmarkEnd w:id="10045"/>
      <w:bookmarkEnd w:id="10046"/>
      <w:bookmarkEnd w:id="10047"/>
      <w:bookmarkEnd w:id="10048"/>
      <w:bookmarkEnd w:id="10049"/>
      <w:bookmarkEnd w:id="10050"/>
      <w:bookmarkEnd w:id="10051"/>
      <w:bookmarkEnd w:id="10052"/>
      <w:bookmarkEnd w:id="10053"/>
      <w:bookmarkEnd w:id="10054"/>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34E38759"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17CC1E1A" w:rsidR="000602AD" w:rsidRDefault="000602AD" w:rsidP="000602AD">
      <w:pPr>
        <w:pStyle w:val="PL"/>
      </w:pPr>
      <w:r>
        <w:t xml:space="preserve">  version: 1.</w:t>
      </w:r>
      <w:r w:rsidR="00995C3D">
        <w:t>2</w:t>
      </w:r>
      <w:r>
        <w:t>.0</w:t>
      </w:r>
      <w:r w:rsidR="00995C3D">
        <w:rPr>
          <w:noProof/>
          <w:lang w:val="fr-FR"/>
        </w:rPr>
        <w:t>-alpha.</w:t>
      </w:r>
      <w:r w:rsidR="005C3B7D">
        <w:rPr>
          <w:noProof/>
          <w:lang w:val="fr-FR"/>
        </w:rPr>
        <w:t>3</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0CAB8AD7" w:rsidR="000602AD" w:rsidRDefault="000602AD" w:rsidP="000602AD">
      <w:pPr>
        <w:pStyle w:val="PL"/>
      </w:pPr>
      <w:r>
        <w:t xml:space="preserve">    3GPP TS 29.558 V1</w:t>
      </w:r>
      <w:r w:rsidR="00995C3D">
        <w:t>9</w:t>
      </w:r>
      <w:r>
        <w:t>.</w:t>
      </w:r>
      <w:r w:rsidR="005C3B7D">
        <w:t>3</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0055"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0055"/>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0056" w:name="_Toc138762090"/>
      <w:bookmarkStart w:id="10057" w:name="_Toc145708353"/>
      <w:bookmarkStart w:id="10058" w:name="_Toc160570935"/>
      <w:bookmarkStart w:id="10059" w:name="_Toc162008531"/>
      <w:bookmarkStart w:id="10060" w:name="_Toc185516364"/>
      <w:bookmarkStart w:id="10061" w:name="_Toc192873672"/>
      <w:bookmarkStart w:id="10062" w:name="_Toc199336703"/>
      <w:r>
        <w:t>A.</w:t>
      </w:r>
      <w:r w:rsidRPr="00444667">
        <w:t>1</w:t>
      </w:r>
      <w:r>
        <w:t>3</w:t>
      </w:r>
      <w:r>
        <w:tab/>
      </w:r>
      <w:r w:rsidRPr="00310802">
        <w:t>Eees_ACR</w:t>
      </w:r>
      <w:r>
        <w:t>ParameterInformation API</w:t>
      </w:r>
      <w:bookmarkEnd w:id="10056"/>
      <w:bookmarkEnd w:id="10057"/>
      <w:bookmarkEnd w:id="10058"/>
      <w:bookmarkEnd w:id="10059"/>
      <w:bookmarkEnd w:id="10060"/>
      <w:bookmarkEnd w:id="10061"/>
      <w:bookmarkEnd w:id="1006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0063" w:name="_Toc129169978"/>
      <w:bookmarkStart w:id="10064" w:name="_Toc145708354"/>
      <w:bookmarkStart w:id="10065" w:name="_Toc160570936"/>
      <w:bookmarkStart w:id="10066" w:name="_Toc162008532"/>
      <w:bookmarkStart w:id="10067" w:name="_Toc185516365"/>
      <w:bookmarkStart w:id="10068" w:name="_Toc192873673"/>
      <w:bookmarkStart w:id="10069" w:name="_Toc199336704"/>
      <w:r>
        <w:t>A.14</w:t>
      </w:r>
      <w:r>
        <w:tab/>
        <w:t>Ecas_SelectedEES API</w:t>
      </w:r>
      <w:bookmarkEnd w:id="10063"/>
      <w:bookmarkEnd w:id="10064"/>
      <w:bookmarkEnd w:id="10065"/>
      <w:bookmarkEnd w:id="10066"/>
      <w:bookmarkEnd w:id="10067"/>
      <w:bookmarkEnd w:id="10068"/>
      <w:bookmarkEnd w:id="1006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0070" w:name="_Toc145708355"/>
      <w:bookmarkStart w:id="10071" w:name="_Toc160570937"/>
      <w:bookmarkStart w:id="10072" w:name="_Toc162008533"/>
      <w:bookmarkStart w:id="10073" w:name="_Toc185516366"/>
      <w:bookmarkStart w:id="10074" w:name="_Toc192873674"/>
      <w:bookmarkStart w:id="10075" w:name="_Toc199336705"/>
      <w:r>
        <w:t>A.</w:t>
      </w:r>
      <w:r w:rsidRPr="00444667">
        <w:t>1</w:t>
      </w:r>
      <w:r w:rsidR="002B0725">
        <w:t>5</w:t>
      </w:r>
      <w:r>
        <w:tab/>
      </w:r>
      <w:r w:rsidRPr="00310802">
        <w:t>Eees_</w:t>
      </w:r>
      <w:r>
        <w:t>CommonEAS</w:t>
      </w:r>
      <w:r w:rsidR="00C808F1" w:rsidRPr="00310802">
        <w:t>A</w:t>
      </w:r>
      <w:r w:rsidR="00C808F1">
        <w:t>nnouncement</w:t>
      </w:r>
      <w:r>
        <w:t xml:space="preserve"> API</w:t>
      </w:r>
      <w:bookmarkEnd w:id="10070"/>
      <w:bookmarkEnd w:id="10071"/>
      <w:bookmarkEnd w:id="10072"/>
      <w:bookmarkEnd w:id="10073"/>
      <w:bookmarkEnd w:id="10074"/>
      <w:bookmarkEnd w:id="10075"/>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0076" w:name="_Toc160570938"/>
      <w:bookmarkStart w:id="10077" w:name="_Toc162008534"/>
      <w:bookmarkStart w:id="10078" w:name="_Toc185516367"/>
      <w:bookmarkStart w:id="10079" w:name="_Toc192873675"/>
      <w:bookmarkStart w:id="10080" w:name="_Toc199336706"/>
      <w:r>
        <w:t>A.16</w:t>
      </w:r>
      <w:r>
        <w:tab/>
      </w:r>
      <w:r w:rsidRPr="00310802">
        <w:t>Ee</w:t>
      </w:r>
      <w:r>
        <w:t>c</w:t>
      </w:r>
      <w:r w:rsidRPr="00310802">
        <w:t>s_</w:t>
      </w:r>
      <w:r>
        <w:t>EASInfoManagement API</w:t>
      </w:r>
      <w:bookmarkEnd w:id="10076"/>
      <w:bookmarkEnd w:id="10077"/>
      <w:bookmarkEnd w:id="10078"/>
      <w:bookmarkEnd w:id="10079"/>
      <w:bookmarkEnd w:id="10080"/>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0081" w:name="_Hlk171581081"/>
      <w:r w:rsidRPr="006A1FE4">
        <w:rPr>
          <w:rFonts w:ascii="Courier New" w:hAnsi="Courier New" w:cs="Courier New"/>
          <w:sz w:val="16"/>
          <w:lang w:eastAsia="ja-JP"/>
        </w:rPr>
        <w:t xml:space="preserve">Common EAS Binding </w:t>
      </w:r>
      <w:bookmarkEnd w:id="10081"/>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0082" w:name="_Toc160570939"/>
      <w:bookmarkStart w:id="10083" w:name="_Toc162008535"/>
      <w:bookmarkStart w:id="10084" w:name="_Toc185516368"/>
      <w:bookmarkStart w:id="10085" w:name="_Toc192873676"/>
      <w:bookmarkStart w:id="10086" w:name="_Toc199336707"/>
      <w:r>
        <w:t>A.</w:t>
      </w:r>
      <w:r w:rsidRPr="00444667">
        <w:t>1</w:t>
      </w:r>
      <w:r>
        <w:t>7</w:t>
      </w:r>
      <w:r>
        <w:tab/>
      </w:r>
      <w:r w:rsidRPr="00310802">
        <w:t>Eees_</w:t>
      </w:r>
      <w:r>
        <w:t>TrafficInfluenceEAS API</w:t>
      </w:r>
      <w:bookmarkEnd w:id="10082"/>
      <w:bookmarkEnd w:id="10083"/>
      <w:bookmarkEnd w:id="10084"/>
      <w:bookmarkEnd w:id="10085"/>
      <w:bookmarkEnd w:id="1008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0087" w:name="_Toc151743492"/>
      <w:bookmarkStart w:id="10088" w:name="_Toc185516369"/>
      <w:bookmarkStart w:id="10089" w:name="_Toc192873677"/>
      <w:bookmarkStart w:id="10090" w:name="_Toc199336708"/>
      <w:bookmarkStart w:id="10091" w:name="_Toc85734613"/>
      <w:bookmarkStart w:id="10092" w:name="_Toc89431912"/>
      <w:bookmarkStart w:id="10093" w:name="_Toc97042834"/>
      <w:bookmarkStart w:id="10094" w:name="_Toc97045978"/>
      <w:bookmarkStart w:id="10095" w:name="_Toc97155723"/>
      <w:bookmarkStart w:id="10096" w:name="_Toc101521779"/>
      <w:bookmarkStart w:id="10097" w:name="_Toc138762091"/>
      <w:bookmarkStart w:id="10098" w:name="_Toc145708356"/>
      <w:bookmarkStart w:id="10099" w:name="_Toc160570940"/>
      <w:bookmarkStart w:id="10100" w:name="_Toc162008536"/>
      <w:r w:rsidR="00BF4268" w:rsidRPr="00CC0E72">
        <w:t>A.18</w:t>
      </w:r>
      <w:r w:rsidR="00BF4268" w:rsidRPr="00CC0E72">
        <w:tab/>
      </w:r>
      <w:bookmarkStart w:id="10101" w:name="_Hlk144024711"/>
      <w:r w:rsidR="00BF4268" w:rsidRPr="00CC0E72">
        <w:t>Eecs_ECSServiceProvisioning API</w:t>
      </w:r>
      <w:bookmarkEnd w:id="10087"/>
      <w:bookmarkEnd w:id="10088"/>
      <w:bookmarkEnd w:id="10089"/>
      <w:bookmarkEnd w:id="10090"/>
      <w:bookmarkEnd w:id="1010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09CDA50B"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5C3B7D">
        <w:rPr>
          <w:noProof/>
          <w:lang w:val="fr-FR"/>
        </w:rPr>
        <w:t>4</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3141539D" w:rsidR="00BF4268" w:rsidRDefault="00BF4268" w:rsidP="00BF4268">
      <w:pPr>
        <w:pStyle w:val="PL"/>
      </w:pPr>
      <w:r>
        <w:t xml:space="preserve">    3GPP TS 29.558 V1</w:t>
      </w:r>
      <w:r w:rsidR="00995C3D">
        <w:t>9</w:t>
      </w:r>
      <w:r>
        <w:t>.</w:t>
      </w:r>
      <w:r w:rsidR="005C3B7D">
        <w:t>3</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0102" w:name="_Toc185516370"/>
      <w:bookmarkStart w:id="10103" w:name="_Toc192873678"/>
      <w:bookmarkStart w:id="10104" w:name="_Toc199336709"/>
      <w:r>
        <w:t>A.19</w:t>
      </w:r>
      <w:r>
        <w:tab/>
        <w:t>Eecs_ECSDiscovery API</w:t>
      </w:r>
      <w:bookmarkEnd w:id="10102"/>
      <w:bookmarkEnd w:id="10103"/>
      <w:bookmarkEnd w:id="10104"/>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4B7B7D2D"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0EF65FE2"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0105" w:name="_Toc185516371"/>
      <w:bookmarkStart w:id="10106" w:name="_Toc192873679"/>
      <w:bookmarkStart w:id="10107" w:name="_Toc199336710"/>
      <w:r w:rsidRPr="00CC0E72">
        <w:t>A.</w:t>
      </w:r>
      <w:r>
        <w:t>20</w:t>
      </w:r>
      <w:r w:rsidRPr="00CC0E72">
        <w:tab/>
        <w:t>Eecs_</w:t>
      </w:r>
      <w:r>
        <w:t>ACREvents</w:t>
      </w:r>
      <w:r w:rsidRPr="00CC0E72">
        <w:t xml:space="preserve"> API</w:t>
      </w:r>
      <w:bookmarkEnd w:id="10105"/>
      <w:bookmarkEnd w:id="10106"/>
      <w:bookmarkEnd w:id="10107"/>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0108" w:name="_Toc185516372"/>
      <w:bookmarkStart w:id="10109" w:name="_Toc192873680"/>
      <w:bookmarkStart w:id="10110" w:name="_Toc199336711"/>
      <w:r>
        <w:t>Annex B</w:t>
      </w:r>
      <w:r w:rsidR="00080512" w:rsidRPr="004D3578">
        <w:t xml:space="preserve"> (informative):</w:t>
      </w:r>
      <w:r w:rsidR="00080512" w:rsidRPr="004D3578">
        <w:br/>
        <w:t>Change history</w:t>
      </w:r>
      <w:bookmarkStart w:id="10111" w:name="historyclause"/>
      <w:bookmarkEnd w:id="10091"/>
      <w:bookmarkEnd w:id="10092"/>
      <w:bookmarkEnd w:id="10093"/>
      <w:bookmarkEnd w:id="10094"/>
      <w:bookmarkEnd w:id="10095"/>
      <w:bookmarkEnd w:id="10096"/>
      <w:bookmarkEnd w:id="10097"/>
      <w:bookmarkEnd w:id="10098"/>
      <w:bookmarkEnd w:id="10099"/>
      <w:bookmarkEnd w:id="10100"/>
      <w:bookmarkEnd w:id="10108"/>
      <w:bookmarkEnd w:id="10109"/>
      <w:bookmarkEnd w:id="10110"/>
      <w:bookmarkEnd w:id="1011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2F70D6"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2F70D6" w:rsidRDefault="002F70D6" w:rsidP="002F70D6">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2F70D6" w:rsidRDefault="002F70D6" w:rsidP="002F70D6">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5C58F182" w:rsidR="002F70D6" w:rsidRDefault="002F70D6" w:rsidP="002F70D6">
            <w:pPr>
              <w:pStyle w:val="TAC"/>
              <w:keepNext w:val="0"/>
              <w:keepLines w:val="0"/>
              <w:rPr>
                <w:rFonts w:cs="Arial"/>
                <w:sz w:val="16"/>
                <w:szCs w:val="16"/>
              </w:rPr>
            </w:pPr>
            <w:r>
              <w:rPr>
                <w:rFonts w:cs="Arial"/>
                <w:sz w:val="16"/>
                <w:szCs w:val="16"/>
              </w:rPr>
              <w:t>C3-251433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5B35F59F" w:rsidR="002F70D6" w:rsidRDefault="002F70D6" w:rsidP="002F70D6">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401CB618" w:rsidR="002F70D6" w:rsidRDefault="002F70D6" w:rsidP="002F70D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28828EB0" w:rsidR="002F70D6" w:rsidRDefault="002F70D6" w:rsidP="002F70D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2F70D6" w:rsidRDefault="002F70D6" w:rsidP="002F70D6">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2F70D6" w:rsidRDefault="002F70D6" w:rsidP="002F70D6">
            <w:pPr>
              <w:pStyle w:val="TAC"/>
              <w:keepNext w:val="0"/>
              <w:keepLines w:val="0"/>
              <w:rPr>
                <w:sz w:val="16"/>
                <w:szCs w:val="16"/>
                <w:lang w:eastAsia="zh-CN"/>
              </w:rPr>
            </w:pPr>
            <w:r>
              <w:rPr>
                <w:sz w:val="16"/>
                <w:szCs w:val="16"/>
                <w:lang w:eastAsia="zh-CN"/>
              </w:rPr>
              <w:t>19.3.0</w:t>
            </w:r>
          </w:p>
        </w:tc>
      </w:tr>
      <w:tr w:rsidR="002F70D6"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2F70D6" w:rsidRDefault="002F70D6" w:rsidP="002F70D6">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2F70D6" w:rsidRDefault="002F70D6" w:rsidP="002F70D6">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69E248E2" w:rsidR="002F70D6" w:rsidRDefault="002F70D6" w:rsidP="002F70D6">
            <w:pPr>
              <w:pStyle w:val="TAC"/>
              <w:keepNext w:val="0"/>
              <w:keepLines w:val="0"/>
              <w:rPr>
                <w:rFonts w:cs="Arial"/>
                <w:sz w:val="16"/>
                <w:szCs w:val="16"/>
              </w:rPr>
            </w:pPr>
            <w:r>
              <w:rPr>
                <w:rFonts w:cs="Arial"/>
                <w:sz w:val="16"/>
                <w:szCs w:val="16"/>
              </w:rPr>
              <w:t>C3-251078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2912F153" w:rsidR="002F70D6" w:rsidRDefault="002F70D6" w:rsidP="002F70D6">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56C0D438" w:rsidR="002F70D6" w:rsidRDefault="002F70D6" w:rsidP="002F70D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3E9A44BB" w:rsidR="002F70D6" w:rsidRDefault="002F70D6" w:rsidP="002F70D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2F70D6" w:rsidRDefault="002F70D6" w:rsidP="002F70D6">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2F70D6" w:rsidRDefault="002F70D6" w:rsidP="002F70D6">
            <w:pPr>
              <w:pStyle w:val="TAC"/>
              <w:keepNext w:val="0"/>
              <w:keepLines w:val="0"/>
              <w:rPr>
                <w:sz w:val="16"/>
                <w:szCs w:val="16"/>
                <w:lang w:eastAsia="zh-CN"/>
              </w:rPr>
            </w:pPr>
            <w:r>
              <w:rPr>
                <w:sz w:val="16"/>
                <w:szCs w:val="16"/>
                <w:lang w:eastAsia="zh-CN"/>
              </w:rPr>
              <w:t>19.3.0</w:t>
            </w:r>
          </w:p>
        </w:tc>
      </w:tr>
      <w:tr w:rsidR="002F70D6"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2F70D6" w:rsidRDefault="002F70D6" w:rsidP="002F70D6">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2F70D6" w:rsidRDefault="002F70D6" w:rsidP="002F70D6">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513A470F" w:rsidR="002F70D6" w:rsidRDefault="002F70D6" w:rsidP="002F70D6">
            <w:pPr>
              <w:pStyle w:val="TAC"/>
              <w:keepNext w:val="0"/>
              <w:keepLines w:val="0"/>
              <w:rPr>
                <w:rFonts w:cs="Arial"/>
                <w:sz w:val="16"/>
                <w:szCs w:val="16"/>
              </w:rPr>
            </w:pPr>
            <w:r>
              <w:rPr>
                <w:rFonts w:cs="Arial"/>
                <w:sz w:val="16"/>
                <w:szCs w:val="16"/>
              </w:rPr>
              <w:t>C3-251516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43C4E56A" w:rsidR="002F70D6" w:rsidRDefault="002F70D6" w:rsidP="002F70D6">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73A1DA9D" w:rsidR="002F70D6" w:rsidRDefault="002F70D6" w:rsidP="002F70D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234CA156" w:rsidR="002F70D6" w:rsidRDefault="002F70D6" w:rsidP="002F70D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2F70D6" w:rsidRDefault="002F70D6" w:rsidP="002F70D6">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2F70D6" w:rsidRDefault="002F70D6" w:rsidP="002F70D6">
            <w:pPr>
              <w:pStyle w:val="TAC"/>
              <w:keepNext w:val="0"/>
              <w:keepLines w:val="0"/>
              <w:rPr>
                <w:sz w:val="16"/>
                <w:szCs w:val="16"/>
                <w:lang w:eastAsia="zh-CN"/>
              </w:rPr>
            </w:pPr>
            <w:r>
              <w:rPr>
                <w:sz w:val="16"/>
                <w:szCs w:val="16"/>
                <w:lang w:eastAsia="zh-CN"/>
              </w:rPr>
              <w:t>19.3.0</w:t>
            </w:r>
          </w:p>
        </w:tc>
      </w:tr>
      <w:tr w:rsidR="002F70D6"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2F70D6" w:rsidRDefault="002F70D6" w:rsidP="002F70D6">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2F70D6" w:rsidRDefault="002F70D6" w:rsidP="002F70D6">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2D9913A6" w:rsidR="002F70D6" w:rsidRDefault="002F70D6" w:rsidP="002F70D6">
            <w:pPr>
              <w:pStyle w:val="TAC"/>
              <w:keepNext w:val="0"/>
              <w:keepLines w:val="0"/>
              <w:rPr>
                <w:rFonts w:cs="Arial"/>
                <w:sz w:val="16"/>
                <w:szCs w:val="16"/>
              </w:rPr>
            </w:pPr>
            <w:r>
              <w:rPr>
                <w:rFonts w:cs="Arial"/>
                <w:sz w:val="16"/>
                <w:szCs w:val="16"/>
              </w:rPr>
              <w:t>C3-251436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6493911B" w:rsidR="002F70D6" w:rsidRDefault="002F70D6" w:rsidP="002F70D6">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0C32B5CB" w:rsidR="002F70D6" w:rsidRDefault="002F70D6" w:rsidP="002F70D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1074DF53" w:rsidR="002F70D6" w:rsidRDefault="002F70D6" w:rsidP="002F70D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2F70D6" w:rsidRDefault="002F70D6" w:rsidP="002F70D6">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2F70D6" w:rsidRDefault="002F70D6" w:rsidP="002F70D6">
            <w:pPr>
              <w:pStyle w:val="TAC"/>
              <w:keepNext w:val="0"/>
              <w:keepLines w:val="0"/>
              <w:rPr>
                <w:sz w:val="16"/>
                <w:szCs w:val="16"/>
                <w:lang w:eastAsia="zh-CN"/>
              </w:rPr>
            </w:pPr>
            <w:r>
              <w:rPr>
                <w:sz w:val="16"/>
                <w:szCs w:val="16"/>
                <w:lang w:eastAsia="zh-CN"/>
              </w:rPr>
              <w:t>19.3.0</w:t>
            </w:r>
          </w:p>
        </w:tc>
      </w:tr>
      <w:tr w:rsidR="002F70D6"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2F70D6" w:rsidRDefault="002F70D6" w:rsidP="002F70D6">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2F70D6" w:rsidRDefault="002F70D6" w:rsidP="002F70D6">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475CB7F1" w:rsidR="002F70D6" w:rsidRDefault="002F70D6" w:rsidP="002F70D6">
            <w:pPr>
              <w:pStyle w:val="TAC"/>
              <w:keepNext w:val="0"/>
              <w:keepLines w:val="0"/>
              <w:rPr>
                <w:rFonts w:cs="Arial"/>
                <w:sz w:val="16"/>
                <w:szCs w:val="16"/>
              </w:rPr>
            </w:pPr>
            <w:r>
              <w:rPr>
                <w:rFonts w:cs="Arial"/>
                <w:sz w:val="16"/>
                <w:szCs w:val="16"/>
              </w:rPr>
              <w:t>C3-252403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4B09625B" w:rsidR="002F70D6" w:rsidRDefault="002F70D6" w:rsidP="002F70D6">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420F13AD" w:rsidR="002F70D6" w:rsidRDefault="002F70D6" w:rsidP="002F70D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5772ACC9" w:rsidR="002F70D6" w:rsidRDefault="002F70D6" w:rsidP="002F70D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2F70D6" w:rsidRDefault="002F70D6" w:rsidP="002F70D6">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2F70D6" w:rsidRDefault="002F70D6" w:rsidP="002F70D6">
            <w:pPr>
              <w:pStyle w:val="TAC"/>
              <w:keepNext w:val="0"/>
              <w:keepLines w:val="0"/>
              <w:rPr>
                <w:sz w:val="16"/>
                <w:szCs w:val="16"/>
                <w:lang w:eastAsia="zh-CN"/>
              </w:rPr>
            </w:pPr>
            <w:r>
              <w:rPr>
                <w:sz w:val="16"/>
                <w:szCs w:val="16"/>
                <w:lang w:eastAsia="zh-CN"/>
              </w:rPr>
              <w:t>19.3.0</w:t>
            </w:r>
          </w:p>
        </w:tc>
      </w:tr>
      <w:tr w:rsidR="002F70D6"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2F70D6" w:rsidRDefault="002F70D6" w:rsidP="002F70D6">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2F70D6" w:rsidRDefault="002F70D6" w:rsidP="002F70D6">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041CE561" w:rsidR="002F70D6" w:rsidRDefault="002F70D6" w:rsidP="002F70D6">
            <w:pPr>
              <w:pStyle w:val="TAC"/>
              <w:keepNext w:val="0"/>
              <w:keepLines w:val="0"/>
              <w:rPr>
                <w:rFonts w:cs="Arial"/>
                <w:sz w:val="16"/>
                <w:szCs w:val="16"/>
              </w:rPr>
            </w:pPr>
            <w:r>
              <w:rPr>
                <w:rFonts w:cs="Arial"/>
                <w:sz w:val="16"/>
                <w:szCs w:val="16"/>
              </w:rPr>
              <w:t>C3-251509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3985D9A" w:rsidR="002F70D6" w:rsidRDefault="002F70D6" w:rsidP="002F70D6">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74BD2F5" w:rsidR="002F70D6" w:rsidRDefault="002F70D6" w:rsidP="002F70D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62E8DE10" w:rsidR="002F70D6" w:rsidRDefault="002F70D6" w:rsidP="002F70D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2F70D6" w:rsidRDefault="002F70D6" w:rsidP="002F70D6">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2F70D6" w:rsidRDefault="002F70D6" w:rsidP="002F70D6">
            <w:pPr>
              <w:pStyle w:val="TAC"/>
              <w:keepNext w:val="0"/>
              <w:keepLines w:val="0"/>
              <w:rPr>
                <w:sz w:val="16"/>
                <w:szCs w:val="16"/>
                <w:lang w:eastAsia="zh-CN"/>
              </w:rPr>
            </w:pPr>
            <w:r>
              <w:rPr>
                <w:sz w:val="16"/>
                <w:szCs w:val="16"/>
                <w:lang w:eastAsia="zh-CN"/>
              </w:rPr>
              <w:t>19.3.0</w:t>
            </w:r>
          </w:p>
        </w:tc>
      </w:tr>
      <w:tr w:rsidR="002F70D6"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2F70D6" w:rsidRDefault="002F70D6" w:rsidP="002F70D6">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2F70D6" w:rsidRDefault="002F70D6" w:rsidP="002F70D6">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6D35A1C3" w:rsidR="002F70D6" w:rsidRDefault="002F70D6" w:rsidP="002F70D6">
            <w:pPr>
              <w:pStyle w:val="TAC"/>
              <w:keepNext w:val="0"/>
              <w:keepLines w:val="0"/>
              <w:rPr>
                <w:rFonts w:cs="Arial"/>
                <w:sz w:val="16"/>
                <w:szCs w:val="16"/>
              </w:rPr>
            </w:pPr>
            <w:r>
              <w:rPr>
                <w:rFonts w:cs="Arial"/>
                <w:sz w:val="16"/>
                <w:szCs w:val="16"/>
              </w:rPr>
              <w:t>C3-252404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3D8BBA8A" w:rsidR="002F70D6" w:rsidRDefault="002F70D6" w:rsidP="002F70D6">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34800DFC" w:rsidR="002F70D6" w:rsidRDefault="002F70D6" w:rsidP="002F70D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FA54BD3" w:rsidR="002F70D6" w:rsidRDefault="002F70D6" w:rsidP="002F70D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2F70D6" w:rsidRDefault="002F70D6" w:rsidP="002F70D6">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2F70D6" w:rsidRDefault="002F70D6" w:rsidP="002F70D6">
            <w:pPr>
              <w:pStyle w:val="TAC"/>
              <w:keepNext w:val="0"/>
              <w:keepLines w:val="0"/>
              <w:rPr>
                <w:sz w:val="16"/>
                <w:szCs w:val="16"/>
                <w:lang w:eastAsia="zh-CN"/>
              </w:rPr>
            </w:pPr>
            <w:r>
              <w:rPr>
                <w:sz w:val="16"/>
                <w:szCs w:val="16"/>
                <w:lang w:eastAsia="zh-CN"/>
              </w:rPr>
              <w:t>19.3.0</w:t>
            </w:r>
          </w:p>
        </w:tc>
      </w:tr>
      <w:tr w:rsidR="002F70D6"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2F70D6" w:rsidRDefault="002F70D6" w:rsidP="002F70D6">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2F70D6" w:rsidRDefault="002F70D6" w:rsidP="002F70D6">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6643D74B" w:rsidR="002F70D6" w:rsidRDefault="002F70D6" w:rsidP="002F70D6">
            <w:pPr>
              <w:pStyle w:val="TAC"/>
              <w:keepNext w:val="0"/>
              <w:keepLines w:val="0"/>
              <w:rPr>
                <w:rFonts w:cs="Arial"/>
                <w:sz w:val="16"/>
                <w:szCs w:val="16"/>
              </w:rPr>
            </w:pPr>
            <w:r w:rsidRPr="002F70D6">
              <w:rPr>
                <w:rFonts w:cs="Arial"/>
                <w:sz w:val="16"/>
                <w:szCs w:val="16"/>
              </w:rPr>
              <w:t>C3-252601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53A35C87" w:rsidR="002F70D6" w:rsidRDefault="002F70D6" w:rsidP="002F70D6">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7777777" w:rsidR="002F70D6" w:rsidRDefault="002F70D6" w:rsidP="002F70D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420AEC93" w:rsidR="002F70D6" w:rsidRDefault="002F70D6" w:rsidP="002F70D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2F70D6" w:rsidRDefault="002F70D6" w:rsidP="002F70D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2F70D6" w:rsidRDefault="002F70D6" w:rsidP="002F70D6">
            <w:pPr>
              <w:pStyle w:val="TAC"/>
              <w:keepNext w:val="0"/>
              <w:keepLines w:val="0"/>
              <w:rPr>
                <w:sz w:val="16"/>
                <w:szCs w:val="16"/>
                <w:lang w:eastAsia="zh-CN"/>
              </w:rPr>
            </w:pPr>
            <w:r>
              <w:rPr>
                <w:sz w:val="16"/>
                <w:szCs w:val="16"/>
                <w:lang w:eastAsia="zh-CN"/>
              </w:rPr>
              <w:t>19.3.0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9802B4" w14:textId="77777777" w:rsidR="00784C78" w:rsidRDefault="00784C78">
      <w:r>
        <w:separator/>
      </w:r>
    </w:p>
  </w:endnote>
  <w:endnote w:type="continuationSeparator" w:id="0">
    <w:p w14:paraId="0854B46B" w14:textId="77777777" w:rsidR="00784C78" w:rsidRDefault="00784C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F0535F" w:rsidRDefault="00F053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8572D7" w14:textId="77777777" w:rsidR="00784C78" w:rsidRDefault="00784C78">
      <w:r>
        <w:separator/>
      </w:r>
    </w:p>
  </w:footnote>
  <w:footnote w:type="continuationSeparator" w:id="0">
    <w:p w14:paraId="1B8AD321" w14:textId="77777777" w:rsidR="00784C78" w:rsidRDefault="00784C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52D379D0" w:rsidR="00F0535F" w:rsidRDefault="00F053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10D0">
      <w:rPr>
        <w:rFonts w:ascii="Arial" w:hAnsi="Arial" w:cs="Arial"/>
        <w:b/>
        <w:noProof/>
        <w:sz w:val="18"/>
        <w:szCs w:val="18"/>
      </w:rPr>
      <w:t>3GPP TS 29.558 V19.32.0 (2025-036)</w:t>
    </w:r>
    <w:r>
      <w:rPr>
        <w:rFonts w:ascii="Arial" w:hAnsi="Arial" w:cs="Arial"/>
        <w:b/>
        <w:sz w:val="18"/>
        <w:szCs w:val="18"/>
      </w:rPr>
      <w:fldChar w:fldCharType="end"/>
    </w:r>
  </w:p>
  <w:p w14:paraId="4FE9FD4E" w14:textId="72C9AC7E" w:rsidR="00F0535F" w:rsidRDefault="00F053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110D0">
      <w:rPr>
        <w:rFonts w:ascii="Arial" w:hAnsi="Arial" w:cs="Arial"/>
        <w:b/>
        <w:noProof/>
        <w:sz w:val="18"/>
        <w:szCs w:val="18"/>
      </w:rPr>
      <w:t>17</w:t>
    </w:r>
    <w:r>
      <w:rPr>
        <w:rFonts w:ascii="Arial" w:hAnsi="Arial" w:cs="Arial"/>
        <w:b/>
        <w:sz w:val="18"/>
        <w:szCs w:val="18"/>
      </w:rPr>
      <w:fldChar w:fldCharType="end"/>
    </w:r>
  </w:p>
  <w:p w14:paraId="5EA78C0D" w14:textId="06AF91F5" w:rsidR="00F0535F" w:rsidRDefault="00F053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10D0">
      <w:rPr>
        <w:rFonts w:ascii="Arial" w:hAnsi="Arial" w:cs="Arial"/>
        <w:b/>
        <w:noProof/>
        <w:sz w:val="18"/>
        <w:szCs w:val="18"/>
      </w:rPr>
      <w:t>Release 19</w:t>
    </w:r>
    <w:r>
      <w:rPr>
        <w:rFonts w:ascii="Arial" w:hAnsi="Arial" w:cs="Arial"/>
        <w:b/>
        <w:sz w:val="18"/>
        <w:szCs w:val="18"/>
      </w:rPr>
      <w:fldChar w:fldCharType="end"/>
    </w:r>
  </w:p>
  <w:p w14:paraId="5CB4AC15" w14:textId="77777777" w:rsidR="00F0535F" w:rsidRDefault="00F053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0"/>
  <w:activeWritingStyle w:appName="MSWord" w:lang="fr-FR" w:vendorID="64" w:dllVersion="131078" w:nlCheck="1" w:checkStyle="0"/>
  <w:activeWritingStyle w:appName="MSWord" w:lang="en-IN" w:vendorID="64" w:dllVersion="131078" w:nlCheck="1" w:checkStyle="0"/>
  <w:activeWritingStyle w:appName="MSWord" w:lang="en-US"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C78"/>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23F3"/>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
    <w:name w:val="Unresolved Mention"/>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B803C-CE49-4AEE-B1FC-DF29B964A7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1013</TotalTime>
  <Pages>2</Pages>
  <Words>138812</Words>
  <Characters>791232</Characters>
  <Application>Microsoft Office Word</Application>
  <DocSecurity>0</DocSecurity>
  <Lines>6593</Lines>
  <Paragraphs>1856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928188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309</cp:revision>
  <cp:lastPrinted>2019-02-25T14:05:00Z</cp:lastPrinted>
  <dcterms:created xsi:type="dcterms:W3CDTF">2023-11-28T04:51:00Z</dcterms:created>
  <dcterms:modified xsi:type="dcterms:W3CDTF">2025-05-28T09:16:00Z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