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5B434B8C" w:rsidR="004F0988" w:rsidRDefault="004F0988" w:rsidP="009900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10</w:t>
            </w:r>
            <w:r w:rsidR="00855B9D" w:rsidRPr="00855B9D">
              <w:t>.0</w:t>
            </w:r>
            <w:r w:rsidRPr="00855B9D">
              <w:t xml:space="preserve"> </w:t>
            </w:r>
            <w:r w:rsidRPr="00855B9D">
              <w:rPr>
                <w:sz w:val="32"/>
              </w:rPr>
              <w:t>(</w:t>
            </w:r>
            <w:bookmarkStart w:id="4" w:name="issueDate"/>
            <w:r w:rsidR="00855B9D" w:rsidRPr="00855B9D">
              <w:rPr>
                <w:sz w:val="32"/>
              </w:rPr>
              <w:t>202</w:t>
            </w:r>
            <w:r w:rsidR="00ED1EF1">
              <w:rPr>
                <w:sz w:val="32"/>
              </w:rPr>
              <w:t>5</w:t>
            </w:r>
            <w:r w:rsidRPr="00855B9D">
              <w:rPr>
                <w:sz w:val="32"/>
              </w:rPr>
              <w:t>-</w:t>
            </w:r>
            <w:bookmarkEnd w:id="4"/>
            <w:r w:rsidR="00ED1EF1">
              <w:rPr>
                <w:sz w:val="32"/>
              </w:rPr>
              <w:t>0</w:t>
            </w:r>
            <w:r w:rsidR="00990025">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pt" o:ole="">
                  <v:imagedata r:id="rId9" o:title=""/>
                </v:shape>
                <o:OLEObject Type="Embed" ProgID="Word.Picture.8" ShapeID="_x0000_i1025" DrawAspect="Content" ObjectID="_180995073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ED1EF1">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92871616"/>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92871617"/>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92871618"/>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92871619"/>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92871620"/>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92871621"/>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92871622"/>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92871623"/>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92871624"/>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92871625"/>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92871626"/>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92871627"/>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92871628"/>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92871629"/>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92871630"/>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92871631"/>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92871632"/>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92871633"/>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92871634"/>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92871635"/>
      <w:r>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92871636"/>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92871637"/>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92871638"/>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92871639"/>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92871640"/>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92871641"/>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92871642"/>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92871643"/>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92871644"/>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92871645"/>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92871646"/>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92871647"/>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92871648"/>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92871649"/>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92871650"/>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92871651"/>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92871652"/>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92871653"/>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92871654"/>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92871655"/>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92871656"/>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92871657"/>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92871658"/>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92871659"/>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92871660"/>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92871661"/>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92871662"/>
      <w:r>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92871663"/>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92871664"/>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92871665"/>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92871666"/>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92871667"/>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92871668"/>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92871669"/>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92871670"/>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92871671"/>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92871672"/>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92871673"/>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92871674"/>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92871675"/>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92871676"/>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92871677"/>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92871678"/>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92871679"/>
      <w:r>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92871680"/>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92871681"/>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92871682"/>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92871683"/>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92871684"/>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92871685"/>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92871686"/>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92871687"/>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92871688"/>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92871689"/>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92871690"/>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92871691"/>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92871692"/>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92871693"/>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92871694"/>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92871695"/>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92871696"/>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92871697"/>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92871698"/>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92871699"/>
      <w:r>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92871700"/>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92871701"/>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92871702"/>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92871703"/>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92871704"/>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92871705"/>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92871706"/>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92871707"/>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92871708"/>
      <w:r>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92871709"/>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92871710"/>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92871711"/>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92871712"/>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92871713"/>
      <w:r>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92871714"/>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92871715"/>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92871716"/>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92871717"/>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92871718"/>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92871719"/>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92871720"/>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92871722"/>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92871723"/>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92871724"/>
      <w:r>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92871725"/>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92871726"/>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92871727"/>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92871728"/>
      <w:r>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92871729"/>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92871730"/>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92871731"/>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92871732"/>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92871733"/>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92871734"/>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92871735"/>
      <w:r>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92871736"/>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92871737"/>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92871738"/>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92871739"/>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92871740"/>
      <w:r>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92871741"/>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92871742"/>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92871743"/>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92871744"/>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92871745"/>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92871746"/>
      <w:r>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92871747"/>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92871748"/>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92871749"/>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92871750"/>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92871751"/>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92871752"/>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92871753"/>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92871754"/>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92871755"/>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92871756"/>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92871757"/>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92871758"/>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92871759"/>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92871760"/>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92871761"/>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92871762"/>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92871763"/>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92871764"/>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92871765"/>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92871766"/>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92871767"/>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92871768"/>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92871769"/>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92871770"/>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92871771"/>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92871772"/>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92871773"/>
      <w:r>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92871774"/>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92871775"/>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92871776"/>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92871777"/>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92871778"/>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92871779"/>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92871780"/>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92871781"/>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92871782"/>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92871783"/>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92871784"/>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92871785"/>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92871786"/>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92871787"/>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92871788"/>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92871790"/>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92871791"/>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92871792"/>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92871793"/>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92871794"/>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92871795"/>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92871796"/>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92871797"/>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92871798"/>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92871799"/>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92871800"/>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92871801"/>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92871802"/>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92871803"/>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92871804"/>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92871805"/>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92871806"/>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92871807"/>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92871808"/>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92871809"/>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92871810"/>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92871811"/>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92871812"/>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92871813"/>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92871814"/>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92871815"/>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92871816"/>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92871817"/>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92871818"/>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92871819"/>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92871820"/>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92871821"/>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92871822"/>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92871823"/>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92871824"/>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92871825"/>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92871826"/>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92871827"/>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92871828"/>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92871829"/>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92871830"/>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92871831"/>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92871832"/>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92871833"/>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92871834"/>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92871835"/>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92871836"/>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92871837"/>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92871838"/>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92871839"/>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92871840"/>
      <w:r>
        <w:t>6.6</w:t>
      </w:r>
      <w:r>
        <w:tab/>
        <w:t>Eecs_ECSDiscovery Service</w:t>
      </w:r>
      <w:bookmarkEnd w:id="1984"/>
    </w:p>
    <w:p w14:paraId="6F47B2EB" w14:textId="77777777" w:rsidR="008354A6" w:rsidRDefault="008354A6" w:rsidP="008354A6">
      <w:pPr>
        <w:pStyle w:val="Heading3"/>
      </w:pPr>
      <w:bookmarkStart w:id="1985" w:name="_Toc192871841"/>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92871842"/>
      <w:r>
        <w:t>6.6.2</w:t>
      </w:r>
      <w:r>
        <w:tab/>
        <w:t>Service Operations</w:t>
      </w:r>
      <w:bookmarkEnd w:id="1986"/>
    </w:p>
    <w:p w14:paraId="2FF6AACC" w14:textId="77777777" w:rsidR="008354A6" w:rsidRDefault="008354A6" w:rsidP="008354A6">
      <w:pPr>
        <w:pStyle w:val="Heading4"/>
      </w:pPr>
      <w:bookmarkStart w:id="1987" w:name="_Toc192871843"/>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92871844"/>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92871845"/>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92871846"/>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92871847"/>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92871848"/>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92871849"/>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92871850"/>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92871851"/>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92871852"/>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92871853"/>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92871854"/>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92871855"/>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92871856"/>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92871857"/>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92871858"/>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92871859"/>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92871860"/>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92871861"/>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92871862"/>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92871863"/>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92871864"/>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92871865"/>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92871866"/>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92871867"/>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92871868"/>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92871869"/>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92871870"/>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92871871"/>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92871872"/>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92871873"/>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92871874"/>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92871875"/>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92871876"/>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92871877"/>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92871878"/>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92871879"/>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92871880"/>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92871881"/>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995073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92871882"/>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92871883"/>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92871884"/>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92871885"/>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92871886"/>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92871887"/>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92871888"/>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92871889"/>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92871890"/>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92871891"/>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92871892"/>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92871893"/>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92871894"/>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92871895"/>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92871896"/>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92871897"/>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92871898"/>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92871899"/>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92871900"/>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92871901"/>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92871902"/>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92871903"/>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92871904"/>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92871905"/>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92871906"/>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92871907"/>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92871908"/>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92871910"/>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92871911"/>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92871912"/>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92871913"/>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92871914"/>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92871915"/>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92871916"/>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92871917"/>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92871918"/>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92871919"/>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92871920"/>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92871921"/>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92871922"/>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92871923"/>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92871924"/>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92871925"/>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92871926"/>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995073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92871927"/>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92871928"/>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92871929"/>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92871930"/>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92871931"/>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92871932"/>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92871933"/>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92871934"/>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92871935"/>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92871936"/>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92871937"/>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92871938"/>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92871939"/>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92871940"/>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92871941"/>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92871942"/>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92871943"/>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pt" o:ole="">
            <v:imagedata r:id="rId17" o:title=""/>
          </v:shape>
          <o:OLEObject Type="Embed" ProgID="Visio.Drawing.11" ShapeID="_x0000_i1028" DrawAspect="Content" ObjectID="_180995074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92871944"/>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92871945"/>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92871946"/>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92871947"/>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92871948"/>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92871949"/>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92871950"/>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92871951"/>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92871952"/>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92871953"/>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92871954"/>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92871956"/>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92871957"/>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92871958"/>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92871959"/>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92871960"/>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92871961"/>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92871962"/>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92871963"/>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92871964"/>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92871965"/>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92871966"/>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92871967"/>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92871969"/>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92871970"/>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92871971"/>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92871972"/>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92871973"/>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92871974"/>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92871975"/>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92871976"/>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92871977"/>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92871978"/>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92871979"/>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92871980"/>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995074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92871981"/>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92871982"/>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92871983"/>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92871984"/>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92871985"/>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92871986"/>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92871987"/>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92871988"/>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92871989"/>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92871990"/>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92871991"/>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92871992"/>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92871993"/>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92871994"/>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92871995"/>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92871996"/>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92871997"/>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92871998"/>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92871999"/>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92872000"/>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92872001"/>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92872002"/>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92872003"/>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92872004"/>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92872005"/>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92872006"/>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92872007"/>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995074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92872010"/>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92872011"/>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92872012"/>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92872013"/>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92872014"/>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92872015"/>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92872016"/>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92872017"/>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92872018"/>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92872019"/>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92872020"/>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92872021"/>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92872022"/>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92872023"/>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92872024"/>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92872025"/>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92872026"/>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92872027"/>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92872028"/>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92872029"/>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92872030"/>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92872031"/>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92872032"/>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92872033"/>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92872034"/>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92872035"/>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92872036"/>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92872038"/>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92872039"/>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92872040"/>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92872041"/>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92872042"/>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92872043"/>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92872044"/>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92872045"/>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92872046"/>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92872047"/>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92872048"/>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92872049"/>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92872050"/>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92872051"/>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92872052"/>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92872053"/>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995074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92872054"/>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92872055"/>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92872056"/>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92872057"/>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92872058"/>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92872059"/>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92872060"/>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92872061"/>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92872062"/>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92872063"/>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92872064"/>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92872065"/>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92872066"/>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92872067"/>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92872068"/>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92872069"/>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92872070"/>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92872071"/>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92872072"/>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92872073"/>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92872074"/>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92872076"/>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92872077"/>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92872078"/>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92872079"/>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92872080"/>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92872081"/>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92872082"/>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92872083"/>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92872084"/>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92872085"/>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92872086"/>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92872087"/>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92872088"/>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92872089"/>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92872090"/>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92872091"/>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92872092"/>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92872093"/>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92872094"/>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995074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92872095"/>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92872096"/>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92872097"/>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92872098"/>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92872099"/>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92872100"/>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92872101"/>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92872102"/>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92872103"/>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92872104"/>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92872105"/>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92872106"/>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92872107"/>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92872108"/>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92872109"/>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92872110"/>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92872111"/>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92872112"/>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92872113"/>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92872114"/>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92872115"/>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92872116"/>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92872117"/>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92872119"/>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92872120"/>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92872121"/>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92872122"/>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92872123"/>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92872124"/>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9287212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9287212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9287212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9287213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92872135"/>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92872136"/>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92872137"/>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92872138"/>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92872139"/>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92872141"/>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92872142"/>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92872143"/>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9287214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92872145"/>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92872146"/>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92872147"/>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92872148"/>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92872149"/>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92872150"/>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92872151"/>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92872152"/>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92872153"/>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92872154"/>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92872155"/>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92872156"/>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92872157"/>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92872158"/>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80995074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92872159"/>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92872160"/>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92872161"/>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92872162"/>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92872163"/>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92872164"/>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92872165"/>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92872166"/>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92872167"/>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92872168"/>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92872169"/>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92872170"/>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92872171"/>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92872173"/>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92872174"/>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92872175"/>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92872176"/>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92872177"/>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92872178"/>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92872179"/>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92872180"/>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92872181"/>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92872183"/>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92872184"/>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92872185"/>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92872186"/>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92872187"/>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92872188"/>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92872189"/>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92872190"/>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92872191"/>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92872192"/>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92872193"/>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92872194"/>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995074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92872195"/>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92872196"/>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92872197"/>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92872198"/>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92872199"/>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92872200"/>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92872201"/>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92872202"/>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92872203"/>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92872204"/>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92872205"/>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92872206"/>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92872207"/>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92872208"/>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92872209"/>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995074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92872210"/>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92872211"/>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92872212"/>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92872213"/>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92872214"/>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92872216"/>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92872217"/>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92872218"/>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92872219"/>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92872220"/>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92872221"/>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92872222"/>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92872223"/>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92872224"/>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92872225"/>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92872226"/>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92872227"/>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92872228"/>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92872229"/>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92872230"/>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92872231"/>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92872232"/>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92872233"/>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92872234"/>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92872235"/>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92872236"/>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92872237"/>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92872238"/>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92872239"/>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92872240"/>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92872241"/>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92872242"/>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92872243"/>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92872244"/>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995074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92872245"/>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92872246"/>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92872247"/>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92872248"/>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92872249"/>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92872250"/>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92872251"/>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92872252"/>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92872253"/>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92872254"/>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92872255"/>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92872256"/>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92872257"/>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92872258"/>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92872259"/>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92872260"/>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92872261"/>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92872263"/>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92872264"/>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92872265"/>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92872266"/>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92872267"/>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92872268"/>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92872269"/>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92872270"/>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92872271"/>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92872272"/>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92872273"/>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92872274"/>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92872275"/>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995074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92872276"/>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92872277"/>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92872278"/>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92872279"/>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92872280"/>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92872281"/>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92872282"/>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92872283"/>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92872284"/>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92872285"/>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92872286"/>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92872287"/>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92872289"/>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92872290"/>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92872291"/>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92872292"/>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92872293"/>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92872294"/>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92872295"/>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92872296"/>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92872297"/>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92872298"/>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92872299"/>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92872300"/>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92872301"/>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80995075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92872302"/>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92872303"/>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92872304"/>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92872305"/>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92872306"/>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92872307"/>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92872308"/>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92872309"/>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92872310"/>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92872311"/>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92872312"/>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92872313"/>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92872315"/>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92872316"/>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92872317"/>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92872318"/>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92872319"/>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92872320"/>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92872321"/>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92872322"/>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92872323"/>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92872324"/>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92872325"/>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92872326"/>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995075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92872327"/>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92872328"/>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92872329"/>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92872330"/>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92872331"/>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92872332"/>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92872333"/>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92872334"/>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92872335"/>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92872336"/>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92872337"/>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92872338"/>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92872339"/>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92872340"/>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92872341"/>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92872342"/>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92872343"/>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92872344"/>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92872345"/>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92872346"/>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92872347"/>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92872348"/>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92872349"/>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92872350"/>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92872351"/>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92872353"/>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92872354"/>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92872355"/>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92872356"/>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92872357"/>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92872358"/>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92872359"/>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92872360"/>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92872361"/>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92872362"/>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92872363"/>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92872364"/>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92872365"/>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92872366"/>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0995075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92872367"/>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92872368"/>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92872369"/>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92872370"/>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92872371"/>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92872372"/>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92872373"/>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92872374"/>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92872375"/>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92872376"/>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92872377"/>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92872378"/>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92872380"/>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92872381"/>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92872382"/>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92872383"/>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92872384"/>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92872385"/>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92872386"/>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92872387"/>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92872388"/>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92872389"/>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92872390"/>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92872391"/>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995075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92872392"/>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92872393"/>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92872394"/>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92872395"/>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92872396"/>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92872397"/>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92872398"/>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92872399"/>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92872400"/>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92872401"/>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92872402"/>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92872403"/>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92872404"/>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92872405"/>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92872406"/>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92872407"/>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92872408"/>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92872409"/>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92872410"/>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92872411"/>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92872412"/>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92872413"/>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92872414"/>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92872415"/>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92872416"/>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92872417"/>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92872418"/>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92872419"/>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92872420"/>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92872422"/>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92872423"/>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92872424"/>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92872425"/>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92872426"/>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92872427"/>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92872428"/>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92872429"/>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92872430"/>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92872431"/>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92872432"/>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995075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92872433"/>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92872434"/>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92872435"/>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92872436"/>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92872437"/>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92872438"/>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92872439"/>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92872440"/>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92872441"/>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92872442"/>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92872443"/>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92872444"/>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92872445"/>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92872446"/>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92872447"/>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92872448"/>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92872449"/>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92872450"/>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92872451"/>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9950755"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92872452"/>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92872453"/>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92872454"/>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92872455"/>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92872456"/>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92872457"/>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92872458"/>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92872459"/>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92872460"/>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92872461"/>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92872462"/>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92872463"/>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92872464"/>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92872465"/>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92872466"/>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92872467"/>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92872468"/>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92872469"/>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92872470"/>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92872472"/>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92872473"/>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92872474"/>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92872475"/>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92872476"/>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92872477"/>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92872478"/>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92872479"/>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92872480"/>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92872481"/>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92872482"/>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92872483"/>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92872484"/>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995075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92872486"/>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92872487"/>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92872488"/>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92872489"/>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92872490"/>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92872492"/>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92872493"/>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92872494"/>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92872495"/>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92872496"/>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92872497"/>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92872498"/>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92872499"/>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92872500"/>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995075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92872501"/>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92872502"/>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92872503"/>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92872504"/>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92872505"/>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92872506"/>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92872507"/>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92872508"/>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92872509"/>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92872510"/>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92872511"/>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92872512"/>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92872513"/>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92872514"/>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92872515"/>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7"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7"/>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92872517"/>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92872519"/>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92872520"/>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92872521"/>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92872522"/>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9287252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92872524"/>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92872525"/>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92872526"/>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92872527"/>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92872528"/>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92872529"/>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92872530"/>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92872531"/>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92872532"/>
      <w:r>
        <w:rPr>
          <w:noProof/>
          <w:lang w:eastAsia="zh-CN"/>
        </w:rPr>
        <w:t>9.5</w:t>
      </w:r>
      <w:r>
        <w:tab/>
        <w:t>Eecs_ECSDiscovery API</w:t>
      </w:r>
      <w:bookmarkEnd w:id="7439"/>
    </w:p>
    <w:p w14:paraId="50C4A593" w14:textId="77777777" w:rsidR="00506656" w:rsidRDefault="00506656" w:rsidP="00506656">
      <w:pPr>
        <w:pStyle w:val="Heading3"/>
      </w:pPr>
      <w:bookmarkStart w:id="7440" w:name="_Toc192872533"/>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92872534"/>
      <w:r>
        <w:rPr>
          <w:noProof/>
          <w:lang w:eastAsia="zh-CN"/>
        </w:rPr>
        <w:t>9.5</w:t>
      </w:r>
      <w:r>
        <w:t>.2</w:t>
      </w:r>
      <w:r>
        <w:tab/>
        <w:t>Resources</w:t>
      </w:r>
      <w:bookmarkEnd w:id="7441"/>
    </w:p>
    <w:p w14:paraId="496F7944" w14:textId="77777777" w:rsidR="00506656" w:rsidRDefault="00506656" w:rsidP="00506656">
      <w:pPr>
        <w:pStyle w:val="Heading4"/>
      </w:pPr>
      <w:bookmarkStart w:id="7442" w:name="_Toc192872535"/>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pt" o:ole="">
            <v:imagedata r:id="rId53" o:title=""/>
          </v:shape>
          <o:OLEObject Type="Embed" ProgID="Visio.Drawing.15" ShapeID="_x0000_i1046" DrawAspect="Content" ObjectID="_180995075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92872536"/>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92872545"/>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92872546"/>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92872547"/>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92872548"/>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92872549"/>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92872550"/>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92872551"/>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92872552"/>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92872553"/>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92872554"/>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92872555"/>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92872556"/>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92872558"/>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92872559"/>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92872560"/>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92872561"/>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92872562"/>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92872563"/>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92872565"/>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92872566"/>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92872567"/>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92872569"/>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92872570"/>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92872571"/>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92872572"/>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92872573"/>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92872574"/>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92872575"/>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92872576"/>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92872577"/>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92872578"/>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92872579"/>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92872580"/>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92872581"/>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92872582"/>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92872583"/>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92872584"/>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92872585"/>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92872586"/>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92872587"/>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92872588"/>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92872589"/>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92872590"/>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92872591"/>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92872592"/>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343133A6"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972D70" w:rsidR="000602AD" w:rsidRDefault="000602AD" w:rsidP="000602AD">
      <w:pPr>
        <w:pStyle w:val="PL"/>
      </w:pPr>
      <w:r>
        <w:t xml:space="preserve">  version: 1.1.</w:t>
      </w:r>
      <w:r w:rsidR="00990025">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8B6FC20"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92872593"/>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92872594"/>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92872596"/>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92872597"/>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92872598"/>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EF33AAE"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41F03FE"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92872599"/>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92872600"/>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990025"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990025" w:rsidRDefault="00990025" w:rsidP="00990025">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990025" w:rsidRDefault="00990025" w:rsidP="00990025">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7E8FC006" w:rsidR="00990025" w:rsidRDefault="00990025" w:rsidP="00990025">
            <w:pPr>
              <w:pStyle w:val="TAC"/>
              <w:keepNext w:val="0"/>
              <w:keepLines w:val="0"/>
              <w:rPr>
                <w:rFonts w:cs="Arial"/>
                <w:sz w:val="16"/>
                <w:szCs w:val="16"/>
              </w:rPr>
            </w:pPr>
            <w:r>
              <w:rPr>
                <w:rFonts w:cs="Arial"/>
                <w:sz w:val="16"/>
                <w:szCs w:val="16"/>
              </w:rPr>
              <w:t>C3-252572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3435CE7C" w:rsidR="00990025" w:rsidRDefault="00990025" w:rsidP="00990025">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29271184" w:rsidR="00990025" w:rsidRDefault="00990025" w:rsidP="00990025">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5AD7B0D2" w:rsidR="00990025" w:rsidRDefault="00990025" w:rsidP="0099002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990025" w:rsidRDefault="00990025" w:rsidP="0099002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990025" w:rsidRDefault="00990025" w:rsidP="00990025">
            <w:pPr>
              <w:pStyle w:val="TAC"/>
              <w:keepNext w:val="0"/>
              <w:keepLines w:val="0"/>
              <w:rPr>
                <w:sz w:val="16"/>
                <w:szCs w:val="16"/>
                <w:lang w:eastAsia="zh-CN"/>
              </w:rPr>
            </w:pPr>
            <w:r>
              <w:rPr>
                <w:sz w:val="16"/>
                <w:szCs w:val="16"/>
                <w:lang w:eastAsia="zh-CN"/>
              </w:rPr>
              <w:t>18.10.0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1C4E2B" w14:textId="77777777" w:rsidR="008E3B2E" w:rsidRDefault="008E3B2E">
      <w:r>
        <w:separator/>
      </w:r>
    </w:p>
  </w:endnote>
  <w:endnote w:type="continuationSeparator" w:id="0">
    <w:p w14:paraId="61062709" w14:textId="77777777" w:rsidR="008E3B2E" w:rsidRDefault="008E3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BAB166" w14:textId="77777777" w:rsidR="008E3B2E" w:rsidRDefault="008E3B2E">
      <w:r>
        <w:separator/>
      </w:r>
    </w:p>
  </w:footnote>
  <w:footnote w:type="continuationSeparator" w:id="0">
    <w:p w14:paraId="5BAA4D66" w14:textId="77777777" w:rsidR="008E3B2E" w:rsidRDefault="008E3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90168D3"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619">
      <w:rPr>
        <w:rFonts w:ascii="Arial" w:hAnsi="Arial" w:cs="Arial"/>
        <w:b/>
        <w:noProof/>
        <w:sz w:val="18"/>
        <w:szCs w:val="18"/>
      </w:rPr>
      <w:t>3GPP TS 29.558 V18.910.0 (2025-036)</w:t>
    </w:r>
    <w:r>
      <w:rPr>
        <w:rFonts w:ascii="Arial" w:hAnsi="Arial" w:cs="Arial"/>
        <w:b/>
        <w:sz w:val="18"/>
        <w:szCs w:val="18"/>
      </w:rPr>
      <w:fldChar w:fldCharType="end"/>
    </w:r>
  </w:p>
  <w:p w14:paraId="4FE9FD4E" w14:textId="2930657B"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37619">
      <w:rPr>
        <w:rFonts w:ascii="Arial" w:hAnsi="Arial" w:cs="Arial"/>
        <w:b/>
        <w:noProof/>
        <w:sz w:val="18"/>
        <w:szCs w:val="18"/>
      </w:rPr>
      <w:t>8</w:t>
    </w:r>
    <w:r>
      <w:rPr>
        <w:rFonts w:ascii="Arial" w:hAnsi="Arial" w:cs="Arial"/>
        <w:b/>
        <w:sz w:val="18"/>
        <w:szCs w:val="18"/>
      </w:rPr>
      <w:fldChar w:fldCharType="end"/>
    </w:r>
  </w:p>
  <w:p w14:paraId="5EA78C0D" w14:textId="033D83B5"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619">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en-IN" w:vendorID="64" w:dllVersion="131078"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619"/>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3B2E"/>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4DEB79-839A-4FE4-9D59-0D84B96FD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512</TotalTime>
  <Pages>27</Pages>
  <Words>120970</Words>
  <Characters>689531</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219</cp:revision>
  <cp:lastPrinted>2019-02-25T14:05:00Z</cp:lastPrinted>
  <dcterms:created xsi:type="dcterms:W3CDTF">2023-11-28T04:51:00Z</dcterms:created>
  <dcterms:modified xsi:type="dcterms:W3CDTF">2025-05-28T09:46:00Z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