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FC78B4E"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8F0127">
              <w:t>7</w:t>
            </w:r>
            <w:r>
              <w:t xml:space="preserve">.0 </w:t>
            </w:r>
            <w:r>
              <w:rPr>
                <w:sz w:val="32"/>
              </w:rPr>
              <w:t>(</w:t>
            </w:r>
            <w:r w:rsidR="00EC6C01">
              <w:rPr>
                <w:sz w:val="32"/>
              </w:rPr>
              <w:t>202</w:t>
            </w:r>
            <w:r w:rsidR="000E7236">
              <w:rPr>
                <w:sz w:val="32"/>
              </w:rPr>
              <w:t>5</w:t>
            </w:r>
            <w:r>
              <w:rPr>
                <w:sz w:val="32"/>
              </w:rPr>
              <w:t>-</w:t>
            </w:r>
            <w:r w:rsidR="00EC6C01">
              <w:rPr>
                <w:sz w:val="32"/>
              </w:rPr>
              <w:t>0</w:t>
            </w:r>
            <w:r w:rsidR="008F0127">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9287964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9287964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9287965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92879651"/>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9287965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9287965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9287965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92879655"/>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9287965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9287965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92879658"/>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9287965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92879660"/>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55pt" o:ole="">
            <v:imagedata r:id="rId12" o:title=""/>
          </v:shape>
          <o:OLEObject Type="Embed" ProgID="Visio.Drawing.15" ShapeID="_x0000_i1025" DrawAspect="Content" ObjectID="_1811258816"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5pt;height:107.2pt" o:ole="">
            <v:imagedata r:id="rId14" o:title=""/>
          </v:shape>
          <o:OLEObject Type="Embed" ProgID="Visio.Drawing.15" ShapeID="_x0000_i1026" DrawAspect="Content" ObjectID="_181125881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92879661"/>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9287966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92879663"/>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92879664"/>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9287966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9287966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9287966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9287966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6pt;height:149.3pt" o:ole="">
            <v:imagedata r:id="rId16" o:title=""/>
          </v:shape>
          <o:OLEObject Type="Embed" ProgID="Visio.Drawing.15" ShapeID="_x0000_i1027" DrawAspect="Content" ObjectID="_1811258818"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92879669"/>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35pt;height:169.35pt" o:ole="">
            <v:imagedata r:id="rId18" o:title=""/>
          </v:shape>
          <o:OLEObject Type="Embed" ProgID="Visio.Drawing.15" ShapeID="_x0000_i1028" DrawAspect="Content" ObjectID="_181125881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92879670"/>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pt;height:149.3pt" o:ole="">
            <v:imagedata r:id="rId20" o:title=""/>
          </v:shape>
          <o:OLEObject Type="Embed" ProgID="Visio.Drawing.15" ShapeID="_x0000_i1029" DrawAspect="Content" ObjectID="_181125882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92879671"/>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35pt;height:169.35pt" o:ole="">
            <v:imagedata r:id="rId22" o:title=""/>
          </v:shape>
          <o:OLEObject Type="Embed" ProgID="Visio.Drawing.15" ShapeID="_x0000_i1030" DrawAspect="Content" ObjectID="_181125882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92879672"/>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9287967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9287967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3pt" o:ole="">
            <v:imagedata r:id="rId24" o:title=""/>
          </v:shape>
          <o:OLEObject Type="Embed" ProgID="Visio.Drawing.15" ShapeID="_x0000_i1031" DrawAspect="Content" ObjectID="_181125882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9287967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3pt" o:ole="">
            <v:imagedata r:id="rId26" o:title=""/>
          </v:shape>
          <o:OLEObject Type="Embed" ProgID="Visio.Drawing.15" ShapeID="_x0000_i1032" DrawAspect="Content" ObjectID="_181125882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92879676"/>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9287967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9287967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9287967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92879680"/>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9287968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92879682"/>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59.95pt" o:ole="">
            <v:imagedata r:id="rId28" o:title=""/>
          </v:shape>
          <o:OLEObject Type="Embed" ProgID="Visio.Drawing.15" ShapeID="_x0000_i1033" DrawAspect="Content" ObjectID="_181125882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9287968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92879684"/>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9287968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9287968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2pt;height:102.7pt" o:ole="">
            <v:imagedata r:id="rId30" o:title=""/>
          </v:shape>
          <o:OLEObject Type="Embed" ProgID="Visio.Drawing.15" ShapeID="_x0000_i1034" DrawAspect="Content" ObjectID="_181125882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5pt;height:113.3pt" o:ole="">
            <v:imagedata r:id="rId32" o:title=""/>
          </v:shape>
          <o:OLEObject Type="Embed" ProgID="Visio.Drawing.15" ShapeID="_x0000_i1035" DrawAspect="Content" ObjectID="_181125882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92879687"/>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9287968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9287968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92879690"/>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9287969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92879692"/>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92879693"/>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9287969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3pt" o:ole="">
            <v:imagedata r:id="rId34" o:title=""/>
          </v:shape>
          <o:OLEObject Type="Embed" ProgID="Visio.Drawing.15" ShapeID="_x0000_i1036" DrawAspect="Content" ObjectID="_181125882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92879695"/>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92879696"/>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9287969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5pt;height:169.35pt" o:ole="">
            <v:imagedata r:id="rId36" o:title=""/>
          </v:shape>
          <o:OLEObject Type="Embed" ProgID="Visio.Drawing.15" ShapeID="_x0000_i1037" DrawAspect="Content" ObjectID="_181125882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92879698"/>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92879699"/>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9287970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pt;height:149.3pt" o:ole="">
            <v:imagedata r:id="rId38" o:title=""/>
          </v:shape>
          <o:OLEObject Type="Embed" ProgID="Visio.Drawing.15" ShapeID="_x0000_i1038" DrawAspect="Content" ObjectID="_181125882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92879701"/>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9287970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9287970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92879704"/>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9287970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92879706"/>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9287970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9287970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9287970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92879710"/>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9287971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5pt;height:149.3pt" o:ole="">
            <v:imagedata r:id="rId40" o:title=""/>
          </v:shape>
          <o:OLEObject Type="Embed" ProgID="Visio.Drawing.15" ShapeID="_x0000_i1039" DrawAspect="Content" ObjectID="_181125883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9287971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9287971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9287971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92879715"/>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92879716"/>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92879717"/>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92879718"/>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92879719"/>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92879720"/>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92879721"/>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92879722"/>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92879723"/>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92879724"/>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92879725"/>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92879726"/>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92879727"/>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92879728"/>
      <w:r>
        <w:t>5.1.3.4.3</w:t>
      </w:r>
      <w:r>
        <w:tab/>
        <w:t>Resource Standard Methods</w:t>
      </w:r>
      <w:bookmarkEnd w:id="365"/>
      <w:bookmarkEnd w:id="366"/>
    </w:p>
    <w:p w14:paraId="1814429F" w14:textId="77777777" w:rsidR="009E4839" w:rsidRDefault="009E4839" w:rsidP="007565F0">
      <w:pPr>
        <w:pStyle w:val="6"/>
      </w:pPr>
      <w:bookmarkStart w:id="367" w:name="_Toc192879729"/>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92879730"/>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92879731"/>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92879732"/>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92879733"/>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92879734"/>
      <w:r>
        <w:t>5.1.3.5.3</w:t>
      </w:r>
      <w:r>
        <w:tab/>
        <w:t>Resource Standard Methods</w:t>
      </w:r>
      <w:bookmarkEnd w:id="376"/>
      <w:bookmarkEnd w:id="377"/>
    </w:p>
    <w:p w14:paraId="1D4CBEB4" w14:textId="77777777" w:rsidR="009E4839" w:rsidRDefault="009E4839" w:rsidP="007565F0">
      <w:pPr>
        <w:pStyle w:val="6"/>
      </w:pPr>
      <w:bookmarkStart w:id="378" w:name="_Toc192879735"/>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92879736"/>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92879737"/>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92879738"/>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92879739"/>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92879740"/>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92879741"/>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92879742"/>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92879743"/>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92879744"/>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92879745"/>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92879746"/>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92879747"/>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92879748"/>
      <w:r>
        <w:lastRenderedPageBreak/>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92879749"/>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92879750"/>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92879751"/>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92879752"/>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92879753"/>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92879754"/>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92879755"/>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92879756"/>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92879757"/>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92879758"/>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92879759"/>
      <w:r>
        <w:lastRenderedPageBreak/>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92879760"/>
      <w:r>
        <w:lastRenderedPageBreak/>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92879761"/>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92879762"/>
      <w:r>
        <w:lastRenderedPageBreak/>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92879763"/>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92879764"/>
      <w:r>
        <w:lastRenderedPageBreak/>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92879765"/>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92879766"/>
      <w:r>
        <w:lastRenderedPageBreak/>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92879767"/>
      <w:r>
        <w:lastRenderedPageBreak/>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92879768"/>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92879769"/>
      <w:r>
        <w:t>5.1.6.2.12</w:t>
      </w:r>
      <w:r>
        <w:tab/>
        <w:t>Void</w:t>
      </w:r>
      <w:bookmarkEnd w:id="533"/>
    </w:p>
    <w:p w14:paraId="4077F43A" w14:textId="7EF40B05" w:rsidR="00944E89" w:rsidRDefault="00944E89" w:rsidP="00944E89">
      <w:pPr>
        <w:pStyle w:val="50"/>
      </w:pPr>
      <w:bookmarkStart w:id="534" w:name="_Toc192879770"/>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92879771"/>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92879772"/>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92879773"/>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92879774"/>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92879775"/>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92879776"/>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92879778"/>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92879779"/>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92879780"/>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92879781"/>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92879782"/>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92879783"/>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92879784"/>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92879785"/>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92879786"/>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92879787"/>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92879788"/>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92879789"/>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92879790"/>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92879791"/>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92879792"/>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92879793"/>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92879794"/>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35pt" o:ole="">
            <v:imagedata r:id="rId42" o:title=""/>
          </v:shape>
          <o:OLEObject Type="Embed" ProgID="Visio.Drawing.15" ShapeID="_x0000_i1040" DrawAspect="Content" ObjectID="_181125883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92879795"/>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92879796"/>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92879797"/>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92879798"/>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92879799"/>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92879800"/>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92879801"/>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92879802"/>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92879803"/>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92879804"/>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92879805"/>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92879806"/>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92879807"/>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92879808"/>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92879809"/>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92879810"/>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92879811"/>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92879812"/>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92879813"/>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92879814"/>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92879815"/>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92879816"/>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92879818"/>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92879819"/>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92879820"/>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92879821"/>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92879822"/>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92879823"/>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92879824"/>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92879825"/>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92879826"/>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92879827"/>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D257CB2" w:rsidR="00C675A0" w:rsidRPr="001C7C10" w:rsidRDefault="00C675A0" w:rsidP="00C675A0">
      <w:pPr>
        <w:pStyle w:val="PL"/>
      </w:pPr>
      <w:r>
        <w:t xml:space="preserve">  </w:t>
      </w:r>
      <w:r w:rsidRPr="001C7C10">
        <w:t>version: 1.0.</w:t>
      </w:r>
      <w:r w:rsidR="005E2153">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322DA888"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5E2153">
        <w:t>7</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92879828"/>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71CD491" w:rsidR="00D50CCE" w:rsidRPr="0039258D" w:rsidRDefault="00D50CCE" w:rsidP="00D50CCE">
      <w:pPr>
        <w:pStyle w:val="PL"/>
      </w:pPr>
      <w:r>
        <w:t xml:space="preserve"> </w:t>
      </w:r>
      <w:r w:rsidRPr="0039258D">
        <w:t xml:space="preserve"> version: 1.0.</w:t>
      </w:r>
      <w:r w:rsidR="005E2153">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8139645" w:rsidR="00D50CCE" w:rsidRPr="0039258D" w:rsidRDefault="00D50CCE" w:rsidP="00D50CCE">
      <w:pPr>
        <w:pStyle w:val="PL"/>
      </w:pPr>
      <w:r>
        <w:t xml:space="preserve"> </w:t>
      </w:r>
      <w:r w:rsidRPr="001C7C10">
        <w:t xml:space="preserve"> description: 3GPP TS 29.574</w:t>
      </w:r>
      <w:r>
        <w:t xml:space="preserve"> V</w:t>
      </w:r>
      <w:r w:rsidR="00925C6D">
        <w:t>17</w:t>
      </w:r>
      <w:r>
        <w:t>.</w:t>
      </w:r>
      <w:r w:rsidR="005E2153">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92879829"/>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F6345" w14:textId="77777777" w:rsidR="00CC79C5" w:rsidRDefault="00CC79C5">
      <w:r>
        <w:separator/>
      </w:r>
    </w:p>
  </w:endnote>
  <w:endnote w:type="continuationSeparator" w:id="0">
    <w:p w14:paraId="04114EED" w14:textId="77777777" w:rsidR="00CC79C5" w:rsidRDefault="00CC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E21A8" w14:textId="77777777" w:rsidR="00CC79C5" w:rsidRDefault="00CC79C5">
      <w:r>
        <w:separator/>
      </w:r>
    </w:p>
  </w:footnote>
  <w:footnote w:type="continuationSeparator" w:id="0">
    <w:p w14:paraId="055D6A73" w14:textId="77777777" w:rsidR="00CC79C5" w:rsidRDefault="00CC7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E47">
      <w:rPr>
        <w:rFonts w:ascii="Arial" w:hAnsi="Arial" w:cs="Arial"/>
        <w:b/>
        <w:noProof/>
        <w:sz w:val="18"/>
        <w:szCs w:val="18"/>
      </w:rPr>
      <w:t>3GPP TS 29.574 V17.7.0 (2025-06)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0E47">
      <w:rPr>
        <w:rFonts w:ascii="Arial" w:hAnsi="Arial" w:cs="Arial"/>
        <w:b/>
        <w:noProof/>
        <w:sz w:val="18"/>
        <w:szCs w:val="18"/>
      </w:rPr>
      <w:t>35</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E47">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1AE3-30C4-4893-873D-D457F416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27226</Words>
  <Characters>155194</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85</cp:revision>
  <cp:lastPrinted>2019-02-25T14:05:00Z</cp:lastPrinted>
  <dcterms:created xsi:type="dcterms:W3CDTF">2022-04-14T09:44:00Z</dcterms:created>
  <dcterms:modified xsi:type="dcterms:W3CDTF">2025-06-12T10:40:00Z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