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2D11619F" w:rsidR="004F0988" w:rsidRPr="00C324C2" w:rsidRDefault="008A6D4A" w:rsidP="00133525">
            <w:pPr>
              <w:pStyle w:val="ZA"/>
              <w:framePr w:w="0" w:hRule="auto" w:wrap="auto" w:vAnchor="margin" w:hAnchor="text" w:yAlign="inline"/>
              <w:rPr>
                <w:lang w:val="fr-FR"/>
              </w:rPr>
            </w:pPr>
            <w:bookmarkStart w:id="0" w:name="page1"/>
            <w:bookmarkStart w:id="1" w:name="_GoBack"/>
            <w:bookmarkEnd w:id="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817BCE">
              <w:rPr>
                <w:lang w:val="fr-FR"/>
              </w:rPr>
              <w:t>3</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25338F">
              <w:rPr>
                <w:sz w:val="32"/>
                <w:lang w:val="fr-FR"/>
              </w:rPr>
              <w:t>0</w:t>
            </w:r>
            <w:r w:rsidR="00817BCE">
              <w:rPr>
                <w:sz w:val="32"/>
                <w:lang w:val="fr-FR"/>
              </w:rPr>
              <w:t>6</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11193515" r:id="rId10"/>
              </w:object>
            </w:r>
          </w:p>
        </w:tc>
        <w:tc>
          <w:tcPr>
            <w:tcW w:w="5540" w:type="dxa"/>
            <w:shd w:val="clear" w:color="auto" w:fill="auto"/>
          </w:tcPr>
          <w:p w14:paraId="47562F6D" w14:textId="55FCA510" w:rsidR="00F112E4" w:rsidRPr="0016361A" w:rsidRDefault="005620A6" w:rsidP="00F112E4">
            <w:pPr>
              <w:jc w:val="right"/>
            </w:pPr>
            <w:bookmarkStart w:id="4" w:name="logos"/>
            <w:r>
              <w:pict w14:anchorId="5617469C">
                <v:shape id="_x0000_i1026" type="#_x0000_t75" style="width:126.85pt;height:78.45pt">
                  <v:imagedata r:id="rId11" o:title="3GPP-logo_web"/>
                </v:shape>
              </w:pict>
            </w:r>
            <w:bookmarkEnd w:id="4"/>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2C1E75" w:rsidRDefault="00080512" w:rsidP="007A4424">
      <w:pPr>
        <w:pStyle w:val="TT"/>
        <w:rPr>
          <w:lang w:val="en-US"/>
        </w:rPr>
      </w:pPr>
      <w:r w:rsidRPr="002C1E75">
        <w:rPr>
          <w:lang w:val="en-US"/>
        </w:rPr>
        <w:br w:type="page"/>
      </w:r>
      <w:bookmarkStart w:id="10" w:name="tableOfContents"/>
      <w:bookmarkEnd w:id="10"/>
      <w:r w:rsidRPr="002C1E75">
        <w:rPr>
          <w:lang w:val="en-US"/>
        </w:rPr>
        <w:lastRenderedPageBreak/>
        <w:t>Contents</w:t>
      </w:r>
    </w:p>
    <w:p w14:paraId="3281E2A8" w14:textId="3B955BBC" w:rsidR="006C77BA" w:rsidRDefault="001F2CDD">
      <w:pPr>
        <w:pStyle w:val="TOC1"/>
        <w:rPr>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r w:rsidR="006C77BA" w:rsidRPr="003C762A">
        <w:rPr>
          <w:noProof/>
          <w:lang w:val="en-US"/>
        </w:rPr>
        <w:t>Foreword</w:t>
      </w:r>
      <w:r w:rsidR="006C77BA">
        <w:rPr>
          <w:noProof/>
        </w:rPr>
        <w:tab/>
      </w:r>
      <w:r w:rsidR="006C77BA">
        <w:rPr>
          <w:noProof/>
        </w:rPr>
        <w:fldChar w:fldCharType="begin"/>
      </w:r>
      <w:r w:rsidR="006C77BA">
        <w:rPr>
          <w:noProof/>
        </w:rPr>
        <w:instrText xml:space="preserve"> PAGEREF _Toc199184990 \h </w:instrText>
      </w:r>
      <w:r w:rsidR="006C77BA">
        <w:rPr>
          <w:noProof/>
        </w:rPr>
      </w:r>
      <w:r w:rsidR="006C77BA">
        <w:rPr>
          <w:noProof/>
        </w:rPr>
        <w:fldChar w:fldCharType="separate"/>
      </w:r>
      <w:r w:rsidR="006C77BA">
        <w:rPr>
          <w:noProof/>
        </w:rPr>
        <w:t>11</w:t>
      </w:r>
      <w:r w:rsidR="006C77BA">
        <w:rPr>
          <w:noProof/>
        </w:rPr>
        <w:fldChar w:fldCharType="end"/>
      </w:r>
    </w:p>
    <w:p w14:paraId="3BE10991" w14:textId="2596B210" w:rsidR="006C77BA" w:rsidRDefault="006C77BA">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_Toc199184991 \h </w:instrText>
      </w:r>
      <w:r>
        <w:rPr>
          <w:noProof/>
        </w:rPr>
      </w:r>
      <w:r>
        <w:rPr>
          <w:noProof/>
        </w:rPr>
        <w:fldChar w:fldCharType="separate"/>
      </w:r>
      <w:r>
        <w:rPr>
          <w:noProof/>
        </w:rPr>
        <w:t>13</w:t>
      </w:r>
      <w:r>
        <w:rPr>
          <w:noProof/>
        </w:rPr>
        <w:fldChar w:fldCharType="end"/>
      </w:r>
    </w:p>
    <w:p w14:paraId="4338E4E7" w14:textId="077EDC4F" w:rsidR="006C77BA" w:rsidRDefault="006C77BA">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_Toc199184992 \h </w:instrText>
      </w:r>
      <w:r>
        <w:rPr>
          <w:noProof/>
        </w:rPr>
      </w:r>
      <w:r>
        <w:rPr>
          <w:noProof/>
        </w:rPr>
        <w:fldChar w:fldCharType="separate"/>
      </w:r>
      <w:r>
        <w:rPr>
          <w:noProof/>
        </w:rPr>
        <w:t>14</w:t>
      </w:r>
      <w:r>
        <w:rPr>
          <w:noProof/>
        </w:rPr>
        <w:fldChar w:fldCharType="end"/>
      </w:r>
    </w:p>
    <w:p w14:paraId="78B25AF7" w14:textId="5FB60BB8" w:rsidR="006C77BA" w:rsidRDefault="006C77BA">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_Toc199184993 \h </w:instrText>
      </w:r>
      <w:r>
        <w:rPr>
          <w:noProof/>
        </w:rPr>
      </w:r>
      <w:r>
        <w:rPr>
          <w:noProof/>
        </w:rPr>
        <w:fldChar w:fldCharType="separate"/>
      </w:r>
      <w:r>
        <w:rPr>
          <w:noProof/>
        </w:rPr>
        <w:t>15</w:t>
      </w:r>
      <w:r>
        <w:rPr>
          <w:noProof/>
        </w:rPr>
        <w:fldChar w:fldCharType="end"/>
      </w:r>
    </w:p>
    <w:p w14:paraId="6D58A8E5" w14:textId="691665D1" w:rsidR="006C77BA" w:rsidRDefault="006C77BA">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_Toc199184994 \h </w:instrText>
      </w:r>
      <w:r>
        <w:rPr>
          <w:noProof/>
        </w:rPr>
      </w:r>
      <w:r>
        <w:rPr>
          <w:noProof/>
        </w:rPr>
        <w:fldChar w:fldCharType="separate"/>
      </w:r>
      <w:r>
        <w:rPr>
          <w:noProof/>
        </w:rPr>
        <w:t>15</w:t>
      </w:r>
      <w:r>
        <w:rPr>
          <w:noProof/>
        </w:rPr>
        <w:fldChar w:fldCharType="end"/>
      </w:r>
    </w:p>
    <w:p w14:paraId="7D543A12" w14:textId="68ED695F" w:rsidR="006C77BA" w:rsidRDefault="006C77BA">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_Toc199184995 \h </w:instrText>
      </w:r>
      <w:r>
        <w:rPr>
          <w:noProof/>
        </w:rPr>
      </w:r>
      <w:r>
        <w:rPr>
          <w:noProof/>
        </w:rPr>
        <w:fldChar w:fldCharType="separate"/>
      </w:r>
      <w:r>
        <w:rPr>
          <w:noProof/>
        </w:rPr>
        <w:t>15</w:t>
      </w:r>
      <w:r>
        <w:rPr>
          <w:noProof/>
        </w:rPr>
        <w:fldChar w:fldCharType="end"/>
      </w:r>
    </w:p>
    <w:p w14:paraId="2344BF80" w14:textId="2B3E60B5" w:rsidR="006C77BA" w:rsidRDefault="006C77BA">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_Toc199184996 \h </w:instrText>
      </w:r>
      <w:r>
        <w:rPr>
          <w:noProof/>
        </w:rPr>
      </w:r>
      <w:r>
        <w:rPr>
          <w:noProof/>
        </w:rPr>
        <w:fldChar w:fldCharType="separate"/>
      </w:r>
      <w:r>
        <w:rPr>
          <w:noProof/>
        </w:rPr>
        <w:t>15</w:t>
      </w:r>
      <w:r>
        <w:rPr>
          <w:noProof/>
        </w:rPr>
        <w:fldChar w:fldCharType="end"/>
      </w:r>
    </w:p>
    <w:p w14:paraId="1F7347D3" w14:textId="57E9D9B8" w:rsidR="006C77BA" w:rsidRDefault="006C77BA">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_Toc199184997 \h </w:instrText>
      </w:r>
      <w:r>
        <w:rPr>
          <w:noProof/>
        </w:rPr>
      </w:r>
      <w:r>
        <w:rPr>
          <w:noProof/>
        </w:rPr>
        <w:fldChar w:fldCharType="separate"/>
      </w:r>
      <w:r>
        <w:rPr>
          <w:noProof/>
        </w:rPr>
        <w:t>16</w:t>
      </w:r>
      <w:r>
        <w:rPr>
          <w:noProof/>
        </w:rPr>
        <w:fldChar w:fldCharType="end"/>
      </w:r>
    </w:p>
    <w:p w14:paraId="24973794" w14:textId="6DD963BA" w:rsidR="006C77BA" w:rsidRDefault="006C77BA">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_Toc199184998 \h </w:instrText>
      </w:r>
      <w:r>
        <w:rPr>
          <w:noProof/>
        </w:rPr>
      </w:r>
      <w:r>
        <w:rPr>
          <w:noProof/>
        </w:rPr>
        <w:fldChar w:fldCharType="separate"/>
      </w:r>
      <w:r>
        <w:rPr>
          <w:noProof/>
        </w:rPr>
        <w:t>17</w:t>
      </w:r>
      <w:r>
        <w:rPr>
          <w:noProof/>
        </w:rPr>
        <w:fldChar w:fldCharType="end"/>
      </w:r>
    </w:p>
    <w:p w14:paraId="583BFF02" w14:textId="3CB3766B" w:rsidR="006C77BA" w:rsidRDefault="006C77BA">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_Toc199184999 \h </w:instrText>
      </w:r>
      <w:r>
        <w:rPr>
          <w:noProof/>
        </w:rPr>
      </w:r>
      <w:r>
        <w:rPr>
          <w:noProof/>
        </w:rPr>
        <w:fldChar w:fldCharType="separate"/>
      </w:r>
      <w:r>
        <w:rPr>
          <w:noProof/>
        </w:rPr>
        <w:t>17</w:t>
      </w:r>
      <w:r>
        <w:rPr>
          <w:noProof/>
        </w:rPr>
        <w:fldChar w:fldCharType="end"/>
      </w:r>
    </w:p>
    <w:p w14:paraId="10B2CC31" w14:textId="717A0FD7" w:rsidR="006C77BA" w:rsidRDefault="006C77BA">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3C762A">
        <w:rPr>
          <w:noProof/>
          <w:lang w:val="en-US"/>
        </w:rPr>
        <w:t>SDD_Transmission</w:t>
      </w:r>
      <w:r>
        <w:rPr>
          <w:noProof/>
        </w:rPr>
        <w:t xml:space="preserve"> Service</w:t>
      </w:r>
      <w:r>
        <w:rPr>
          <w:noProof/>
        </w:rPr>
        <w:tab/>
      </w:r>
      <w:r>
        <w:rPr>
          <w:noProof/>
        </w:rPr>
        <w:fldChar w:fldCharType="begin"/>
      </w:r>
      <w:r>
        <w:rPr>
          <w:noProof/>
        </w:rPr>
        <w:instrText xml:space="preserve"> PAGEREF _Toc199185000 \h </w:instrText>
      </w:r>
      <w:r>
        <w:rPr>
          <w:noProof/>
        </w:rPr>
      </w:r>
      <w:r>
        <w:rPr>
          <w:noProof/>
        </w:rPr>
        <w:fldChar w:fldCharType="separate"/>
      </w:r>
      <w:r>
        <w:rPr>
          <w:noProof/>
        </w:rPr>
        <w:t>18</w:t>
      </w:r>
      <w:r>
        <w:rPr>
          <w:noProof/>
        </w:rPr>
        <w:fldChar w:fldCharType="end"/>
      </w:r>
    </w:p>
    <w:p w14:paraId="36502CD2" w14:textId="567E2BFD" w:rsidR="006C77BA" w:rsidRDefault="006C77BA">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_Toc199185001 \h </w:instrText>
      </w:r>
      <w:r>
        <w:rPr>
          <w:noProof/>
        </w:rPr>
      </w:r>
      <w:r>
        <w:rPr>
          <w:noProof/>
        </w:rPr>
        <w:fldChar w:fldCharType="separate"/>
      </w:r>
      <w:r>
        <w:rPr>
          <w:noProof/>
        </w:rPr>
        <w:t>18</w:t>
      </w:r>
      <w:r>
        <w:rPr>
          <w:noProof/>
        </w:rPr>
        <w:fldChar w:fldCharType="end"/>
      </w:r>
    </w:p>
    <w:p w14:paraId="3CD456E5" w14:textId="674C2835" w:rsidR="006C77BA" w:rsidRDefault="006C77BA">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_Toc199185002 \h </w:instrText>
      </w:r>
      <w:r>
        <w:rPr>
          <w:noProof/>
        </w:rPr>
      </w:r>
      <w:r>
        <w:rPr>
          <w:noProof/>
        </w:rPr>
        <w:fldChar w:fldCharType="separate"/>
      </w:r>
      <w:r>
        <w:rPr>
          <w:noProof/>
        </w:rPr>
        <w:t>18</w:t>
      </w:r>
      <w:r>
        <w:rPr>
          <w:noProof/>
        </w:rPr>
        <w:fldChar w:fldCharType="end"/>
      </w:r>
    </w:p>
    <w:p w14:paraId="39166A88" w14:textId="4C313A90" w:rsidR="006C77BA" w:rsidRDefault="006C77BA">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_Toc199185003 \h </w:instrText>
      </w:r>
      <w:r>
        <w:rPr>
          <w:noProof/>
        </w:rPr>
      </w:r>
      <w:r>
        <w:rPr>
          <w:noProof/>
        </w:rPr>
        <w:fldChar w:fldCharType="separate"/>
      </w:r>
      <w:r>
        <w:rPr>
          <w:noProof/>
        </w:rPr>
        <w:t>18</w:t>
      </w:r>
      <w:r>
        <w:rPr>
          <w:noProof/>
        </w:rPr>
        <w:fldChar w:fldCharType="end"/>
      </w:r>
    </w:p>
    <w:p w14:paraId="2C01A6FE" w14:textId="552F70AB" w:rsidR="006C77BA" w:rsidRDefault="006C77BA">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3C762A">
        <w:rPr>
          <w:noProof/>
          <w:lang w:val="en-US"/>
        </w:rPr>
        <w:t>SDD_Transmission_Request</w:t>
      </w:r>
      <w:r>
        <w:rPr>
          <w:noProof/>
        </w:rPr>
        <w:tab/>
      </w:r>
      <w:r>
        <w:rPr>
          <w:noProof/>
        </w:rPr>
        <w:fldChar w:fldCharType="begin"/>
      </w:r>
      <w:r>
        <w:rPr>
          <w:noProof/>
        </w:rPr>
        <w:instrText xml:space="preserve"> PAGEREF _Toc199185004 \h </w:instrText>
      </w:r>
      <w:r>
        <w:rPr>
          <w:noProof/>
        </w:rPr>
      </w:r>
      <w:r>
        <w:rPr>
          <w:noProof/>
        </w:rPr>
        <w:fldChar w:fldCharType="separate"/>
      </w:r>
      <w:r>
        <w:rPr>
          <w:noProof/>
        </w:rPr>
        <w:t>18</w:t>
      </w:r>
      <w:r>
        <w:rPr>
          <w:noProof/>
        </w:rPr>
        <w:fldChar w:fldCharType="end"/>
      </w:r>
    </w:p>
    <w:p w14:paraId="567031F8" w14:textId="028C62D7" w:rsidR="006C77BA" w:rsidRDefault="006C77BA">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_Toc199185005 \h </w:instrText>
      </w:r>
      <w:r>
        <w:rPr>
          <w:noProof/>
        </w:rPr>
      </w:r>
      <w:r>
        <w:rPr>
          <w:noProof/>
        </w:rPr>
        <w:fldChar w:fldCharType="separate"/>
      </w:r>
      <w:r>
        <w:rPr>
          <w:noProof/>
        </w:rPr>
        <w:t>18</w:t>
      </w:r>
      <w:r>
        <w:rPr>
          <w:noProof/>
        </w:rPr>
        <w:fldChar w:fldCharType="end"/>
      </w:r>
    </w:p>
    <w:p w14:paraId="2939CCD0" w14:textId="515EC6E1" w:rsidR="006C77BA" w:rsidRDefault="006C77BA">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_Toc199185006 \h </w:instrText>
      </w:r>
      <w:r>
        <w:rPr>
          <w:noProof/>
        </w:rPr>
      </w:r>
      <w:r>
        <w:rPr>
          <w:noProof/>
        </w:rPr>
        <w:fldChar w:fldCharType="separate"/>
      </w:r>
      <w:r>
        <w:rPr>
          <w:noProof/>
        </w:rPr>
        <w:t>18</w:t>
      </w:r>
      <w:r>
        <w:rPr>
          <w:noProof/>
        </w:rPr>
        <w:fldChar w:fldCharType="end"/>
      </w:r>
    </w:p>
    <w:p w14:paraId="2973199C" w14:textId="171ADA58" w:rsidR="006C77BA" w:rsidRDefault="006C77BA">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3C762A">
        <w:rPr>
          <w:noProof/>
          <w:lang w:val="en-US"/>
        </w:rPr>
        <w:t>SDD_Transmission</w:t>
      </w:r>
      <w:r>
        <w:rPr>
          <w:noProof/>
        </w:rPr>
        <w:t>_ConnStatusSubscribe</w:t>
      </w:r>
      <w:r>
        <w:rPr>
          <w:noProof/>
        </w:rPr>
        <w:tab/>
      </w:r>
      <w:r>
        <w:rPr>
          <w:noProof/>
        </w:rPr>
        <w:fldChar w:fldCharType="begin"/>
      </w:r>
      <w:r>
        <w:rPr>
          <w:noProof/>
        </w:rPr>
        <w:instrText xml:space="preserve"> PAGEREF _Toc199185007 \h </w:instrText>
      </w:r>
      <w:r>
        <w:rPr>
          <w:noProof/>
        </w:rPr>
      </w:r>
      <w:r>
        <w:rPr>
          <w:noProof/>
        </w:rPr>
        <w:fldChar w:fldCharType="separate"/>
      </w:r>
      <w:r>
        <w:rPr>
          <w:noProof/>
        </w:rPr>
        <w:t>19</w:t>
      </w:r>
      <w:r>
        <w:rPr>
          <w:noProof/>
        </w:rPr>
        <w:fldChar w:fldCharType="end"/>
      </w:r>
    </w:p>
    <w:p w14:paraId="3FAA4B8A" w14:textId="67136399" w:rsidR="006C77BA" w:rsidRDefault="006C77BA">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_Toc199185008 \h </w:instrText>
      </w:r>
      <w:r>
        <w:rPr>
          <w:noProof/>
        </w:rPr>
      </w:r>
      <w:r>
        <w:rPr>
          <w:noProof/>
        </w:rPr>
        <w:fldChar w:fldCharType="separate"/>
      </w:r>
      <w:r>
        <w:rPr>
          <w:noProof/>
        </w:rPr>
        <w:t>19</w:t>
      </w:r>
      <w:r>
        <w:rPr>
          <w:noProof/>
        </w:rPr>
        <w:fldChar w:fldCharType="end"/>
      </w:r>
    </w:p>
    <w:p w14:paraId="0320CD1F" w14:textId="3DB204AE" w:rsidR="006C77BA" w:rsidRDefault="006C77BA">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3C762A">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_Toc199185009 \h </w:instrText>
      </w:r>
      <w:r>
        <w:rPr>
          <w:noProof/>
        </w:rPr>
      </w:r>
      <w:r>
        <w:rPr>
          <w:noProof/>
        </w:rPr>
        <w:fldChar w:fldCharType="separate"/>
      </w:r>
      <w:r>
        <w:rPr>
          <w:noProof/>
        </w:rPr>
        <w:t>19</w:t>
      </w:r>
      <w:r>
        <w:rPr>
          <w:noProof/>
        </w:rPr>
        <w:fldChar w:fldCharType="end"/>
      </w:r>
    </w:p>
    <w:p w14:paraId="1C69C587" w14:textId="5E62788C" w:rsidR="006C77BA" w:rsidRDefault="006C77BA">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3C762A">
        <w:rPr>
          <w:noProof/>
          <w:lang w:val="en-US"/>
        </w:rPr>
        <w:t xml:space="preserve">SEALDD </w:t>
      </w:r>
      <w:r>
        <w:rPr>
          <w:noProof/>
        </w:rPr>
        <w:t>Connection Status Subscription Update</w:t>
      </w:r>
      <w:r>
        <w:rPr>
          <w:noProof/>
        </w:rPr>
        <w:tab/>
      </w:r>
      <w:r>
        <w:rPr>
          <w:noProof/>
        </w:rPr>
        <w:fldChar w:fldCharType="begin"/>
      </w:r>
      <w:r>
        <w:rPr>
          <w:noProof/>
        </w:rPr>
        <w:instrText xml:space="preserve"> PAGEREF _Toc199185010 \h </w:instrText>
      </w:r>
      <w:r>
        <w:rPr>
          <w:noProof/>
        </w:rPr>
      </w:r>
      <w:r>
        <w:rPr>
          <w:noProof/>
        </w:rPr>
        <w:fldChar w:fldCharType="separate"/>
      </w:r>
      <w:r>
        <w:rPr>
          <w:noProof/>
        </w:rPr>
        <w:t>20</w:t>
      </w:r>
      <w:r>
        <w:rPr>
          <w:noProof/>
        </w:rPr>
        <w:fldChar w:fldCharType="end"/>
      </w:r>
    </w:p>
    <w:p w14:paraId="20CB866B" w14:textId="31FF042C" w:rsidR="006C77BA" w:rsidRDefault="006C77BA">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3C762A">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_Toc199185011 \h </w:instrText>
      </w:r>
      <w:r>
        <w:rPr>
          <w:noProof/>
        </w:rPr>
      </w:r>
      <w:r>
        <w:rPr>
          <w:noProof/>
        </w:rPr>
        <w:fldChar w:fldCharType="separate"/>
      </w:r>
      <w:r>
        <w:rPr>
          <w:noProof/>
        </w:rPr>
        <w:t>20</w:t>
      </w:r>
      <w:r>
        <w:rPr>
          <w:noProof/>
        </w:rPr>
        <w:fldChar w:fldCharType="end"/>
      </w:r>
    </w:p>
    <w:p w14:paraId="3AF06E18" w14:textId="49129494" w:rsidR="006C77BA" w:rsidRDefault="006C77BA">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3C762A">
        <w:rPr>
          <w:noProof/>
          <w:lang w:val="en-US"/>
        </w:rPr>
        <w:t>SDD_Transmission</w:t>
      </w:r>
      <w:r>
        <w:rPr>
          <w:noProof/>
        </w:rPr>
        <w:t>_ConnStatusNotify</w:t>
      </w:r>
      <w:r>
        <w:rPr>
          <w:noProof/>
        </w:rPr>
        <w:tab/>
      </w:r>
      <w:r>
        <w:rPr>
          <w:noProof/>
        </w:rPr>
        <w:fldChar w:fldCharType="begin"/>
      </w:r>
      <w:r>
        <w:rPr>
          <w:noProof/>
        </w:rPr>
        <w:instrText xml:space="preserve"> PAGEREF _Toc199185012 \h </w:instrText>
      </w:r>
      <w:r>
        <w:rPr>
          <w:noProof/>
        </w:rPr>
      </w:r>
      <w:r>
        <w:rPr>
          <w:noProof/>
        </w:rPr>
        <w:fldChar w:fldCharType="separate"/>
      </w:r>
      <w:r>
        <w:rPr>
          <w:noProof/>
        </w:rPr>
        <w:t>21</w:t>
      </w:r>
      <w:r>
        <w:rPr>
          <w:noProof/>
        </w:rPr>
        <w:fldChar w:fldCharType="end"/>
      </w:r>
    </w:p>
    <w:p w14:paraId="34BC638A" w14:textId="727A19C1" w:rsidR="006C77BA" w:rsidRDefault="006C77BA">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_Toc199185013 \h </w:instrText>
      </w:r>
      <w:r>
        <w:rPr>
          <w:noProof/>
        </w:rPr>
      </w:r>
      <w:r>
        <w:rPr>
          <w:noProof/>
        </w:rPr>
        <w:fldChar w:fldCharType="separate"/>
      </w:r>
      <w:r>
        <w:rPr>
          <w:noProof/>
        </w:rPr>
        <w:t>21</w:t>
      </w:r>
      <w:r>
        <w:rPr>
          <w:noProof/>
        </w:rPr>
        <w:fldChar w:fldCharType="end"/>
      </w:r>
    </w:p>
    <w:p w14:paraId="3A437049" w14:textId="1A3C535D" w:rsidR="006C77BA" w:rsidRDefault="006C77BA">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_Toc199185014 \h </w:instrText>
      </w:r>
      <w:r>
        <w:rPr>
          <w:noProof/>
        </w:rPr>
      </w:r>
      <w:r>
        <w:rPr>
          <w:noProof/>
        </w:rPr>
        <w:fldChar w:fldCharType="separate"/>
      </w:r>
      <w:r>
        <w:rPr>
          <w:noProof/>
        </w:rPr>
        <w:t>21</w:t>
      </w:r>
      <w:r>
        <w:rPr>
          <w:noProof/>
        </w:rPr>
        <w:fldChar w:fldCharType="end"/>
      </w:r>
    </w:p>
    <w:p w14:paraId="4837817A" w14:textId="0AD731E4" w:rsidR="006C77BA" w:rsidRDefault="006C77BA">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3C762A">
        <w:rPr>
          <w:noProof/>
          <w:lang w:val="en-US"/>
        </w:rPr>
        <w:t>SDD_DataStorage</w:t>
      </w:r>
      <w:r>
        <w:rPr>
          <w:noProof/>
        </w:rPr>
        <w:t xml:space="preserve"> Service</w:t>
      </w:r>
      <w:r>
        <w:rPr>
          <w:noProof/>
        </w:rPr>
        <w:tab/>
      </w:r>
      <w:r>
        <w:rPr>
          <w:noProof/>
        </w:rPr>
        <w:fldChar w:fldCharType="begin"/>
      </w:r>
      <w:r>
        <w:rPr>
          <w:noProof/>
        </w:rPr>
        <w:instrText xml:space="preserve"> PAGEREF _Toc199185015 \h </w:instrText>
      </w:r>
      <w:r>
        <w:rPr>
          <w:noProof/>
        </w:rPr>
      </w:r>
      <w:r>
        <w:rPr>
          <w:noProof/>
        </w:rPr>
        <w:fldChar w:fldCharType="separate"/>
      </w:r>
      <w:r>
        <w:rPr>
          <w:noProof/>
        </w:rPr>
        <w:t>23</w:t>
      </w:r>
      <w:r>
        <w:rPr>
          <w:noProof/>
        </w:rPr>
        <w:fldChar w:fldCharType="end"/>
      </w:r>
    </w:p>
    <w:p w14:paraId="146F00D0" w14:textId="00D5CD26" w:rsidR="006C77BA" w:rsidRDefault="006C77BA">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_Toc199185016 \h </w:instrText>
      </w:r>
      <w:r>
        <w:rPr>
          <w:noProof/>
        </w:rPr>
      </w:r>
      <w:r>
        <w:rPr>
          <w:noProof/>
        </w:rPr>
        <w:fldChar w:fldCharType="separate"/>
      </w:r>
      <w:r>
        <w:rPr>
          <w:noProof/>
        </w:rPr>
        <w:t>23</w:t>
      </w:r>
      <w:r>
        <w:rPr>
          <w:noProof/>
        </w:rPr>
        <w:fldChar w:fldCharType="end"/>
      </w:r>
    </w:p>
    <w:p w14:paraId="017ED6BA" w14:textId="12D022E3" w:rsidR="006C77BA" w:rsidRDefault="006C77BA">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_Toc199185017 \h </w:instrText>
      </w:r>
      <w:r>
        <w:rPr>
          <w:noProof/>
        </w:rPr>
      </w:r>
      <w:r>
        <w:rPr>
          <w:noProof/>
        </w:rPr>
        <w:fldChar w:fldCharType="separate"/>
      </w:r>
      <w:r>
        <w:rPr>
          <w:noProof/>
        </w:rPr>
        <w:t>23</w:t>
      </w:r>
      <w:r>
        <w:rPr>
          <w:noProof/>
        </w:rPr>
        <w:fldChar w:fldCharType="end"/>
      </w:r>
    </w:p>
    <w:p w14:paraId="7A0042A8" w14:textId="3D1D2C8E" w:rsidR="006C77BA" w:rsidRDefault="006C77BA">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_Toc199185018 \h </w:instrText>
      </w:r>
      <w:r>
        <w:rPr>
          <w:noProof/>
        </w:rPr>
      </w:r>
      <w:r>
        <w:rPr>
          <w:noProof/>
        </w:rPr>
        <w:fldChar w:fldCharType="separate"/>
      </w:r>
      <w:r>
        <w:rPr>
          <w:noProof/>
        </w:rPr>
        <w:t>23</w:t>
      </w:r>
      <w:r>
        <w:rPr>
          <w:noProof/>
        </w:rPr>
        <w:fldChar w:fldCharType="end"/>
      </w:r>
    </w:p>
    <w:p w14:paraId="770A23DC" w14:textId="3B90F1F3" w:rsidR="006C77BA" w:rsidRDefault="006C77BA">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3C762A">
        <w:rPr>
          <w:noProof/>
          <w:lang w:val="en-US"/>
        </w:rPr>
        <w:t>SDD_DataStorage</w:t>
      </w:r>
      <w:r>
        <w:rPr>
          <w:noProof/>
        </w:rPr>
        <w:t>_Create</w:t>
      </w:r>
      <w:r>
        <w:rPr>
          <w:noProof/>
        </w:rPr>
        <w:tab/>
      </w:r>
      <w:r>
        <w:rPr>
          <w:noProof/>
        </w:rPr>
        <w:fldChar w:fldCharType="begin"/>
      </w:r>
      <w:r>
        <w:rPr>
          <w:noProof/>
        </w:rPr>
        <w:instrText xml:space="preserve"> PAGEREF _Toc199185019 \h </w:instrText>
      </w:r>
      <w:r>
        <w:rPr>
          <w:noProof/>
        </w:rPr>
      </w:r>
      <w:r>
        <w:rPr>
          <w:noProof/>
        </w:rPr>
        <w:fldChar w:fldCharType="separate"/>
      </w:r>
      <w:r>
        <w:rPr>
          <w:noProof/>
        </w:rPr>
        <w:t>23</w:t>
      </w:r>
      <w:r>
        <w:rPr>
          <w:noProof/>
        </w:rPr>
        <w:fldChar w:fldCharType="end"/>
      </w:r>
    </w:p>
    <w:p w14:paraId="5B0EABD3" w14:textId="39466DE3" w:rsidR="006C77BA" w:rsidRDefault="006C77BA">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_Toc199185020 \h </w:instrText>
      </w:r>
      <w:r>
        <w:rPr>
          <w:noProof/>
        </w:rPr>
      </w:r>
      <w:r>
        <w:rPr>
          <w:noProof/>
        </w:rPr>
        <w:fldChar w:fldCharType="separate"/>
      </w:r>
      <w:r>
        <w:rPr>
          <w:noProof/>
        </w:rPr>
        <w:t>23</w:t>
      </w:r>
      <w:r>
        <w:rPr>
          <w:noProof/>
        </w:rPr>
        <w:fldChar w:fldCharType="end"/>
      </w:r>
    </w:p>
    <w:p w14:paraId="5CE2B610" w14:textId="6FE99E52" w:rsidR="006C77BA" w:rsidRDefault="006C77BA">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_Toc199185021 \h </w:instrText>
      </w:r>
      <w:r>
        <w:rPr>
          <w:noProof/>
        </w:rPr>
      </w:r>
      <w:r>
        <w:rPr>
          <w:noProof/>
        </w:rPr>
        <w:fldChar w:fldCharType="separate"/>
      </w:r>
      <w:r>
        <w:rPr>
          <w:noProof/>
        </w:rPr>
        <w:t>24</w:t>
      </w:r>
      <w:r>
        <w:rPr>
          <w:noProof/>
        </w:rPr>
        <w:fldChar w:fldCharType="end"/>
      </w:r>
    </w:p>
    <w:p w14:paraId="006F59AF" w14:textId="3ADB4829" w:rsidR="006C77BA" w:rsidRDefault="006C77BA">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3C762A">
        <w:rPr>
          <w:noProof/>
          <w:lang w:val="en-US"/>
        </w:rPr>
        <w:t xml:space="preserve">Data </w:t>
      </w:r>
      <w:r>
        <w:rPr>
          <w:noProof/>
          <w:lang w:eastAsia="zh-CN"/>
        </w:rPr>
        <w:t>Management and/or Status Information</w:t>
      </w:r>
      <w:r w:rsidRPr="003C762A">
        <w:rPr>
          <w:rFonts w:cs="Arial"/>
          <w:noProof/>
        </w:rPr>
        <w:t xml:space="preserve"> Notification</w:t>
      </w:r>
      <w:r>
        <w:rPr>
          <w:noProof/>
        </w:rPr>
        <w:tab/>
      </w:r>
      <w:r>
        <w:rPr>
          <w:noProof/>
        </w:rPr>
        <w:fldChar w:fldCharType="begin"/>
      </w:r>
      <w:r>
        <w:rPr>
          <w:noProof/>
        </w:rPr>
        <w:instrText xml:space="preserve"> PAGEREF _Toc199185022 \h </w:instrText>
      </w:r>
      <w:r>
        <w:rPr>
          <w:noProof/>
        </w:rPr>
      </w:r>
      <w:r>
        <w:rPr>
          <w:noProof/>
        </w:rPr>
        <w:fldChar w:fldCharType="separate"/>
      </w:r>
      <w:r>
        <w:rPr>
          <w:noProof/>
        </w:rPr>
        <w:t>24</w:t>
      </w:r>
      <w:r>
        <w:rPr>
          <w:noProof/>
        </w:rPr>
        <w:fldChar w:fldCharType="end"/>
      </w:r>
    </w:p>
    <w:p w14:paraId="4AD04832" w14:textId="5E4AFA68" w:rsidR="006C77BA" w:rsidRDefault="006C77BA">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3C762A">
        <w:rPr>
          <w:noProof/>
          <w:lang w:val="en-US"/>
        </w:rPr>
        <w:t>SDD_DataStorage</w:t>
      </w:r>
      <w:r>
        <w:rPr>
          <w:noProof/>
        </w:rPr>
        <w:t>_Manage</w:t>
      </w:r>
      <w:r>
        <w:rPr>
          <w:noProof/>
        </w:rPr>
        <w:tab/>
      </w:r>
      <w:r>
        <w:rPr>
          <w:noProof/>
        </w:rPr>
        <w:fldChar w:fldCharType="begin"/>
      </w:r>
      <w:r>
        <w:rPr>
          <w:noProof/>
        </w:rPr>
        <w:instrText xml:space="preserve"> PAGEREF _Toc199185023 \h </w:instrText>
      </w:r>
      <w:r>
        <w:rPr>
          <w:noProof/>
        </w:rPr>
      </w:r>
      <w:r>
        <w:rPr>
          <w:noProof/>
        </w:rPr>
        <w:fldChar w:fldCharType="separate"/>
      </w:r>
      <w:r>
        <w:rPr>
          <w:noProof/>
        </w:rPr>
        <w:t>25</w:t>
      </w:r>
      <w:r>
        <w:rPr>
          <w:noProof/>
        </w:rPr>
        <w:fldChar w:fldCharType="end"/>
      </w:r>
    </w:p>
    <w:p w14:paraId="336E73CB" w14:textId="7E119071" w:rsidR="006C77BA" w:rsidRDefault="006C77BA">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_Toc199185024 \h </w:instrText>
      </w:r>
      <w:r>
        <w:rPr>
          <w:noProof/>
        </w:rPr>
      </w:r>
      <w:r>
        <w:rPr>
          <w:noProof/>
        </w:rPr>
        <w:fldChar w:fldCharType="separate"/>
      </w:r>
      <w:r>
        <w:rPr>
          <w:noProof/>
        </w:rPr>
        <w:t>25</w:t>
      </w:r>
      <w:r>
        <w:rPr>
          <w:noProof/>
        </w:rPr>
        <w:fldChar w:fldCharType="end"/>
      </w:r>
    </w:p>
    <w:p w14:paraId="2F5CF895" w14:textId="1075B3A4" w:rsidR="006C77BA" w:rsidRDefault="006C77BA">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_Toc199185025 \h </w:instrText>
      </w:r>
      <w:r>
        <w:rPr>
          <w:noProof/>
        </w:rPr>
      </w:r>
      <w:r>
        <w:rPr>
          <w:noProof/>
        </w:rPr>
        <w:fldChar w:fldCharType="separate"/>
      </w:r>
      <w:r>
        <w:rPr>
          <w:noProof/>
        </w:rPr>
        <w:t>25</w:t>
      </w:r>
      <w:r>
        <w:rPr>
          <w:noProof/>
        </w:rPr>
        <w:fldChar w:fldCharType="end"/>
      </w:r>
    </w:p>
    <w:p w14:paraId="1CB92AB2" w14:textId="51564B35" w:rsidR="006C77BA" w:rsidRDefault="006C77BA">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_Toc199185026 \h </w:instrText>
      </w:r>
      <w:r>
        <w:rPr>
          <w:noProof/>
        </w:rPr>
      </w:r>
      <w:r>
        <w:rPr>
          <w:noProof/>
        </w:rPr>
        <w:fldChar w:fldCharType="separate"/>
      </w:r>
      <w:r>
        <w:rPr>
          <w:noProof/>
        </w:rPr>
        <w:t>26</w:t>
      </w:r>
      <w:r>
        <w:rPr>
          <w:noProof/>
        </w:rPr>
        <w:fldChar w:fldCharType="end"/>
      </w:r>
    </w:p>
    <w:p w14:paraId="06A7BBD8" w14:textId="1B20594F" w:rsidR="006C77BA" w:rsidRDefault="006C77BA">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3C762A">
        <w:rPr>
          <w:noProof/>
          <w:lang w:val="en-US"/>
        </w:rPr>
        <w:t>SDD_DataStorage</w:t>
      </w:r>
      <w:r>
        <w:rPr>
          <w:noProof/>
        </w:rPr>
        <w:t>_Query</w:t>
      </w:r>
      <w:r>
        <w:rPr>
          <w:noProof/>
        </w:rPr>
        <w:tab/>
      </w:r>
      <w:r>
        <w:rPr>
          <w:noProof/>
        </w:rPr>
        <w:fldChar w:fldCharType="begin"/>
      </w:r>
      <w:r>
        <w:rPr>
          <w:noProof/>
        </w:rPr>
        <w:instrText xml:space="preserve"> PAGEREF _Toc199185027 \h </w:instrText>
      </w:r>
      <w:r>
        <w:rPr>
          <w:noProof/>
        </w:rPr>
      </w:r>
      <w:r>
        <w:rPr>
          <w:noProof/>
        </w:rPr>
        <w:fldChar w:fldCharType="separate"/>
      </w:r>
      <w:r>
        <w:rPr>
          <w:noProof/>
        </w:rPr>
        <w:t>26</w:t>
      </w:r>
      <w:r>
        <w:rPr>
          <w:noProof/>
        </w:rPr>
        <w:fldChar w:fldCharType="end"/>
      </w:r>
    </w:p>
    <w:p w14:paraId="6BDE0464" w14:textId="62173924" w:rsidR="006C77BA" w:rsidRDefault="006C77BA">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_Toc199185028 \h </w:instrText>
      </w:r>
      <w:r>
        <w:rPr>
          <w:noProof/>
        </w:rPr>
      </w:r>
      <w:r>
        <w:rPr>
          <w:noProof/>
        </w:rPr>
        <w:fldChar w:fldCharType="separate"/>
      </w:r>
      <w:r>
        <w:rPr>
          <w:noProof/>
        </w:rPr>
        <w:t>26</w:t>
      </w:r>
      <w:r>
        <w:rPr>
          <w:noProof/>
        </w:rPr>
        <w:fldChar w:fldCharType="end"/>
      </w:r>
    </w:p>
    <w:p w14:paraId="3F5B4FA3" w14:textId="5B0636F2" w:rsidR="006C77BA" w:rsidRDefault="006C77BA">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_Toc199185029 \h </w:instrText>
      </w:r>
      <w:r>
        <w:rPr>
          <w:noProof/>
        </w:rPr>
      </w:r>
      <w:r>
        <w:rPr>
          <w:noProof/>
        </w:rPr>
        <w:fldChar w:fldCharType="separate"/>
      </w:r>
      <w:r>
        <w:rPr>
          <w:noProof/>
        </w:rPr>
        <w:t>26</w:t>
      </w:r>
      <w:r>
        <w:rPr>
          <w:noProof/>
        </w:rPr>
        <w:fldChar w:fldCharType="end"/>
      </w:r>
    </w:p>
    <w:p w14:paraId="2D0AFBDB" w14:textId="735C6530" w:rsidR="006C77BA" w:rsidRDefault="006C77BA">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3C762A">
        <w:rPr>
          <w:noProof/>
          <w:lang w:val="en-US"/>
        </w:rPr>
        <w:t>SDD_DataStorage_DelRequest</w:t>
      </w:r>
      <w:r>
        <w:rPr>
          <w:noProof/>
        </w:rPr>
        <w:tab/>
      </w:r>
      <w:r>
        <w:rPr>
          <w:noProof/>
        </w:rPr>
        <w:fldChar w:fldCharType="begin"/>
      </w:r>
      <w:r>
        <w:rPr>
          <w:noProof/>
        </w:rPr>
        <w:instrText xml:space="preserve"> PAGEREF _Toc199185030 \h </w:instrText>
      </w:r>
      <w:r>
        <w:rPr>
          <w:noProof/>
        </w:rPr>
      </w:r>
      <w:r>
        <w:rPr>
          <w:noProof/>
        </w:rPr>
        <w:fldChar w:fldCharType="separate"/>
      </w:r>
      <w:r>
        <w:rPr>
          <w:noProof/>
        </w:rPr>
        <w:t>27</w:t>
      </w:r>
      <w:r>
        <w:rPr>
          <w:noProof/>
        </w:rPr>
        <w:fldChar w:fldCharType="end"/>
      </w:r>
    </w:p>
    <w:p w14:paraId="196CB9A8" w14:textId="71F2EA47" w:rsidR="006C77BA" w:rsidRDefault="006C77BA">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_Toc199185031 \h </w:instrText>
      </w:r>
      <w:r>
        <w:rPr>
          <w:noProof/>
        </w:rPr>
      </w:r>
      <w:r>
        <w:rPr>
          <w:noProof/>
        </w:rPr>
        <w:fldChar w:fldCharType="separate"/>
      </w:r>
      <w:r>
        <w:rPr>
          <w:noProof/>
        </w:rPr>
        <w:t>27</w:t>
      </w:r>
      <w:r>
        <w:rPr>
          <w:noProof/>
        </w:rPr>
        <w:fldChar w:fldCharType="end"/>
      </w:r>
    </w:p>
    <w:p w14:paraId="7B1B253D" w14:textId="0BACD1D4" w:rsidR="006C77BA" w:rsidRDefault="006C77BA">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_Toc199185032 \h </w:instrText>
      </w:r>
      <w:r>
        <w:rPr>
          <w:noProof/>
        </w:rPr>
      </w:r>
      <w:r>
        <w:rPr>
          <w:noProof/>
        </w:rPr>
        <w:fldChar w:fldCharType="separate"/>
      </w:r>
      <w:r>
        <w:rPr>
          <w:noProof/>
        </w:rPr>
        <w:t>27</w:t>
      </w:r>
      <w:r>
        <w:rPr>
          <w:noProof/>
        </w:rPr>
        <w:fldChar w:fldCharType="end"/>
      </w:r>
    </w:p>
    <w:p w14:paraId="5B7092BD" w14:textId="7304BE25" w:rsidR="006C77BA" w:rsidRDefault="006C77BA">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3C762A">
        <w:rPr>
          <w:noProof/>
          <w:lang w:val="en-US"/>
        </w:rPr>
        <w:t>SDD_DataStorage_EstablishDelConn</w:t>
      </w:r>
      <w:r>
        <w:rPr>
          <w:noProof/>
        </w:rPr>
        <w:tab/>
      </w:r>
      <w:r>
        <w:rPr>
          <w:noProof/>
        </w:rPr>
        <w:fldChar w:fldCharType="begin"/>
      </w:r>
      <w:r>
        <w:rPr>
          <w:noProof/>
        </w:rPr>
        <w:instrText xml:space="preserve"> PAGEREF _Toc199185033 \h </w:instrText>
      </w:r>
      <w:r>
        <w:rPr>
          <w:noProof/>
        </w:rPr>
      </w:r>
      <w:r>
        <w:rPr>
          <w:noProof/>
        </w:rPr>
        <w:fldChar w:fldCharType="separate"/>
      </w:r>
      <w:r>
        <w:rPr>
          <w:noProof/>
        </w:rPr>
        <w:t>28</w:t>
      </w:r>
      <w:r>
        <w:rPr>
          <w:noProof/>
        </w:rPr>
        <w:fldChar w:fldCharType="end"/>
      </w:r>
    </w:p>
    <w:p w14:paraId="08BA46FD" w14:textId="66C3C3D5" w:rsidR="006C77BA" w:rsidRDefault="006C77BA">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_Toc199185034 \h </w:instrText>
      </w:r>
      <w:r>
        <w:rPr>
          <w:noProof/>
        </w:rPr>
      </w:r>
      <w:r>
        <w:rPr>
          <w:noProof/>
        </w:rPr>
        <w:fldChar w:fldCharType="separate"/>
      </w:r>
      <w:r>
        <w:rPr>
          <w:noProof/>
        </w:rPr>
        <w:t>28</w:t>
      </w:r>
      <w:r>
        <w:rPr>
          <w:noProof/>
        </w:rPr>
        <w:fldChar w:fldCharType="end"/>
      </w:r>
    </w:p>
    <w:p w14:paraId="6D4201B8" w14:textId="5A63FA31" w:rsidR="006C77BA" w:rsidRDefault="006C77BA">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3C762A">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_Toc199185035 \h </w:instrText>
      </w:r>
      <w:r>
        <w:rPr>
          <w:noProof/>
        </w:rPr>
      </w:r>
      <w:r>
        <w:rPr>
          <w:noProof/>
        </w:rPr>
        <w:fldChar w:fldCharType="separate"/>
      </w:r>
      <w:r>
        <w:rPr>
          <w:noProof/>
        </w:rPr>
        <w:t>28</w:t>
      </w:r>
      <w:r>
        <w:rPr>
          <w:noProof/>
        </w:rPr>
        <w:fldChar w:fldCharType="end"/>
      </w:r>
    </w:p>
    <w:p w14:paraId="1848D753" w14:textId="76C8BA4F" w:rsidR="006C77BA" w:rsidRDefault="006C77BA">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3C762A">
        <w:rPr>
          <w:noProof/>
          <w:lang w:val="en-US"/>
        </w:rPr>
        <w:t>SDD_DataStorage</w:t>
      </w:r>
      <w:r>
        <w:rPr>
          <w:noProof/>
        </w:rPr>
        <w:t>_</w:t>
      </w:r>
      <w:r w:rsidRPr="003C762A">
        <w:rPr>
          <w:noProof/>
          <w:lang w:val="en-US"/>
        </w:rPr>
        <w:t>DelSubscribe</w:t>
      </w:r>
      <w:r>
        <w:rPr>
          <w:noProof/>
        </w:rPr>
        <w:tab/>
      </w:r>
      <w:r>
        <w:rPr>
          <w:noProof/>
        </w:rPr>
        <w:fldChar w:fldCharType="begin"/>
      </w:r>
      <w:r>
        <w:rPr>
          <w:noProof/>
        </w:rPr>
        <w:instrText xml:space="preserve"> PAGEREF _Toc199185036 \h </w:instrText>
      </w:r>
      <w:r>
        <w:rPr>
          <w:noProof/>
        </w:rPr>
      </w:r>
      <w:r>
        <w:rPr>
          <w:noProof/>
        </w:rPr>
        <w:fldChar w:fldCharType="separate"/>
      </w:r>
      <w:r>
        <w:rPr>
          <w:noProof/>
        </w:rPr>
        <w:t>29</w:t>
      </w:r>
      <w:r>
        <w:rPr>
          <w:noProof/>
        </w:rPr>
        <w:fldChar w:fldCharType="end"/>
      </w:r>
    </w:p>
    <w:p w14:paraId="3D7938C9" w14:textId="6F136C6C" w:rsidR="006C77BA" w:rsidRDefault="006C77BA">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_Toc199185037 \h </w:instrText>
      </w:r>
      <w:r>
        <w:rPr>
          <w:noProof/>
        </w:rPr>
      </w:r>
      <w:r>
        <w:rPr>
          <w:noProof/>
        </w:rPr>
        <w:fldChar w:fldCharType="separate"/>
      </w:r>
      <w:r>
        <w:rPr>
          <w:noProof/>
        </w:rPr>
        <w:t>29</w:t>
      </w:r>
      <w:r>
        <w:rPr>
          <w:noProof/>
        </w:rPr>
        <w:fldChar w:fldCharType="end"/>
      </w:r>
    </w:p>
    <w:p w14:paraId="6E84423F" w14:textId="2A9FD733" w:rsidR="006C77BA" w:rsidRDefault="006C77BA">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3C762A">
        <w:rPr>
          <w:noProof/>
        </w:rPr>
        <w:t xml:space="preserve"> Delivery Subscription</w:t>
      </w:r>
      <w:r>
        <w:rPr>
          <w:noProof/>
        </w:rPr>
        <w:t xml:space="preserve"> Creation</w:t>
      </w:r>
      <w:r>
        <w:rPr>
          <w:noProof/>
        </w:rPr>
        <w:tab/>
      </w:r>
      <w:r>
        <w:rPr>
          <w:noProof/>
        </w:rPr>
        <w:fldChar w:fldCharType="begin"/>
      </w:r>
      <w:r>
        <w:rPr>
          <w:noProof/>
        </w:rPr>
        <w:instrText xml:space="preserve"> PAGEREF _Toc199185038 \h </w:instrText>
      </w:r>
      <w:r>
        <w:rPr>
          <w:noProof/>
        </w:rPr>
      </w:r>
      <w:r>
        <w:rPr>
          <w:noProof/>
        </w:rPr>
        <w:fldChar w:fldCharType="separate"/>
      </w:r>
      <w:r>
        <w:rPr>
          <w:noProof/>
        </w:rPr>
        <w:t>29</w:t>
      </w:r>
      <w:r>
        <w:rPr>
          <w:noProof/>
        </w:rPr>
        <w:fldChar w:fldCharType="end"/>
      </w:r>
    </w:p>
    <w:p w14:paraId="62EE52CF" w14:textId="48A17E4C" w:rsidR="006C77BA" w:rsidRDefault="006C77BA">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3C762A">
        <w:rPr>
          <w:noProof/>
        </w:rPr>
        <w:t>Delivery Subscription</w:t>
      </w:r>
      <w:r>
        <w:rPr>
          <w:noProof/>
        </w:rPr>
        <w:t xml:space="preserve"> Update</w:t>
      </w:r>
      <w:r>
        <w:rPr>
          <w:noProof/>
        </w:rPr>
        <w:tab/>
      </w:r>
      <w:r>
        <w:rPr>
          <w:noProof/>
        </w:rPr>
        <w:fldChar w:fldCharType="begin"/>
      </w:r>
      <w:r>
        <w:rPr>
          <w:noProof/>
        </w:rPr>
        <w:instrText xml:space="preserve"> PAGEREF _Toc199185039 \h </w:instrText>
      </w:r>
      <w:r>
        <w:rPr>
          <w:noProof/>
        </w:rPr>
      </w:r>
      <w:r>
        <w:rPr>
          <w:noProof/>
        </w:rPr>
        <w:fldChar w:fldCharType="separate"/>
      </w:r>
      <w:r>
        <w:rPr>
          <w:noProof/>
        </w:rPr>
        <w:t>29</w:t>
      </w:r>
      <w:r>
        <w:rPr>
          <w:noProof/>
        </w:rPr>
        <w:fldChar w:fldCharType="end"/>
      </w:r>
    </w:p>
    <w:p w14:paraId="6BEBCD00" w14:textId="7C9A3F52" w:rsidR="006C77BA" w:rsidRDefault="006C77BA">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3C762A">
        <w:rPr>
          <w:noProof/>
        </w:rPr>
        <w:t>Delivery Subscription</w:t>
      </w:r>
      <w:r>
        <w:rPr>
          <w:noProof/>
        </w:rPr>
        <w:t xml:space="preserve"> Deletion</w:t>
      </w:r>
      <w:r>
        <w:rPr>
          <w:noProof/>
        </w:rPr>
        <w:tab/>
      </w:r>
      <w:r>
        <w:rPr>
          <w:noProof/>
        </w:rPr>
        <w:fldChar w:fldCharType="begin"/>
      </w:r>
      <w:r>
        <w:rPr>
          <w:noProof/>
        </w:rPr>
        <w:instrText xml:space="preserve"> PAGEREF _Toc199185040 \h </w:instrText>
      </w:r>
      <w:r>
        <w:rPr>
          <w:noProof/>
        </w:rPr>
      </w:r>
      <w:r>
        <w:rPr>
          <w:noProof/>
        </w:rPr>
        <w:fldChar w:fldCharType="separate"/>
      </w:r>
      <w:r>
        <w:rPr>
          <w:noProof/>
        </w:rPr>
        <w:t>30</w:t>
      </w:r>
      <w:r>
        <w:rPr>
          <w:noProof/>
        </w:rPr>
        <w:fldChar w:fldCharType="end"/>
      </w:r>
    </w:p>
    <w:p w14:paraId="5024783A" w14:textId="52192737" w:rsidR="006C77BA" w:rsidRDefault="006C77BA">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3C762A">
        <w:rPr>
          <w:noProof/>
          <w:lang w:val="en-US"/>
        </w:rPr>
        <w:t>SDD_DataStorage_DelNotify</w:t>
      </w:r>
      <w:r>
        <w:rPr>
          <w:noProof/>
        </w:rPr>
        <w:tab/>
      </w:r>
      <w:r>
        <w:rPr>
          <w:noProof/>
        </w:rPr>
        <w:fldChar w:fldCharType="begin"/>
      </w:r>
      <w:r>
        <w:rPr>
          <w:noProof/>
        </w:rPr>
        <w:instrText xml:space="preserve"> PAGEREF _Toc199185041 \h </w:instrText>
      </w:r>
      <w:r>
        <w:rPr>
          <w:noProof/>
        </w:rPr>
      </w:r>
      <w:r>
        <w:rPr>
          <w:noProof/>
        </w:rPr>
        <w:fldChar w:fldCharType="separate"/>
      </w:r>
      <w:r>
        <w:rPr>
          <w:noProof/>
        </w:rPr>
        <w:t>31</w:t>
      </w:r>
      <w:r>
        <w:rPr>
          <w:noProof/>
        </w:rPr>
        <w:fldChar w:fldCharType="end"/>
      </w:r>
    </w:p>
    <w:p w14:paraId="22253365" w14:textId="61AC3E9A" w:rsidR="006C77BA" w:rsidRDefault="006C77BA">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_Toc199185042 \h </w:instrText>
      </w:r>
      <w:r>
        <w:rPr>
          <w:noProof/>
        </w:rPr>
      </w:r>
      <w:r>
        <w:rPr>
          <w:noProof/>
        </w:rPr>
        <w:fldChar w:fldCharType="separate"/>
      </w:r>
      <w:r>
        <w:rPr>
          <w:noProof/>
        </w:rPr>
        <w:t>31</w:t>
      </w:r>
      <w:r>
        <w:rPr>
          <w:noProof/>
        </w:rPr>
        <w:fldChar w:fldCharType="end"/>
      </w:r>
    </w:p>
    <w:p w14:paraId="083179DE" w14:textId="0000B1E1" w:rsidR="006C77BA" w:rsidRDefault="006C77BA">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3C762A">
        <w:rPr>
          <w:noProof/>
        </w:rPr>
        <w:t>Delivery</w:t>
      </w:r>
      <w:r>
        <w:rPr>
          <w:noProof/>
        </w:rPr>
        <w:t xml:space="preserve"> </w:t>
      </w:r>
      <w:r w:rsidRPr="003C762A">
        <w:rPr>
          <w:noProof/>
          <w:lang w:val="en-US"/>
        </w:rPr>
        <w:t>Notification</w:t>
      </w:r>
      <w:r>
        <w:rPr>
          <w:noProof/>
        </w:rPr>
        <w:tab/>
      </w:r>
      <w:r>
        <w:rPr>
          <w:noProof/>
        </w:rPr>
        <w:fldChar w:fldCharType="begin"/>
      </w:r>
      <w:r>
        <w:rPr>
          <w:noProof/>
        </w:rPr>
        <w:instrText xml:space="preserve"> PAGEREF _Toc199185043 \h </w:instrText>
      </w:r>
      <w:r>
        <w:rPr>
          <w:noProof/>
        </w:rPr>
      </w:r>
      <w:r>
        <w:rPr>
          <w:noProof/>
        </w:rPr>
        <w:fldChar w:fldCharType="separate"/>
      </w:r>
      <w:r>
        <w:rPr>
          <w:noProof/>
        </w:rPr>
        <w:t>31</w:t>
      </w:r>
      <w:r>
        <w:rPr>
          <w:noProof/>
        </w:rPr>
        <w:fldChar w:fldCharType="end"/>
      </w:r>
    </w:p>
    <w:p w14:paraId="6D1CFAC2" w14:textId="1FDD97AA" w:rsidR="006C77BA" w:rsidRDefault="006C77BA">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3C762A">
        <w:rPr>
          <w:noProof/>
          <w:lang w:val="en-US"/>
        </w:rPr>
        <w:t>SDD_DDContext</w:t>
      </w:r>
      <w:r>
        <w:rPr>
          <w:noProof/>
          <w:lang w:eastAsia="zh-CN"/>
        </w:rPr>
        <w:t xml:space="preserve"> Service</w:t>
      </w:r>
      <w:r>
        <w:rPr>
          <w:noProof/>
        </w:rPr>
        <w:tab/>
      </w:r>
      <w:r>
        <w:rPr>
          <w:noProof/>
        </w:rPr>
        <w:fldChar w:fldCharType="begin"/>
      </w:r>
      <w:r>
        <w:rPr>
          <w:noProof/>
        </w:rPr>
        <w:instrText xml:space="preserve"> PAGEREF _Toc199185044 \h </w:instrText>
      </w:r>
      <w:r>
        <w:rPr>
          <w:noProof/>
        </w:rPr>
      </w:r>
      <w:r>
        <w:rPr>
          <w:noProof/>
        </w:rPr>
        <w:fldChar w:fldCharType="separate"/>
      </w:r>
      <w:r>
        <w:rPr>
          <w:noProof/>
        </w:rPr>
        <w:t>32</w:t>
      </w:r>
      <w:r>
        <w:rPr>
          <w:noProof/>
        </w:rPr>
        <w:fldChar w:fldCharType="end"/>
      </w:r>
    </w:p>
    <w:p w14:paraId="0BCCDEC3" w14:textId="0802E744" w:rsidR="006C77BA" w:rsidRDefault="006C77BA">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_Toc199185045 \h </w:instrText>
      </w:r>
      <w:r>
        <w:rPr>
          <w:noProof/>
        </w:rPr>
      </w:r>
      <w:r>
        <w:rPr>
          <w:noProof/>
        </w:rPr>
        <w:fldChar w:fldCharType="separate"/>
      </w:r>
      <w:r>
        <w:rPr>
          <w:noProof/>
        </w:rPr>
        <w:t>32</w:t>
      </w:r>
      <w:r>
        <w:rPr>
          <w:noProof/>
        </w:rPr>
        <w:fldChar w:fldCharType="end"/>
      </w:r>
    </w:p>
    <w:p w14:paraId="4D8AA319" w14:textId="220BCD6F" w:rsidR="006C77BA" w:rsidRDefault="006C77BA">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_Toc199185046 \h </w:instrText>
      </w:r>
      <w:r>
        <w:rPr>
          <w:noProof/>
        </w:rPr>
      </w:r>
      <w:r>
        <w:rPr>
          <w:noProof/>
        </w:rPr>
        <w:fldChar w:fldCharType="separate"/>
      </w:r>
      <w:r>
        <w:rPr>
          <w:noProof/>
        </w:rPr>
        <w:t>32</w:t>
      </w:r>
      <w:r>
        <w:rPr>
          <w:noProof/>
        </w:rPr>
        <w:fldChar w:fldCharType="end"/>
      </w:r>
    </w:p>
    <w:p w14:paraId="5A9FE221" w14:textId="3B57F46D" w:rsidR="006C77BA" w:rsidRDefault="006C77BA">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_Toc199185047 \h </w:instrText>
      </w:r>
      <w:r>
        <w:rPr>
          <w:noProof/>
        </w:rPr>
      </w:r>
      <w:r>
        <w:rPr>
          <w:noProof/>
        </w:rPr>
        <w:fldChar w:fldCharType="separate"/>
      </w:r>
      <w:r>
        <w:rPr>
          <w:noProof/>
        </w:rPr>
        <w:t>32</w:t>
      </w:r>
      <w:r>
        <w:rPr>
          <w:noProof/>
        </w:rPr>
        <w:fldChar w:fldCharType="end"/>
      </w:r>
    </w:p>
    <w:p w14:paraId="42B2E2FB" w14:textId="2BBA70A9" w:rsidR="006C77BA" w:rsidRDefault="006C77BA">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_Toc199185048 \h </w:instrText>
      </w:r>
      <w:r>
        <w:rPr>
          <w:noProof/>
        </w:rPr>
      </w:r>
      <w:r>
        <w:rPr>
          <w:noProof/>
        </w:rPr>
        <w:fldChar w:fldCharType="separate"/>
      </w:r>
      <w:r>
        <w:rPr>
          <w:noProof/>
        </w:rPr>
        <w:t>32</w:t>
      </w:r>
      <w:r>
        <w:rPr>
          <w:noProof/>
        </w:rPr>
        <w:fldChar w:fldCharType="end"/>
      </w:r>
    </w:p>
    <w:p w14:paraId="63BA8C9A" w14:textId="72EC9C25" w:rsidR="006C77BA" w:rsidRDefault="006C77BA">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_Toc199185049 \h </w:instrText>
      </w:r>
      <w:r>
        <w:rPr>
          <w:noProof/>
        </w:rPr>
      </w:r>
      <w:r>
        <w:rPr>
          <w:noProof/>
        </w:rPr>
        <w:fldChar w:fldCharType="separate"/>
      </w:r>
      <w:r>
        <w:rPr>
          <w:noProof/>
        </w:rPr>
        <w:t>32</w:t>
      </w:r>
      <w:r>
        <w:rPr>
          <w:noProof/>
        </w:rPr>
        <w:fldChar w:fldCharType="end"/>
      </w:r>
    </w:p>
    <w:p w14:paraId="06B0CC7C" w14:textId="0D34AD30" w:rsidR="006C77BA" w:rsidRDefault="006C77BA">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_Toc199185050 \h </w:instrText>
      </w:r>
      <w:r>
        <w:rPr>
          <w:noProof/>
        </w:rPr>
      </w:r>
      <w:r>
        <w:rPr>
          <w:noProof/>
        </w:rPr>
        <w:fldChar w:fldCharType="separate"/>
      </w:r>
      <w:r>
        <w:rPr>
          <w:noProof/>
        </w:rPr>
        <w:t>32</w:t>
      </w:r>
      <w:r>
        <w:rPr>
          <w:noProof/>
        </w:rPr>
        <w:fldChar w:fldCharType="end"/>
      </w:r>
    </w:p>
    <w:p w14:paraId="47A17109" w14:textId="2C49FCA9" w:rsidR="006C77BA" w:rsidRDefault="006C77BA">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_Toc199185051 \h </w:instrText>
      </w:r>
      <w:r>
        <w:rPr>
          <w:noProof/>
        </w:rPr>
      </w:r>
      <w:r>
        <w:rPr>
          <w:noProof/>
        </w:rPr>
        <w:fldChar w:fldCharType="separate"/>
      </w:r>
      <w:r>
        <w:rPr>
          <w:noProof/>
        </w:rPr>
        <w:t>33</w:t>
      </w:r>
      <w:r>
        <w:rPr>
          <w:noProof/>
        </w:rPr>
        <w:fldChar w:fldCharType="end"/>
      </w:r>
    </w:p>
    <w:p w14:paraId="177A44C2" w14:textId="6FC41A87" w:rsidR="006C77BA" w:rsidRDefault="006C77BA">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_Toc199185052 \h </w:instrText>
      </w:r>
      <w:r>
        <w:rPr>
          <w:noProof/>
        </w:rPr>
      </w:r>
      <w:r>
        <w:rPr>
          <w:noProof/>
        </w:rPr>
        <w:fldChar w:fldCharType="separate"/>
      </w:r>
      <w:r>
        <w:rPr>
          <w:noProof/>
        </w:rPr>
        <w:t>33</w:t>
      </w:r>
      <w:r>
        <w:rPr>
          <w:noProof/>
        </w:rPr>
        <w:fldChar w:fldCharType="end"/>
      </w:r>
    </w:p>
    <w:p w14:paraId="48AC7BD3" w14:textId="67E2311A" w:rsidR="006C77BA" w:rsidRDefault="006C77BA">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_Toc199185053 \h </w:instrText>
      </w:r>
      <w:r>
        <w:rPr>
          <w:noProof/>
        </w:rPr>
      </w:r>
      <w:r>
        <w:rPr>
          <w:noProof/>
        </w:rPr>
        <w:fldChar w:fldCharType="separate"/>
      </w:r>
      <w:r>
        <w:rPr>
          <w:noProof/>
        </w:rPr>
        <w:t>33</w:t>
      </w:r>
      <w:r>
        <w:rPr>
          <w:noProof/>
        </w:rPr>
        <w:fldChar w:fldCharType="end"/>
      </w:r>
    </w:p>
    <w:p w14:paraId="1C173415" w14:textId="6CEEC7FB" w:rsidR="006C77BA" w:rsidRDefault="006C77BA">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_Toc199185054 \h </w:instrText>
      </w:r>
      <w:r>
        <w:rPr>
          <w:noProof/>
        </w:rPr>
      </w:r>
      <w:r>
        <w:rPr>
          <w:noProof/>
        </w:rPr>
        <w:fldChar w:fldCharType="separate"/>
      </w:r>
      <w:r>
        <w:rPr>
          <w:noProof/>
        </w:rPr>
        <w:t>34</w:t>
      </w:r>
      <w:r>
        <w:rPr>
          <w:noProof/>
        </w:rPr>
        <w:fldChar w:fldCharType="end"/>
      </w:r>
    </w:p>
    <w:p w14:paraId="4135C8B8" w14:textId="37815834" w:rsidR="006C77BA" w:rsidRDefault="006C77BA">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_Toc199185055 \h </w:instrText>
      </w:r>
      <w:r>
        <w:rPr>
          <w:noProof/>
        </w:rPr>
      </w:r>
      <w:r>
        <w:rPr>
          <w:noProof/>
        </w:rPr>
        <w:fldChar w:fldCharType="separate"/>
      </w:r>
      <w:r>
        <w:rPr>
          <w:noProof/>
        </w:rPr>
        <w:t>34</w:t>
      </w:r>
      <w:r>
        <w:rPr>
          <w:noProof/>
        </w:rPr>
        <w:fldChar w:fldCharType="end"/>
      </w:r>
    </w:p>
    <w:p w14:paraId="4762126F" w14:textId="7FFE4FF8" w:rsidR="006C77BA" w:rsidRDefault="006C77BA">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_Toc199185056 \h </w:instrText>
      </w:r>
      <w:r>
        <w:rPr>
          <w:noProof/>
        </w:rPr>
      </w:r>
      <w:r>
        <w:rPr>
          <w:noProof/>
        </w:rPr>
        <w:fldChar w:fldCharType="separate"/>
      </w:r>
      <w:r>
        <w:rPr>
          <w:noProof/>
        </w:rPr>
        <w:t>34</w:t>
      </w:r>
      <w:r>
        <w:rPr>
          <w:noProof/>
        </w:rPr>
        <w:fldChar w:fldCharType="end"/>
      </w:r>
    </w:p>
    <w:p w14:paraId="186A1321" w14:textId="1695D6A7" w:rsidR="006C77BA" w:rsidRDefault="006C77BA">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_Toc199185057 \h </w:instrText>
      </w:r>
      <w:r>
        <w:rPr>
          <w:noProof/>
        </w:rPr>
      </w:r>
      <w:r>
        <w:rPr>
          <w:noProof/>
        </w:rPr>
        <w:fldChar w:fldCharType="separate"/>
      </w:r>
      <w:r>
        <w:rPr>
          <w:noProof/>
        </w:rPr>
        <w:t>34</w:t>
      </w:r>
      <w:r>
        <w:rPr>
          <w:noProof/>
        </w:rPr>
        <w:fldChar w:fldCharType="end"/>
      </w:r>
    </w:p>
    <w:p w14:paraId="386C948F" w14:textId="7D5AF8B5" w:rsidR="006C77BA" w:rsidRDefault="006C77BA">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_Toc199185058 \h </w:instrText>
      </w:r>
      <w:r>
        <w:rPr>
          <w:noProof/>
        </w:rPr>
      </w:r>
      <w:r>
        <w:rPr>
          <w:noProof/>
        </w:rPr>
        <w:fldChar w:fldCharType="separate"/>
      </w:r>
      <w:r>
        <w:rPr>
          <w:noProof/>
        </w:rPr>
        <w:t>34</w:t>
      </w:r>
      <w:r>
        <w:rPr>
          <w:noProof/>
        </w:rPr>
        <w:fldChar w:fldCharType="end"/>
      </w:r>
    </w:p>
    <w:p w14:paraId="388BF4F0" w14:textId="029814D7" w:rsidR="006C77BA" w:rsidRDefault="006C77BA">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3C762A">
        <w:rPr>
          <w:noProof/>
          <w:lang w:val="en-US"/>
        </w:rPr>
        <w:t xml:space="preserve">ACR Event </w:t>
      </w:r>
      <w:r>
        <w:rPr>
          <w:noProof/>
        </w:rPr>
        <w:t>Notification</w:t>
      </w:r>
      <w:r>
        <w:rPr>
          <w:noProof/>
        </w:rPr>
        <w:tab/>
      </w:r>
      <w:r>
        <w:rPr>
          <w:noProof/>
        </w:rPr>
        <w:fldChar w:fldCharType="begin"/>
      </w:r>
      <w:r>
        <w:rPr>
          <w:noProof/>
        </w:rPr>
        <w:instrText xml:space="preserve"> PAGEREF _Toc199185059 \h </w:instrText>
      </w:r>
      <w:r>
        <w:rPr>
          <w:noProof/>
        </w:rPr>
      </w:r>
      <w:r>
        <w:rPr>
          <w:noProof/>
        </w:rPr>
        <w:fldChar w:fldCharType="separate"/>
      </w:r>
      <w:r>
        <w:rPr>
          <w:noProof/>
        </w:rPr>
        <w:t>34</w:t>
      </w:r>
      <w:r>
        <w:rPr>
          <w:noProof/>
        </w:rPr>
        <w:fldChar w:fldCharType="end"/>
      </w:r>
    </w:p>
    <w:p w14:paraId="6C405D7F" w14:textId="24590328" w:rsidR="006C77BA" w:rsidRDefault="006C77BA">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ab/>
      </w:r>
      <w:r>
        <w:rPr>
          <w:noProof/>
        </w:rPr>
        <w:fldChar w:fldCharType="begin"/>
      </w:r>
      <w:r>
        <w:rPr>
          <w:noProof/>
        </w:rPr>
        <w:instrText xml:space="preserve"> PAGEREF _Toc199185060 \h </w:instrText>
      </w:r>
      <w:r>
        <w:rPr>
          <w:noProof/>
        </w:rPr>
      </w:r>
      <w:r>
        <w:rPr>
          <w:noProof/>
        </w:rPr>
        <w:fldChar w:fldCharType="separate"/>
      </w:r>
      <w:r>
        <w:rPr>
          <w:noProof/>
        </w:rPr>
        <w:t>36</w:t>
      </w:r>
      <w:r>
        <w:rPr>
          <w:noProof/>
        </w:rPr>
        <w:fldChar w:fldCharType="end"/>
      </w:r>
    </w:p>
    <w:p w14:paraId="7C4FC7D2" w14:textId="718DF309" w:rsidR="006C77BA" w:rsidRDefault="006C77BA">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_Toc199185061 \h </w:instrText>
      </w:r>
      <w:r>
        <w:rPr>
          <w:noProof/>
        </w:rPr>
      </w:r>
      <w:r>
        <w:rPr>
          <w:noProof/>
        </w:rPr>
        <w:fldChar w:fldCharType="separate"/>
      </w:r>
      <w:r>
        <w:rPr>
          <w:noProof/>
        </w:rPr>
        <w:t>36</w:t>
      </w:r>
      <w:r>
        <w:rPr>
          <w:noProof/>
        </w:rPr>
        <w:fldChar w:fldCharType="end"/>
      </w:r>
    </w:p>
    <w:p w14:paraId="1BB1B8B4" w14:textId="4EB1039D" w:rsidR="006C77BA" w:rsidRDefault="006C77BA">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_Toc199185062 \h </w:instrText>
      </w:r>
      <w:r>
        <w:rPr>
          <w:noProof/>
        </w:rPr>
      </w:r>
      <w:r>
        <w:rPr>
          <w:noProof/>
        </w:rPr>
        <w:fldChar w:fldCharType="separate"/>
      </w:r>
      <w:r>
        <w:rPr>
          <w:noProof/>
        </w:rPr>
        <w:t>36</w:t>
      </w:r>
      <w:r>
        <w:rPr>
          <w:noProof/>
        </w:rPr>
        <w:fldChar w:fldCharType="end"/>
      </w:r>
    </w:p>
    <w:p w14:paraId="0C079D26" w14:textId="7E789D3F" w:rsidR="006C77BA" w:rsidRDefault="006C77BA">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_Toc199185063 \h </w:instrText>
      </w:r>
      <w:r>
        <w:rPr>
          <w:noProof/>
        </w:rPr>
      </w:r>
      <w:r>
        <w:rPr>
          <w:noProof/>
        </w:rPr>
        <w:fldChar w:fldCharType="separate"/>
      </w:r>
      <w:r>
        <w:rPr>
          <w:noProof/>
        </w:rPr>
        <w:t>36</w:t>
      </w:r>
      <w:r>
        <w:rPr>
          <w:noProof/>
        </w:rPr>
        <w:fldChar w:fldCharType="end"/>
      </w:r>
    </w:p>
    <w:p w14:paraId="1B24606C" w14:textId="0763CDE7" w:rsidR="006C77BA" w:rsidRDefault="006C77BA">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_Subscribe</w:t>
      </w:r>
      <w:r>
        <w:rPr>
          <w:noProof/>
        </w:rPr>
        <w:tab/>
      </w:r>
      <w:r>
        <w:rPr>
          <w:noProof/>
        </w:rPr>
        <w:fldChar w:fldCharType="begin"/>
      </w:r>
      <w:r>
        <w:rPr>
          <w:noProof/>
        </w:rPr>
        <w:instrText xml:space="preserve"> PAGEREF _Toc199185064 \h </w:instrText>
      </w:r>
      <w:r>
        <w:rPr>
          <w:noProof/>
        </w:rPr>
      </w:r>
      <w:r>
        <w:rPr>
          <w:noProof/>
        </w:rPr>
        <w:fldChar w:fldCharType="separate"/>
      </w:r>
      <w:r>
        <w:rPr>
          <w:noProof/>
        </w:rPr>
        <w:t>36</w:t>
      </w:r>
      <w:r>
        <w:rPr>
          <w:noProof/>
        </w:rPr>
        <w:fldChar w:fldCharType="end"/>
      </w:r>
    </w:p>
    <w:p w14:paraId="5D93C9C0" w14:textId="56DB7368" w:rsidR="006C77BA" w:rsidRDefault="006C77BA">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_Toc199185065 \h </w:instrText>
      </w:r>
      <w:r>
        <w:rPr>
          <w:noProof/>
        </w:rPr>
      </w:r>
      <w:r>
        <w:rPr>
          <w:noProof/>
        </w:rPr>
        <w:fldChar w:fldCharType="separate"/>
      </w:r>
      <w:r>
        <w:rPr>
          <w:noProof/>
        </w:rPr>
        <w:t>36</w:t>
      </w:r>
      <w:r>
        <w:rPr>
          <w:noProof/>
        </w:rPr>
        <w:fldChar w:fldCharType="end"/>
      </w:r>
    </w:p>
    <w:p w14:paraId="09AFC5A3" w14:textId="71209AD7" w:rsidR="006C77BA" w:rsidRDefault="006C77BA">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_Toc199185066 \h </w:instrText>
      </w:r>
      <w:r>
        <w:rPr>
          <w:noProof/>
        </w:rPr>
      </w:r>
      <w:r>
        <w:rPr>
          <w:noProof/>
        </w:rPr>
        <w:fldChar w:fldCharType="separate"/>
      </w:r>
      <w:r>
        <w:rPr>
          <w:noProof/>
        </w:rPr>
        <w:t>36</w:t>
      </w:r>
      <w:r>
        <w:rPr>
          <w:noProof/>
        </w:rPr>
        <w:fldChar w:fldCharType="end"/>
      </w:r>
    </w:p>
    <w:p w14:paraId="373DAD7F" w14:textId="7A5B1B77" w:rsidR="006C77BA" w:rsidRDefault="006C77BA">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_Update</w:t>
      </w:r>
      <w:r>
        <w:rPr>
          <w:noProof/>
        </w:rPr>
        <w:tab/>
      </w:r>
      <w:r>
        <w:rPr>
          <w:noProof/>
        </w:rPr>
        <w:fldChar w:fldCharType="begin"/>
      </w:r>
      <w:r>
        <w:rPr>
          <w:noProof/>
        </w:rPr>
        <w:instrText xml:space="preserve"> PAGEREF _Toc199185067 \h </w:instrText>
      </w:r>
      <w:r>
        <w:rPr>
          <w:noProof/>
        </w:rPr>
      </w:r>
      <w:r>
        <w:rPr>
          <w:noProof/>
        </w:rPr>
        <w:fldChar w:fldCharType="separate"/>
      </w:r>
      <w:r>
        <w:rPr>
          <w:noProof/>
        </w:rPr>
        <w:t>37</w:t>
      </w:r>
      <w:r>
        <w:rPr>
          <w:noProof/>
        </w:rPr>
        <w:fldChar w:fldCharType="end"/>
      </w:r>
    </w:p>
    <w:p w14:paraId="5435AC37" w14:textId="25819B85" w:rsidR="006C77BA" w:rsidRDefault="006C77BA">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_Toc199185068 \h </w:instrText>
      </w:r>
      <w:r>
        <w:rPr>
          <w:noProof/>
        </w:rPr>
      </w:r>
      <w:r>
        <w:rPr>
          <w:noProof/>
        </w:rPr>
        <w:fldChar w:fldCharType="separate"/>
      </w:r>
      <w:r>
        <w:rPr>
          <w:noProof/>
        </w:rPr>
        <w:t>37</w:t>
      </w:r>
      <w:r>
        <w:rPr>
          <w:noProof/>
        </w:rPr>
        <w:fldChar w:fldCharType="end"/>
      </w:r>
    </w:p>
    <w:p w14:paraId="2A1C93F9" w14:textId="698F0D8A" w:rsidR="006C77BA" w:rsidRDefault="006C77BA">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_Toc199185069 \h </w:instrText>
      </w:r>
      <w:r>
        <w:rPr>
          <w:noProof/>
        </w:rPr>
      </w:r>
      <w:r>
        <w:rPr>
          <w:noProof/>
        </w:rPr>
        <w:fldChar w:fldCharType="separate"/>
      </w:r>
      <w:r>
        <w:rPr>
          <w:noProof/>
        </w:rPr>
        <w:t>37</w:t>
      </w:r>
      <w:r>
        <w:rPr>
          <w:noProof/>
        </w:rPr>
        <w:fldChar w:fldCharType="end"/>
      </w:r>
    </w:p>
    <w:p w14:paraId="256570B4" w14:textId="739E5D20" w:rsidR="006C77BA" w:rsidRDefault="006C77BA">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_Unsubscribe</w:t>
      </w:r>
      <w:r>
        <w:rPr>
          <w:noProof/>
        </w:rPr>
        <w:tab/>
      </w:r>
      <w:r>
        <w:rPr>
          <w:noProof/>
        </w:rPr>
        <w:fldChar w:fldCharType="begin"/>
      </w:r>
      <w:r>
        <w:rPr>
          <w:noProof/>
        </w:rPr>
        <w:instrText xml:space="preserve"> PAGEREF _Toc199185070 \h </w:instrText>
      </w:r>
      <w:r>
        <w:rPr>
          <w:noProof/>
        </w:rPr>
      </w:r>
      <w:r>
        <w:rPr>
          <w:noProof/>
        </w:rPr>
        <w:fldChar w:fldCharType="separate"/>
      </w:r>
      <w:r>
        <w:rPr>
          <w:noProof/>
        </w:rPr>
        <w:t>38</w:t>
      </w:r>
      <w:r>
        <w:rPr>
          <w:noProof/>
        </w:rPr>
        <w:fldChar w:fldCharType="end"/>
      </w:r>
    </w:p>
    <w:p w14:paraId="3FA17A8A" w14:textId="2B0364D2" w:rsidR="006C77BA" w:rsidRDefault="006C77BA">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_Toc199185071 \h </w:instrText>
      </w:r>
      <w:r>
        <w:rPr>
          <w:noProof/>
        </w:rPr>
      </w:r>
      <w:r>
        <w:rPr>
          <w:noProof/>
        </w:rPr>
        <w:fldChar w:fldCharType="separate"/>
      </w:r>
      <w:r>
        <w:rPr>
          <w:noProof/>
        </w:rPr>
        <w:t>38</w:t>
      </w:r>
      <w:r>
        <w:rPr>
          <w:noProof/>
        </w:rPr>
        <w:fldChar w:fldCharType="end"/>
      </w:r>
    </w:p>
    <w:p w14:paraId="30E6CF1C" w14:textId="471E44DF" w:rsidR="006C77BA" w:rsidRDefault="006C77BA">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_Toc199185072 \h </w:instrText>
      </w:r>
      <w:r>
        <w:rPr>
          <w:noProof/>
        </w:rPr>
      </w:r>
      <w:r>
        <w:rPr>
          <w:noProof/>
        </w:rPr>
        <w:fldChar w:fldCharType="separate"/>
      </w:r>
      <w:r>
        <w:rPr>
          <w:noProof/>
        </w:rPr>
        <w:t>38</w:t>
      </w:r>
      <w:r>
        <w:rPr>
          <w:noProof/>
        </w:rPr>
        <w:fldChar w:fldCharType="end"/>
      </w:r>
    </w:p>
    <w:p w14:paraId="21A429E2" w14:textId="14DD5683" w:rsidR="006C77BA" w:rsidRDefault="006C77BA">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_Notify</w:t>
      </w:r>
      <w:r>
        <w:rPr>
          <w:noProof/>
        </w:rPr>
        <w:tab/>
      </w:r>
      <w:r>
        <w:rPr>
          <w:noProof/>
        </w:rPr>
        <w:fldChar w:fldCharType="begin"/>
      </w:r>
      <w:r>
        <w:rPr>
          <w:noProof/>
        </w:rPr>
        <w:instrText xml:space="preserve"> PAGEREF _Toc199185073 \h </w:instrText>
      </w:r>
      <w:r>
        <w:rPr>
          <w:noProof/>
        </w:rPr>
      </w:r>
      <w:r>
        <w:rPr>
          <w:noProof/>
        </w:rPr>
        <w:fldChar w:fldCharType="separate"/>
      </w:r>
      <w:r>
        <w:rPr>
          <w:noProof/>
        </w:rPr>
        <w:t>39</w:t>
      </w:r>
      <w:r>
        <w:rPr>
          <w:noProof/>
        </w:rPr>
        <w:fldChar w:fldCharType="end"/>
      </w:r>
    </w:p>
    <w:p w14:paraId="31E78C3C" w14:textId="73A21A63" w:rsidR="006C77BA" w:rsidRDefault="006C77BA">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_Toc199185074 \h </w:instrText>
      </w:r>
      <w:r>
        <w:rPr>
          <w:noProof/>
        </w:rPr>
      </w:r>
      <w:r>
        <w:rPr>
          <w:noProof/>
        </w:rPr>
        <w:fldChar w:fldCharType="separate"/>
      </w:r>
      <w:r>
        <w:rPr>
          <w:noProof/>
        </w:rPr>
        <w:t>39</w:t>
      </w:r>
      <w:r>
        <w:rPr>
          <w:noProof/>
        </w:rPr>
        <w:fldChar w:fldCharType="end"/>
      </w:r>
    </w:p>
    <w:p w14:paraId="1AFB9811" w14:textId="1BAB2951" w:rsidR="006C77BA" w:rsidRDefault="006C77BA">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3C762A">
        <w:rPr>
          <w:noProof/>
          <w:lang w:val="en-US"/>
        </w:rPr>
        <w:t>Notification</w:t>
      </w:r>
      <w:r>
        <w:rPr>
          <w:noProof/>
        </w:rPr>
        <w:tab/>
      </w:r>
      <w:r>
        <w:rPr>
          <w:noProof/>
        </w:rPr>
        <w:fldChar w:fldCharType="begin"/>
      </w:r>
      <w:r>
        <w:rPr>
          <w:noProof/>
        </w:rPr>
        <w:instrText xml:space="preserve"> PAGEREF _Toc199185075 \h </w:instrText>
      </w:r>
      <w:r>
        <w:rPr>
          <w:noProof/>
        </w:rPr>
      </w:r>
      <w:r>
        <w:rPr>
          <w:noProof/>
        </w:rPr>
        <w:fldChar w:fldCharType="separate"/>
      </w:r>
      <w:r>
        <w:rPr>
          <w:noProof/>
        </w:rPr>
        <w:t>39</w:t>
      </w:r>
      <w:r>
        <w:rPr>
          <w:noProof/>
        </w:rPr>
        <w:fldChar w:fldCharType="end"/>
      </w:r>
    </w:p>
    <w:p w14:paraId="4105757B" w14:textId="3DA0CA12" w:rsidR="006C77BA" w:rsidRDefault="006C77BA">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_Toc199185076 \h </w:instrText>
      </w:r>
      <w:r>
        <w:rPr>
          <w:noProof/>
        </w:rPr>
      </w:r>
      <w:r>
        <w:rPr>
          <w:noProof/>
        </w:rPr>
        <w:fldChar w:fldCharType="separate"/>
      </w:r>
      <w:r>
        <w:rPr>
          <w:noProof/>
        </w:rPr>
        <w:t>39</w:t>
      </w:r>
      <w:r>
        <w:rPr>
          <w:noProof/>
        </w:rPr>
        <w:fldChar w:fldCharType="end"/>
      </w:r>
    </w:p>
    <w:p w14:paraId="0978B718" w14:textId="0975B00B" w:rsidR="006C77BA" w:rsidRDefault="006C77BA">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_Toc199185077 \h </w:instrText>
      </w:r>
      <w:r>
        <w:rPr>
          <w:noProof/>
        </w:rPr>
      </w:r>
      <w:r>
        <w:rPr>
          <w:noProof/>
        </w:rPr>
        <w:fldChar w:fldCharType="separate"/>
      </w:r>
      <w:r>
        <w:rPr>
          <w:noProof/>
        </w:rPr>
        <w:t>39</w:t>
      </w:r>
      <w:r>
        <w:rPr>
          <w:noProof/>
        </w:rPr>
        <w:fldChar w:fldCharType="end"/>
      </w:r>
    </w:p>
    <w:p w14:paraId="7714CB2A" w14:textId="075E98E9" w:rsidR="006C77BA" w:rsidRDefault="006C77BA">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_Toc199185078 \h </w:instrText>
      </w:r>
      <w:r>
        <w:rPr>
          <w:noProof/>
        </w:rPr>
      </w:r>
      <w:r>
        <w:rPr>
          <w:noProof/>
        </w:rPr>
        <w:fldChar w:fldCharType="separate"/>
      </w:r>
      <w:r>
        <w:rPr>
          <w:noProof/>
        </w:rPr>
        <w:t>39</w:t>
      </w:r>
      <w:r>
        <w:rPr>
          <w:noProof/>
        </w:rPr>
        <w:fldChar w:fldCharType="end"/>
      </w:r>
    </w:p>
    <w:p w14:paraId="73C2F3FB" w14:textId="010558BE" w:rsidR="006C77BA" w:rsidRDefault="006C77BA">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_Toc199185079 \h </w:instrText>
      </w:r>
      <w:r>
        <w:rPr>
          <w:noProof/>
        </w:rPr>
      </w:r>
      <w:r>
        <w:rPr>
          <w:noProof/>
        </w:rPr>
        <w:fldChar w:fldCharType="separate"/>
      </w:r>
      <w:r>
        <w:rPr>
          <w:noProof/>
        </w:rPr>
        <w:t>41</w:t>
      </w:r>
      <w:r>
        <w:rPr>
          <w:noProof/>
        </w:rPr>
        <w:fldChar w:fldCharType="end"/>
      </w:r>
    </w:p>
    <w:p w14:paraId="1916C96A" w14:textId="22152871" w:rsidR="006C77BA" w:rsidRDefault="006C77BA">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_Toc199185080 \h </w:instrText>
      </w:r>
      <w:r>
        <w:rPr>
          <w:noProof/>
        </w:rPr>
      </w:r>
      <w:r>
        <w:rPr>
          <w:noProof/>
        </w:rPr>
        <w:fldChar w:fldCharType="separate"/>
      </w:r>
      <w:r>
        <w:rPr>
          <w:noProof/>
        </w:rPr>
        <w:t>41</w:t>
      </w:r>
      <w:r>
        <w:rPr>
          <w:noProof/>
        </w:rPr>
        <w:fldChar w:fldCharType="end"/>
      </w:r>
    </w:p>
    <w:p w14:paraId="1A39AA46" w14:textId="05C0047C" w:rsidR="006C77BA" w:rsidRDefault="006C77BA">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_Toc199185081 \h </w:instrText>
      </w:r>
      <w:r>
        <w:rPr>
          <w:noProof/>
        </w:rPr>
      </w:r>
      <w:r>
        <w:rPr>
          <w:noProof/>
        </w:rPr>
        <w:fldChar w:fldCharType="separate"/>
      </w:r>
      <w:r>
        <w:rPr>
          <w:noProof/>
        </w:rPr>
        <w:t>41</w:t>
      </w:r>
      <w:r>
        <w:rPr>
          <w:noProof/>
        </w:rPr>
        <w:fldChar w:fldCharType="end"/>
      </w:r>
    </w:p>
    <w:p w14:paraId="3145ECD6" w14:textId="32384E03" w:rsidR="006C77BA" w:rsidRDefault="006C77BA">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_Toc199185082 \h </w:instrText>
      </w:r>
      <w:r>
        <w:rPr>
          <w:noProof/>
        </w:rPr>
      </w:r>
      <w:r>
        <w:rPr>
          <w:noProof/>
        </w:rPr>
        <w:fldChar w:fldCharType="separate"/>
      </w:r>
      <w:r>
        <w:rPr>
          <w:noProof/>
        </w:rPr>
        <w:t>41</w:t>
      </w:r>
      <w:r>
        <w:rPr>
          <w:noProof/>
        </w:rPr>
        <w:fldChar w:fldCharType="end"/>
      </w:r>
    </w:p>
    <w:p w14:paraId="629BAA6D" w14:textId="7D61504D" w:rsidR="006C77BA" w:rsidRDefault="006C77BA">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_Toc199185083 \h </w:instrText>
      </w:r>
      <w:r>
        <w:rPr>
          <w:noProof/>
        </w:rPr>
      </w:r>
      <w:r>
        <w:rPr>
          <w:noProof/>
        </w:rPr>
        <w:fldChar w:fldCharType="separate"/>
      </w:r>
      <w:r>
        <w:rPr>
          <w:noProof/>
        </w:rPr>
        <w:t>41</w:t>
      </w:r>
      <w:r>
        <w:rPr>
          <w:noProof/>
        </w:rPr>
        <w:fldChar w:fldCharType="end"/>
      </w:r>
    </w:p>
    <w:p w14:paraId="08E60BE4" w14:textId="4CF858FA" w:rsidR="006C77BA" w:rsidRDefault="006C77BA">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_Toc199185084 \h </w:instrText>
      </w:r>
      <w:r>
        <w:rPr>
          <w:noProof/>
        </w:rPr>
      </w:r>
      <w:r>
        <w:rPr>
          <w:noProof/>
        </w:rPr>
        <w:fldChar w:fldCharType="separate"/>
      </w:r>
      <w:r>
        <w:rPr>
          <w:noProof/>
        </w:rPr>
        <w:t>41</w:t>
      </w:r>
      <w:r>
        <w:rPr>
          <w:noProof/>
        </w:rPr>
        <w:fldChar w:fldCharType="end"/>
      </w:r>
    </w:p>
    <w:p w14:paraId="7C62D9B4" w14:textId="018A165C" w:rsidR="006C77BA" w:rsidRDefault="006C77BA">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_Toc199185085 \h </w:instrText>
      </w:r>
      <w:r>
        <w:rPr>
          <w:noProof/>
        </w:rPr>
      </w:r>
      <w:r>
        <w:rPr>
          <w:noProof/>
        </w:rPr>
        <w:fldChar w:fldCharType="separate"/>
      </w:r>
      <w:r>
        <w:rPr>
          <w:noProof/>
        </w:rPr>
        <w:t>41</w:t>
      </w:r>
      <w:r>
        <w:rPr>
          <w:noProof/>
        </w:rPr>
        <w:fldChar w:fldCharType="end"/>
      </w:r>
    </w:p>
    <w:p w14:paraId="7746D136" w14:textId="34DACED3" w:rsidR="006C77BA" w:rsidRDefault="006C77BA">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_Toc199185086 \h </w:instrText>
      </w:r>
      <w:r>
        <w:rPr>
          <w:noProof/>
        </w:rPr>
      </w:r>
      <w:r>
        <w:rPr>
          <w:noProof/>
        </w:rPr>
        <w:fldChar w:fldCharType="separate"/>
      </w:r>
      <w:r>
        <w:rPr>
          <w:noProof/>
        </w:rPr>
        <w:t>42</w:t>
      </w:r>
      <w:r>
        <w:rPr>
          <w:noProof/>
        </w:rPr>
        <w:fldChar w:fldCharType="end"/>
      </w:r>
    </w:p>
    <w:p w14:paraId="72D50A83" w14:textId="4F06F29E" w:rsidR="006C77BA" w:rsidRDefault="006C77BA">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_Toc199185087 \h </w:instrText>
      </w:r>
      <w:r>
        <w:rPr>
          <w:noProof/>
        </w:rPr>
      </w:r>
      <w:r>
        <w:rPr>
          <w:noProof/>
        </w:rPr>
        <w:fldChar w:fldCharType="separate"/>
      </w:r>
      <w:r>
        <w:rPr>
          <w:noProof/>
        </w:rPr>
        <w:t>42</w:t>
      </w:r>
      <w:r>
        <w:rPr>
          <w:noProof/>
        </w:rPr>
        <w:fldChar w:fldCharType="end"/>
      </w:r>
    </w:p>
    <w:p w14:paraId="72013434" w14:textId="49F41BCB" w:rsidR="006C77BA" w:rsidRDefault="006C77BA">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_Toc199185088 \h </w:instrText>
      </w:r>
      <w:r>
        <w:rPr>
          <w:noProof/>
        </w:rPr>
      </w:r>
      <w:r>
        <w:rPr>
          <w:noProof/>
        </w:rPr>
        <w:fldChar w:fldCharType="separate"/>
      </w:r>
      <w:r>
        <w:rPr>
          <w:noProof/>
        </w:rPr>
        <w:t>42</w:t>
      </w:r>
      <w:r>
        <w:rPr>
          <w:noProof/>
        </w:rPr>
        <w:fldChar w:fldCharType="end"/>
      </w:r>
    </w:p>
    <w:p w14:paraId="333CAF65" w14:textId="421CD8AF" w:rsidR="006C77BA" w:rsidRDefault="006C77BA">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_Toc199185089 \h </w:instrText>
      </w:r>
      <w:r>
        <w:rPr>
          <w:noProof/>
        </w:rPr>
      </w:r>
      <w:r>
        <w:rPr>
          <w:noProof/>
        </w:rPr>
        <w:fldChar w:fldCharType="separate"/>
      </w:r>
      <w:r>
        <w:rPr>
          <w:noProof/>
        </w:rPr>
        <w:t>43</w:t>
      </w:r>
      <w:r>
        <w:rPr>
          <w:noProof/>
        </w:rPr>
        <w:fldChar w:fldCharType="end"/>
      </w:r>
    </w:p>
    <w:p w14:paraId="3A217CF3" w14:textId="0D925437" w:rsidR="006C77BA" w:rsidRDefault="006C77BA">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_Toc199185090 \h </w:instrText>
      </w:r>
      <w:r>
        <w:rPr>
          <w:noProof/>
        </w:rPr>
      </w:r>
      <w:r>
        <w:rPr>
          <w:noProof/>
        </w:rPr>
        <w:fldChar w:fldCharType="separate"/>
      </w:r>
      <w:r>
        <w:rPr>
          <w:noProof/>
        </w:rPr>
        <w:t>43</w:t>
      </w:r>
      <w:r>
        <w:rPr>
          <w:noProof/>
        </w:rPr>
        <w:fldChar w:fldCharType="end"/>
      </w:r>
    </w:p>
    <w:p w14:paraId="31C34627" w14:textId="3C52553E" w:rsidR="006C77BA" w:rsidRDefault="006C77BA">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_Toc199185091 \h </w:instrText>
      </w:r>
      <w:r>
        <w:rPr>
          <w:noProof/>
        </w:rPr>
      </w:r>
      <w:r>
        <w:rPr>
          <w:noProof/>
        </w:rPr>
        <w:fldChar w:fldCharType="separate"/>
      </w:r>
      <w:r>
        <w:rPr>
          <w:noProof/>
        </w:rPr>
        <w:t>43</w:t>
      </w:r>
      <w:r>
        <w:rPr>
          <w:noProof/>
        </w:rPr>
        <w:fldChar w:fldCharType="end"/>
      </w:r>
    </w:p>
    <w:p w14:paraId="2B6711C6" w14:textId="2D51D93E" w:rsidR="006C77BA" w:rsidRDefault="006C77BA">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_Toc199185092 \h </w:instrText>
      </w:r>
      <w:r>
        <w:rPr>
          <w:noProof/>
        </w:rPr>
      </w:r>
      <w:r>
        <w:rPr>
          <w:noProof/>
        </w:rPr>
        <w:fldChar w:fldCharType="separate"/>
      </w:r>
      <w:r>
        <w:rPr>
          <w:noProof/>
        </w:rPr>
        <w:t>44</w:t>
      </w:r>
      <w:r>
        <w:rPr>
          <w:noProof/>
        </w:rPr>
        <w:fldChar w:fldCharType="end"/>
      </w:r>
    </w:p>
    <w:p w14:paraId="2C2196F9" w14:textId="5F673D90" w:rsidR="006C77BA" w:rsidRDefault="006C77BA">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_Toc199185093 \h </w:instrText>
      </w:r>
      <w:r>
        <w:rPr>
          <w:noProof/>
        </w:rPr>
      </w:r>
      <w:r>
        <w:rPr>
          <w:noProof/>
        </w:rPr>
        <w:fldChar w:fldCharType="separate"/>
      </w:r>
      <w:r>
        <w:rPr>
          <w:noProof/>
        </w:rPr>
        <w:t>44</w:t>
      </w:r>
      <w:r>
        <w:rPr>
          <w:noProof/>
        </w:rPr>
        <w:fldChar w:fldCharType="end"/>
      </w:r>
    </w:p>
    <w:p w14:paraId="1FA99138" w14:textId="0B46E4D3" w:rsidR="006C77BA" w:rsidRDefault="006C77BA">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_Toc199185094 \h </w:instrText>
      </w:r>
      <w:r>
        <w:rPr>
          <w:noProof/>
        </w:rPr>
      </w:r>
      <w:r>
        <w:rPr>
          <w:noProof/>
        </w:rPr>
        <w:fldChar w:fldCharType="separate"/>
      </w:r>
      <w:r>
        <w:rPr>
          <w:noProof/>
        </w:rPr>
        <w:t>44</w:t>
      </w:r>
      <w:r>
        <w:rPr>
          <w:noProof/>
        </w:rPr>
        <w:fldChar w:fldCharType="end"/>
      </w:r>
    </w:p>
    <w:p w14:paraId="4734E51D" w14:textId="22E0C14F" w:rsidR="006C77BA" w:rsidRDefault="006C77BA">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_Toc199185095 \h </w:instrText>
      </w:r>
      <w:r>
        <w:rPr>
          <w:noProof/>
        </w:rPr>
      </w:r>
      <w:r>
        <w:rPr>
          <w:noProof/>
        </w:rPr>
        <w:fldChar w:fldCharType="separate"/>
      </w:r>
      <w:r>
        <w:rPr>
          <w:noProof/>
        </w:rPr>
        <w:t>44</w:t>
      </w:r>
      <w:r>
        <w:rPr>
          <w:noProof/>
        </w:rPr>
        <w:fldChar w:fldCharType="end"/>
      </w:r>
    </w:p>
    <w:p w14:paraId="53466638" w14:textId="37D0A8BF" w:rsidR="006C77BA" w:rsidRDefault="006C77BA">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_Toc199185096 \h </w:instrText>
      </w:r>
      <w:r>
        <w:rPr>
          <w:noProof/>
        </w:rPr>
      </w:r>
      <w:r>
        <w:rPr>
          <w:noProof/>
        </w:rPr>
        <w:fldChar w:fldCharType="separate"/>
      </w:r>
      <w:r>
        <w:rPr>
          <w:noProof/>
        </w:rPr>
        <w:t>44</w:t>
      </w:r>
      <w:r>
        <w:rPr>
          <w:noProof/>
        </w:rPr>
        <w:fldChar w:fldCharType="end"/>
      </w:r>
    </w:p>
    <w:p w14:paraId="4ECC66A2" w14:textId="71004B02" w:rsidR="006C77BA" w:rsidRDefault="006C77BA">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_Toc199185097 \h </w:instrText>
      </w:r>
      <w:r>
        <w:rPr>
          <w:noProof/>
        </w:rPr>
      </w:r>
      <w:r>
        <w:rPr>
          <w:noProof/>
        </w:rPr>
        <w:fldChar w:fldCharType="separate"/>
      </w:r>
      <w:r>
        <w:rPr>
          <w:noProof/>
        </w:rPr>
        <w:t>44</w:t>
      </w:r>
      <w:r>
        <w:rPr>
          <w:noProof/>
        </w:rPr>
        <w:fldChar w:fldCharType="end"/>
      </w:r>
    </w:p>
    <w:p w14:paraId="128A2B19" w14:textId="1FA5879D" w:rsidR="006C77BA" w:rsidRDefault="006C77BA">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_Toc199185098 \h </w:instrText>
      </w:r>
      <w:r>
        <w:rPr>
          <w:noProof/>
        </w:rPr>
      </w:r>
      <w:r>
        <w:rPr>
          <w:noProof/>
        </w:rPr>
        <w:fldChar w:fldCharType="separate"/>
      </w:r>
      <w:r>
        <w:rPr>
          <w:noProof/>
        </w:rPr>
        <w:t>44</w:t>
      </w:r>
      <w:r>
        <w:rPr>
          <w:noProof/>
        </w:rPr>
        <w:fldChar w:fldCharType="end"/>
      </w:r>
    </w:p>
    <w:p w14:paraId="59A4142E" w14:textId="0EF665B3" w:rsidR="006C77BA" w:rsidRDefault="006C77BA">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_Toc199185099 \h </w:instrText>
      </w:r>
      <w:r>
        <w:rPr>
          <w:noProof/>
        </w:rPr>
      </w:r>
      <w:r>
        <w:rPr>
          <w:noProof/>
        </w:rPr>
        <w:fldChar w:fldCharType="separate"/>
      </w:r>
      <w:r>
        <w:rPr>
          <w:noProof/>
        </w:rPr>
        <w:t>45</w:t>
      </w:r>
      <w:r>
        <w:rPr>
          <w:noProof/>
        </w:rPr>
        <w:fldChar w:fldCharType="end"/>
      </w:r>
    </w:p>
    <w:p w14:paraId="06A70819" w14:textId="4191CEF7" w:rsidR="006C77BA" w:rsidRDefault="006C77BA">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_Toc199185100 \h </w:instrText>
      </w:r>
      <w:r>
        <w:rPr>
          <w:noProof/>
        </w:rPr>
      </w:r>
      <w:r>
        <w:rPr>
          <w:noProof/>
        </w:rPr>
        <w:fldChar w:fldCharType="separate"/>
      </w:r>
      <w:r>
        <w:rPr>
          <w:noProof/>
        </w:rPr>
        <w:t>45</w:t>
      </w:r>
      <w:r>
        <w:rPr>
          <w:noProof/>
        </w:rPr>
        <w:fldChar w:fldCharType="end"/>
      </w:r>
    </w:p>
    <w:p w14:paraId="50EE6353" w14:textId="582FDB73" w:rsidR="006C77BA" w:rsidRDefault="006C77BA">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_Toc199185101 \h </w:instrText>
      </w:r>
      <w:r>
        <w:rPr>
          <w:noProof/>
        </w:rPr>
      </w:r>
      <w:r>
        <w:rPr>
          <w:noProof/>
        </w:rPr>
        <w:fldChar w:fldCharType="separate"/>
      </w:r>
      <w:r>
        <w:rPr>
          <w:noProof/>
        </w:rPr>
        <w:t>45</w:t>
      </w:r>
      <w:r>
        <w:rPr>
          <w:noProof/>
        </w:rPr>
        <w:fldChar w:fldCharType="end"/>
      </w:r>
    </w:p>
    <w:p w14:paraId="6465427D" w14:textId="57673093" w:rsidR="006C77BA" w:rsidRDefault="006C77BA">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_Toc199185102 \h </w:instrText>
      </w:r>
      <w:r>
        <w:rPr>
          <w:noProof/>
        </w:rPr>
      </w:r>
      <w:r>
        <w:rPr>
          <w:noProof/>
        </w:rPr>
        <w:fldChar w:fldCharType="separate"/>
      </w:r>
      <w:r>
        <w:rPr>
          <w:noProof/>
        </w:rPr>
        <w:t>46</w:t>
      </w:r>
      <w:r>
        <w:rPr>
          <w:noProof/>
        </w:rPr>
        <w:fldChar w:fldCharType="end"/>
      </w:r>
    </w:p>
    <w:p w14:paraId="1BB49F5C" w14:textId="1A39EBB5" w:rsidR="006C77BA" w:rsidRDefault="006C77BA">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_Toc199185103 \h </w:instrText>
      </w:r>
      <w:r>
        <w:rPr>
          <w:noProof/>
        </w:rPr>
      </w:r>
      <w:r>
        <w:rPr>
          <w:noProof/>
        </w:rPr>
        <w:fldChar w:fldCharType="separate"/>
      </w:r>
      <w:r>
        <w:rPr>
          <w:noProof/>
        </w:rPr>
        <w:t>46</w:t>
      </w:r>
      <w:r>
        <w:rPr>
          <w:noProof/>
        </w:rPr>
        <w:fldChar w:fldCharType="end"/>
      </w:r>
    </w:p>
    <w:p w14:paraId="7B52601D" w14:textId="67890AF2" w:rsidR="006C77BA" w:rsidRDefault="006C77BA">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_Toc199185104 \h </w:instrText>
      </w:r>
      <w:r>
        <w:rPr>
          <w:noProof/>
        </w:rPr>
      </w:r>
      <w:r>
        <w:rPr>
          <w:noProof/>
        </w:rPr>
        <w:fldChar w:fldCharType="separate"/>
      </w:r>
      <w:r>
        <w:rPr>
          <w:noProof/>
        </w:rPr>
        <w:t>46</w:t>
      </w:r>
      <w:r>
        <w:rPr>
          <w:noProof/>
        </w:rPr>
        <w:fldChar w:fldCharType="end"/>
      </w:r>
    </w:p>
    <w:p w14:paraId="223E349E" w14:textId="0A739D0B" w:rsidR="006C77BA" w:rsidRDefault="006C77BA">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3C762A">
        <w:rPr>
          <w:noProof/>
          <w:lang w:val="en-US"/>
        </w:rPr>
        <w:t>SDD_BDT</w:t>
      </w:r>
      <w:r>
        <w:rPr>
          <w:noProof/>
        </w:rPr>
        <w:t>_Notify</w:t>
      </w:r>
      <w:r>
        <w:rPr>
          <w:noProof/>
        </w:rPr>
        <w:tab/>
      </w:r>
      <w:r>
        <w:rPr>
          <w:noProof/>
        </w:rPr>
        <w:fldChar w:fldCharType="begin"/>
      </w:r>
      <w:r>
        <w:rPr>
          <w:noProof/>
        </w:rPr>
        <w:instrText xml:space="preserve"> PAGEREF _Toc199185105 \h </w:instrText>
      </w:r>
      <w:r>
        <w:rPr>
          <w:noProof/>
        </w:rPr>
      </w:r>
      <w:r>
        <w:rPr>
          <w:noProof/>
        </w:rPr>
        <w:fldChar w:fldCharType="separate"/>
      </w:r>
      <w:r>
        <w:rPr>
          <w:noProof/>
        </w:rPr>
        <w:t>46</w:t>
      </w:r>
      <w:r>
        <w:rPr>
          <w:noProof/>
        </w:rPr>
        <w:fldChar w:fldCharType="end"/>
      </w:r>
    </w:p>
    <w:p w14:paraId="47756372" w14:textId="65E964F3" w:rsidR="006C77BA" w:rsidRDefault="006C77BA">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_Toc199185106 \h </w:instrText>
      </w:r>
      <w:r>
        <w:rPr>
          <w:noProof/>
        </w:rPr>
      </w:r>
      <w:r>
        <w:rPr>
          <w:noProof/>
        </w:rPr>
        <w:fldChar w:fldCharType="separate"/>
      </w:r>
      <w:r>
        <w:rPr>
          <w:noProof/>
        </w:rPr>
        <w:t>46</w:t>
      </w:r>
      <w:r>
        <w:rPr>
          <w:noProof/>
        </w:rPr>
        <w:fldChar w:fldCharType="end"/>
      </w:r>
    </w:p>
    <w:p w14:paraId="7D74E247" w14:textId="6FB98FC6" w:rsidR="006C77BA" w:rsidRDefault="006C77BA">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3C762A">
        <w:rPr>
          <w:noProof/>
          <w:lang w:val="en-US"/>
        </w:rPr>
        <w:t>Notification</w:t>
      </w:r>
      <w:r>
        <w:rPr>
          <w:noProof/>
        </w:rPr>
        <w:tab/>
      </w:r>
      <w:r>
        <w:rPr>
          <w:noProof/>
        </w:rPr>
        <w:fldChar w:fldCharType="begin"/>
      </w:r>
      <w:r>
        <w:rPr>
          <w:noProof/>
        </w:rPr>
        <w:instrText xml:space="preserve"> PAGEREF _Toc199185107 \h </w:instrText>
      </w:r>
      <w:r>
        <w:rPr>
          <w:noProof/>
        </w:rPr>
      </w:r>
      <w:r>
        <w:rPr>
          <w:noProof/>
        </w:rPr>
        <w:fldChar w:fldCharType="separate"/>
      </w:r>
      <w:r>
        <w:rPr>
          <w:noProof/>
        </w:rPr>
        <w:t>46</w:t>
      </w:r>
      <w:r>
        <w:rPr>
          <w:noProof/>
        </w:rPr>
        <w:fldChar w:fldCharType="end"/>
      </w:r>
    </w:p>
    <w:p w14:paraId="0819C425" w14:textId="10F995FC" w:rsidR="006C77BA" w:rsidRDefault="006C77BA">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_Toc199185108 \h </w:instrText>
      </w:r>
      <w:r>
        <w:rPr>
          <w:noProof/>
        </w:rPr>
      </w:r>
      <w:r>
        <w:rPr>
          <w:noProof/>
        </w:rPr>
        <w:fldChar w:fldCharType="separate"/>
      </w:r>
      <w:r>
        <w:rPr>
          <w:noProof/>
        </w:rPr>
        <w:t>48</w:t>
      </w:r>
      <w:r>
        <w:rPr>
          <w:noProof/>
        </w:rPr>
        <w:fldChar w:fldCharType="end"/>
      </w:r>
    </w:p>
    <w:p w14:paraId="5F8666C7" w14:textId="5A25B6F0" w:rsidR="006C77BA" w:rsidRDefault="006C77BA">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_Toc199185109 \h </w:instrText>
      </w:r>
      <w:r>
        <w:rPr>
          <w:noProof/>
        </w:rPr>
      </w:r>
      <w:r>
        <w:rPr>
          <w:noProof/>
        </w:rPr>
        <w:fldChar w:fldCharType="separate"/>
      </w:r>
      <w:r>
        <w:rPr>
          <w:noProof/>
        </w:rPr>
        <w:t>48</w:t>
      </w:r>
      <w:r>
        <w:rPr>
          <w:noProof/>
        </w:rPr>
        <w:fldChar w:fldCharType="end"/>
      </w:r>
    </w:p>
    <w:p w14:paraId="4221C7FE" w14:textId="79A8941E" w:rsidR="006C77BA" w:rsidRDefault="006C77BA">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_Toc199185110 \h </w:instrText>
      </w:r>
      <w:r>
        <w:rPr>
          <w:noProof/>
        </w:rPr>
      </w:r>
      <w:r>
        <w:rPr>
          <w:noProof/>
        </w:rPr>
        <w:fldChar w:fldCharType="separate"/>
      </w:r>
      <w:r>
        <w:rPr>
          <w:noProof/>
        </w:rPr>
        <w:t>48</w:t>
      </w:r>
      <w:r>
        <w:rPr>
          <w:noProof/>
        </w:rPr>
        <w:fldChar w:fldCharType="end"/>
      </w:r>
    </w:p>
    <w:p w14:paraId="2502441A" w14:textId="4BFFEF6E" w:rsidR="006C77BA" w:rsidRDefault="006C77BA">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_Toc199185111 \h </w:instrText>
      </w:r>
      <w:r>
        <w:rPr>
          <w:noProof/>
        </w:rPr>
      </w:r>
      <w:r>
        <w:rPr>
          <w:noProof/>
        </w:rPr>
        <w:fldChar w:fldCharType="separate"/>
      </w:r>
      <w:r>
        <w:rPr>
          <w:noProof/>
        </w:rPr>
        <w:t>48</w:t>
      </w:r>
      <w:r>
        <w:rPr>
          <w:noProof/>
        </w:rPr>
        <w:fldChar w:fldCharType="end"/>
      </w:r>
    </w:p>
    <w:p w14:paraId="62FB5157" w14:textId="46302B47" w:rsidR="006C77BA" w:rsidRDefault="006C77BA">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_Toc199185112 \h </w:instrText>
      </w:r>
      <w:r>
        <w:rPr>
          <w:noProof/>
        </w:rPr>
      </w:r>
      <w:r>
        <w:rPr>
          <w:noProof/>
        </w:rPr>
        <w:fldChar w:fldCharType="separate"/>
      </w:r>
      <w:r>
        <w:rPr>
          <w:noProof/>
        </w:rPr>
        <w:t>48</w:t>
      </w:r>
      <w:r>
        <w:rPr>
          <w:noProof/>
        </w:rPr>
        <w:fldChar w:fldCharType="end"/>
      </w:r>
    </w:p>
    <w:p w14:paraId="5E6C63C6" w14:textId="2EB52337" w:rsidR="006C77BA" w:rsidRDefault="006C77BA">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_Toc199185113 \h </w:instrText>
      </w:r>
      <w:r>
        <w:rPr>
          <w:noProof/>
        </w:rPr>
      </w:r>
      <w:r>
        <w:rPr>
          <w:noProof/>
        </w:rPr>
        <w:fldChar w:fldCharType="separate"/>
      </w:r>
      <w:r>
        <w:rPr>
          <w:noProof/>
        </w:rPr>
        <w:t>48</w:t>
      </w:r>
      <w:r>
        <w:rPr>
          <w:noProof/>
        </w:rPr>
        <w:fldChar w:fldCharType="end"/>
      </w:r>
    </w:p>
    <w:p w14:paraId="7F3C95B7" w14:textId="75799A66" w:rsidR="006C77BA" w:rsidRDefault="006C77BA">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_Toc199185114 \h </w:instrText>
      </w:r>
      <w:r>
        <w:rPr>
          <w:noProof/>
        </w:rPr>
      </w:r>
      <w:r>
        <w:rPr>
          <w:noProof/>
        </w:rPr>
        <w:fldChar w:fldCharType="separate"/>
      </w:r>
      <w:r>
        <w:rPr>
          <w:noProof/>
        </w:rPr>
        <w:t>49</w:t>
      </w:r>
      <w:r>
        <w:rPr>
          <w:noProof/>
        </w:rPr>
        <w:fldChar w:fldCharType="end"/>
      </w:r>
    </w:p>
    <w:p w14:paraId="5248982C" w14:textId="429AEBAC" w:rsidR="006C77BA" w:rsidRDefault="006C77BA">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_Toc199185115 \h </w:instrText>
      </w:r>
      <w:r>
        <w:rPr>
          <w:noProof/>
        </w:rPr>
      </w:r>
      <w:r>
        <w:rPr>
          <w:noProof/>
        </w:rPr>
        <w:fldChar w:fldCharType="separate"/>
      </w:r>
      <w:r>
        <w:rPr>
          <w:noProof/>
        </w:rPr>
        <w:t>49</w:t>
      </w:r>
      <w:r>
        <w:rPr>
          <w:noProof/>
        </w:rPr>
        <w:fldChar w:fldCharType="end"/>
      </w:r>
    </w:p>
    <w:p w14:paraId="4602B237" w14:textId="32D28634" w:rsidR="006C77BA" w:rsidRDefault="006C77BA">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_Toc199185116 \h </w:instrText>
      </w:r>
      <w:r>
        <w:rPr>
          <w:noProof/>
        </w:rPr>
      </w:r>
      <w:r>
        <w:rPr>
          <w:noProof/>
        </w:rPr>
        <w:fldChar w:fldCharType="separate"/>
      </w:r>
      <w:r>
        <w:rPr>
          <w:noProof/>
        </w:rPr>
        <w:t>49</w:t>
      </w:r>
      <w:r>
        <w:rPr>
          <w:noProof/>
        </w:rPr>
        <w:fldChar w:fldCharType="end"/>
      </w:r>
    </w:p>
    <w:p w14:paraId="707BC6D6" w14:textId="5449CE6C" w:rsidR="006C77BA" w:rsidRDefault="006C77BA">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_Toc199185117 \h </w:instrText>
      </w:r>
      <w:r>
        <w:rPr>
          <w:noProof/>
        </w:rPr>
      </w:r>
      <w:r>
        <w:rPr>
          <w:noProof/>
        </w:rPr>
        <w:fldChar w:fldCharType="separate"/>
      </w:r>
      <w:r>
        <w:rPr>
          <w:noProof/>
        </w:rPr>
        <w:t>49</w:t>
      </w:r>
      <w:r>
        <w:rPr>
          <w:noProof/>
        </w:rPr>
        <w:fldChar w:fldCharType="end"/>
      </w:r>
    </w:p>
    <w:p w14:paraId="5787FE4C" w14:textId="4D4C296D" w:rsidR="006C77BA" w:rsidRDefault="006C77BA">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_Toc199185118 \h </w:instrText>
      </w:r>
      <w:r>
        <w:rPr>
          <w:noProof/>
        </w:rPr>
      </w:r>
      <w:r>
        <w:rPr>
          <w:noProof/>
        </w:rPr>
        <w:fldChar w:fldCharType="separate"/>
      </w:r>
      <w:r>
        <w:rPr>
          <w:noProof/>
        </w:rPr>
        <w:t>50</w:t>
      </w:r>
      <w:r>
        <w:rPr>
          <w:noProof/>
        </w:rPr>
        <w:fldChar w:fldCharType="end"/>
      </w:r>
    </w:p>
    <w:p w14:paraId="17337B82" w14:textId="36A3C9FA" w:rsidR="006C77BA" w:rsidRDefault="006C77BA">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3C762A">
        <w:rPr>
          <w:noProof/>
        </w:rPr>
        <w:t xml:space="preserve"> Subscription</w:t>
      </w:r>
      <w:r>
        <w:rPr>
          <w:noProof/>
        </w:rPr>
        <w:tab/>
      </w:r>
      <w:r>
        <w:rPr>
          <w:noProof/>
        </w:rPr>
        <w:fldChar w:fldCharType="begin"/>
      </w:r>
      <w:r>
        <w:rPr>
          <w:noProof/>
        </w:rPr>
        <w:instrText xml:space="preserve"> PAGEREF _Toc199185119 \h </w:instrText>
      </w:r>
      <w:r>
        <w:rPr>
          <w:noProof/>
        </w:rPr>
      </w:r>
      <w:r>
        <w:rPr>
          <w:noProof/>
        </w:rPr>
        <w:fldChar w:fldCharType="separate"/>
      </w:r>
      <w:r>
        <w:rPr>
          <w:noProof/>
        </w:rPr>
        <w:t>50</w:t>
      </w:r>
      <w:r>
        <w:rPr>
          <w:noProof/>
        </w:rPr>
        <w:fldChar w:fldCharType="end"/>
      </w:r>
    </w:p>
    <w:p w14:paraId="2D15F229" w14:textId="72A01BBB" w:rsidR="006C77BA" w:rsidRDefault="006C77BA">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_Toc199185120 \h </w:instrText>
      </w:r>
      <w:r>
        <w:rPr>
          <w:noProof/>
        </w:rPr>
      </w:r>
      <w:r>
        <w:rPr>
          <w:noProof/>
        </w:rPr>
        <w:fldChar w:fldCharType="separate"/>
      </w:r>
      <w:r>
        <w:rPr>
          <w:noProof/>
        </w:rPr>
        <w:t>50</w:t>
      </w:r>
      <w:r>
        <w:rPr>
          <w:noProof/>
        </w:rPr>
        <w:fldChar w:fldCharType="end"/>
      </w:r>
    </w:p>
    <w:p w14:paraId="3DF7D0C2" w14:textId="4335F009" w:rsidR="006C77BA" w:rsidRDefault="006C77BA">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_Toc199185121 \h </w:instrText>
      </w:r>
      <w:r>
        <w:rPr>
          <w:noProof/>
        </w:rPr>
      </w:r>
      <w:r>
        <w:rPr>
          <w:noProof/>
        </w:rPr>
        <w:fldChar w:fldCharType="separate"/>
      </w:r>
      <w:r>
        <w:rPr>
          <w:noProof/>
        </w:rPr>
        <w:t>50</w:t>
      </w:r>
      <w:r>
        <w:rPr>
          <w:noProof/>
        </w:rPr>
        <w:fldChar w:fldCharType="end"/>
      </w:r>
    </w:p>
    <w:p w14:paraId="67106F5A" w14:textId="3A229451" w:rsidR="006C77BA" w:rsidRDefault="006C77BA">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_Toc199185122 \h </w:instrText>
      </w:r>
      <w:r>
        <w:rPr>
          <w:noProof/>
        </w:rPr>
      </w:r>
      <w:r>
        <w:rPr>
          <w:noProof/>
        </w:rPr>
        <w:fldChar w:fldCharType="separate"/>
      </w:r>
      <w:r>
        <w:rPr>
          <w:noProof/>
        </w:rPr>
        <w:t>50</w:t>
      </w:r>
      <w:r>
        <w:rPr>
          <w:noProof/>
        </w:rPr>
        <w:fldChar w:fldCharType="end"/>
      </w:r>
    </w:p>
    <w:p w14:paraId="7C8CB778" w14:textId="46E64E79" w:rsidR="006C77BA" w:rsidRDefault="006C77BA">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_Toc199185123 \h </w:instrText>
      </w:r>
      <w:r>
        <w:rPr>
          <w:noProof/>
        </w:rPr>
      </w:r>
      <w:r>
        <w:rPr>
          <w:noProof/>
        </w:rPr>
        <w:fldChar w:fldCharType="separate"/>
      </w:r>
      <w:r>
        <w:rPr>
          <w:noProof/>
        </w:rPr>
        <w:t>54</w:t>
      </w:r>
      <w:r>
        <w:rPr>
          <w:noProof/>
        </w:rPr>
        <w:fldChar w:fldCharType="end"/>
      </w:r>
    </w:p>
    <w:p w14:paraId="3D676663" w14:textId="4EB4A915" w:rsidR="006C77BA" w:rsidRDefault="006C77BA">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_Toc199185124 \h </w:instrText>
      </w:r>
      <w:r>
        <w:rPr>
          <w:noProof/>
        </w:rPr>
      </w:r>
      <w:r>
        <w:rPr>
          <w:noProof/>
        </w:rPr>
        <w:fldChar w:fldCharType="separate"/>
      </w:r>
      <w:r>
        <w:rPr>
          <w:noProof/>
        </w:rPr>
        <w:t>55</w:t>
      </w:r>
      <w:r>
        <w:rPr>
          <w:noProof/>
        </w:rPr>
        <w:fldChar w:fldCharType="end"/>
      </w:r>
    </w:p>
    <w:p w14:paraId="42CFBE1B" w14:textId="7900A549" w:rsidR="006C77BA" w:rsidRDefault="006C77BA">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_Toc199185125 \h </w:instrText>
      </w:r>
      <w:r>
        <w:rPr>
          <w:noProof/>
        </w:rPr>
      </w:r>
      <w:r>
        <w:rPr>
          <w:noProof/>
        </w:rPr>
        <w:fldChar w:fldCharType="separate"/>
      </w:r>
      <w:r>
        <w:rPr>
          <w:noProof/>
        </w:rPr>
        <w:t>55</w:t>
      </w:r>
      <w:r>
        <w:rPr>
          <w:noProof/>
        </w:rPr>
        <w:fldChar w:fldCharType="end"/>
      </w:r>
    </w:p>
    <w:p w14:paraId="36BCD8FE" w14:textId="4A91C605" w:rsidR="006C77BA" w:rsidRDefault="006C77BA">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_Toc199185126 \h </w:instrText>
      </w:r>
      <w:r>
        <w:rPr>
          <w:noProof/>
        </w:rPr>
      </w:r>
      <w:r>
        <w:rPr>
          <w:noProof/>
        </w:rPr>
        <w:fldChar w:fldCharType="separate"/>
      </w:r>
      <w:r>
        <w:rPr>
          <w:noProof/>
        </w:rPr>
        <w:t>55</w:t>
      </w:r>
      <w:r>
        <w:rPr>
          <w:noProof/>
        </w:rPr>
        <w:fldChar w:fldCharType="end"/>
      </w:r>
    </w:p>
    <w:p w14:paraId="05DD512F" w14:textId="76920C2D" w:rsidR="006C77BA" w:rsidRDefault="006C77BA">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_Toc199185127 \h </w:instrText>
      </w:r>
      <w:r>
        <w:rPr>
          <w:noProof/>
        </w:rPr>
      </w:r>
      <w:r>
        <w:rPr>
          <w:noProof/>
        </w:rPr>
        <w:fldChar w:fldCharType="separate"/>
      </w:r>
      <w:r>
        <w:rPr>
          <w:noProof/>
        </w:rPr>
        <w:t>55</w:t>
      </w:r>
      <w:r>
        <w:rPr>
          <w:noProof/>
        </w:rPr>
        <w:fldChar w:fldCharType="end"/>
      </w:r>
    </w:p>
    <w:p w14:paraId="16802170" w14:textId="29317750" w:rsidR="006C77BA" w:rsidRDefault="006C77BA">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_Toc199185128 \h </w:instrText>
      </w:r>
      <w:r>
        <w:rPr>
          <w:noProof/>
        </w:rPr>
      </w:r>
      <w:r>
        <w:rPr>
          <w:noProof/>
        </w:rPr>
        <w:fldChar w:fldCharType="separate"/>
      </w:r>
      <w:r>
        <w:rPr>
          <w:noProof/>
        </w:rPr>
        <w:t>55</w:t>
      </w:r>
      <w:r>
        <w:rPr>
          <w:noProof/>
        </w:rPr>
        <w:fldChar w:fldCharType="end"/>
      </w:r>
    </w:p>
    <w:p w14:paraId="4C8F835A" w14:textId="6E36DE24" w:rsidR="006C77BA" w:rsidRDefault="006C77BA">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_Toc199185129 \h </w:instrText>
      </w:r>
      <w:r>
        <w:rPr>
          <w:noProof/>
        </w:rPr>
      </w:r>
      <w:r>
        <w:rPr>
          <w:noProof/>
        </w:rPr>
        <w:fldChar w:fldCharType="separate"/>
      </w:r>
      <w:r>
        <w:rPr>
          <w:noProof/>
        </w:rPr>
        <w:t>56</w:t>
      </w:r>
      <w:r>
        <w:rPr>
          <w:noProof/>
        </w:rPr>
        <w:fldChar w:fldCharType="end"/>
      </w:r>
    </w:p>
    <w:p w14:paraId="38AF0058" w14:textId="7A055AA0" w:rsidR="006C77BA" w:rsidRDefault="006C77BA">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_Toc199185130 \h </w:instrText>
      </w:r>
      <w:r>
        <w:rPr>
          <w:noProof/>
        </w:rPr>
      </w:r>
      <w:r>
        <w:rPr>
          <w:noProof/>
        </w:rPr>
        <w:fldChar w:fldCharType="separate"/>
      </w:r>
      <w:r>
        <w:rPr>
          <w:noProof/>
        </w:rPr>
        <w:t>56</w:t>
      </w:r>
      <w:r>
        <w:rPr>
          <w:noProof/>
        </w:rPr>
        <w:fldChar w:fldCharType="end"/>
      </w:r>
    </w:p>
    <w:p w14:paraId="2CACF1FB" w14:textId="31541E1B" w:rsidR="006C77BA" w:rsidRDefault="006C77BA">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_Toc199185131 \h </w:instrText>
      </w:r>
      <w:r>
        <w:rPr>
          <w:noProof/>
        </w:rPr>
      </w:r>
      <w:r>
        <w:rPr>
          <w:noProof/>
        </w:rPr>
        <w:fldChar w:fldCharType="separate"/>
      </w:r>
      <w:r>
        <w:rPr>
          <w:noProof/>
        </w:rPr>
        <w:t>57</w:t>
      </w:r>
      <w:r>
        <w:rPr>
          <w:noProof/>
        </w:rPr>
        <w:fldChar w:fldCharType="end"/>
      </w:r>
    </w:p>
    <w:p w14:paraId="01CC0500" w14:textId="0C930037" w:rsidR="006C77BA" w:rsidRDefault="006C77BA">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_Toc199185132 \h </w:instrText>
      </w:r>
      <w:r>
        <w:rPr>
          <w:noProof/>
        </w:rPr>
      </w:r>
      <w:r>
        <w:rPr>
          <w:noProof/>
        </w:rPr>
        <w:fldChar w:fldCharType="separate"/>
      </w:r>
      <w:r>
        <w:rPr>
          <w:noProof/>
        </w:rPr>
        <w:t>57</w:t>
      </w:r>
      <w:r>
        <w:rPr>
          <w:noProof/>
        </w:rPr>
        <w:fldChar w:fldCharType="end"/>
      </w:r>
    </w:p>
    <w:p w14:paraId="0AE88A2D" w14:textId="0F826245" w:rsidR="006C77BA" w:rsidRDefault="006C77BA">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_Toc199185133 \h </w:instrText>
      </w:r>
      <w:r>
        <w:rPr>
          <w:noProof/>
        </w:rPr>
      </w:r>
      <w:r>
        <w:rPr>
          <w:noProof/>
        </w:rPr>
        <w:fldChar w:fldCharType="separate"/>
      </w:r>
      <w:r>
        <w:rPr>
          <w:noProof/>
        </w:rPr>
        <w:t>57</w:t>
      </w:r>
      <w:r>
        <w:rPr>
          <w:noProof/>
        </w:rPr>
        <w:fldChar w:fldCharType="end"/>
      </w:r>
    </w:p>
    <w:p w14:paraId="1609842B" w14:textId="3F892E66" w:rsidR="006C77BA" w:rsidRDefault="006C77BA">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_Toc199185134 \h </w:instrText>
      </w:r>
      <w:r>
        <w:rPr>
          <w:noProof/>
        </w:rPr>
      </w:r>
      <w:r>
        <w:rPr>
          <w:noProof/>
        </w:rPr>
        <w:fldChar w:fldCharType="separate"/>
      </w:r>
      <w:r>
        <w:rPr>
          <w:noProof/>
        </w:rPr>
        <w:t>57</w:t>
      </w:r>
      <w:r>
        <w:rPr>
          <w:noProof/>
        </w:rPr>
        <w:fldChar w:fldCharType="end"/>
      </w:r>
    </w:p>
    <w:p w14:paraId="0620295A" w14:textId="4E63F562" w:rsidR="006C77BA" w:rsidRDefault="006C77BA">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_Toc199185135 \h </w:instrText>
      </w:r>
      <w:r>
        <w:rPr>
          <w:noProof/>
        </w:rPr>
      </w:r>
      <w:r>
        <w:rPr>
          <w:noProof/>
        </w:rPr>
        <w:fldChar w:fldCharType="separate"/>
      </w:r>
      <w:r>
        <w:rPr>
          <w:noProof/>
        </w:rPr>
        <w:t>58</w:t>
      </w:r>
      <w:r>
        <w:rPr>
          <w:noProof/>
        </w:rPr>
        <w:fldChar w:fldCharType="end"/>
      </w:r>
    </w:p>
    <w:p w14:paraId="1ADF0DB8" w14:textId="089C2238" w:rsidR="006C77BA" w:rsidRDefault="006C77BA">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_Toc199185136 \h </w:instrText>
      </w:r>
      <w:r>
        <w:rPr>
          <w:noProof/>
        </w:rPr>
      </w:r>
      <w:r>
        <w:rPr>
          <w:noProof/>
        </w:rPr>
        <w:fldChar w:fldCharType="separate"/>
      </w:r>
      <w:r>
        <w:rPr>
          <w:noProof/>
        </w:rPr>
        <w:t>58</w:t>
      </w:r>
      <w:r>
        <w:rPr>
          <w:noProof/>
        </w:rPr>
        <w:fldChar w:fldCharType="end"/>
      </w:r>
    </w:p>
    <w:p w14:paraId="7A1E0785" w14:textId="72266346" w:rsidR="006C77BA" w:rsidRDefault="006C77BA">
      <w:pPr>
        <w:pStyle w:val="TOC4"/>
        <w:rPr>
          <w:rFonts w:asciiTheme="minorHAnsi" w:eastAsiaTheme="minorEastAsia" w:hAnsiTheme="minorHAnsi" w:cstheme="minorBidi"/>
          <w:noProof/>
          <w:sz w:val="22"/>
          <w:szCs w:val="22"/>
          <w:lang w:val="en-US"/>
        </w:rPr>
      </w:pPr>
      <w:r w:rsidRPr="003C762A">
        <w:rPr>
          <w:noProof/>
          <w:lang w:val="en-US"/>
        </w:rPr>
        <w:t>6.1.6.2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_Toc199185137 \h </w:instrText>
      </w:r>
      <w:r>
        <w:rPr>
          <w:noProof/>
        </w:rPr>
      </w:r>
      <w:r>
        <w:rPr>
          <w:noProof/>
        </w:rPr>
        <w:fldChar w:fldCharType="separate"/>
      </w:r>
      <w:r>
        <w:rPr>
          <w:noProof/>
        </w:rPr>
        <w:t>60</w:t>
      </w:r>
      <w:r>
        <w:rPr>
          <w:noProof/>
        </w:rPr>
        <w:fldChar w:fldCharType="end"/>
      </w:r>
    </w:p>
    <w:p w14:paraId="6D13804C" w14:textId="5B7DB13F" w:rsidR="006C77BA" w:rsidRDefault="006C77BA">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_Toc199185138 \h </w:instrText>
      </w:r>
      <w:r>
        <w:rPr>
          <w:noProof/>
        </w:rPr>
      </w:r>
      <w:r>
        <w:rPr>
          <w:noProof/>
        </w:rPr>
        <w:fldChar w:fldCharType="separate"/>
      </w:r>
      <w:r>
        <w:rPr>
          <w:noProof/>
        </w:rPr>
        <w:t>60</w:t>
      </w:r>
      <w:r>
        <w:rPr>
          <w:noProof/>
        </w:rPr>
        <w:fldChar w:fldCharType="end"/>
      </w:r>
    </w:p>
    <w:p w14:paraId="202DD953" w14:textId="6C5E2773" w:rsidR="006C77BA" w:rsidRDefault="006C77BA">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_Toc199185139 \h </w:instrText>
      </w:r>
      <w:r>
        <w:rPr>
          <w:noProof/>
        </w:rPr>
      </w:r>
      <w:r>
        <w:rPr>
          <w:noProof/>
        </w:rPr>
        <w:fldChar w:fldCharType="separate"/>
      </w:r>
      <w:r>
        <w:rPr>
          <w:noProof/>
        </w:rPr>
        <w:t>60</w:t>
      </w:r>
      <w:r>
        <w:rPr>
          <w:noProof/>
        </w:rPr>
        <w:fldChar w:fldCharType="end"/>
      </w:r>
    </w:p>
    <w:p w14:paraId="19F7066B" w14:textId="46D13541" w:rsidR="006C77BA" w:rsidRDefault="006C77BA">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_Toc199185140 \h </w:instrText>
      </w:r>
      <w:r>
        <w:rPr>
          <w:noProof/>
        </w:rPr>
      </w:r>
      <w:r>
        <w:rPr>
          <w:noProof/>
        </w:rPr>
        <w:fldChar w:fldCharType="separate"/>
      </w:r>
      <w:r>
        <w:rPr>
          <w:noProof/>
        </w:rPr>
        <w:t>61</w:t>
      </w:r>
      <w:r>
        <w:rPr>
          <w:noProof/>
        </w:rPr>
        <w:fldChar w:fldCharType="end"/>
      </w:r>
    </w:p>
    <w:p w14:paraId="34BDF25D" w14:textId="246FF69E" w:rsidR="006C77BA" w:rsidRDefault="006C77BA">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_Toc199185141 \h </w:instrText>
      </w:r>
      <w:r>
        <w:rPr>
          <w:noProof/>
        </w:rPr>
      </w:r>
      <w:r>
        <w:rPr>
          <w:noProof/>
        </w:rPr>
        <w:fldChar w:fldCharType="separate"/>
      </w:r>
      <w:r>
        <w:rPr>
          <w:noProof/>
        </w:rPr>
        <w:t>61</w:t>
      </w:r>
      <w:r>
        <w:rPr>
          <w:noProof/>
        </w:rPr>
        <w:fldChar w:fldCharType="end"/>
      </w:r>
    </w:p>
    <w:p w14:paraId="7607BC2A" w14:textId="6856233A" w:rsidR="006C77BA" w:rsidRDefault="006C77BA">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_Toc199185142 \h </w:instrText>
      </w:r>
      <w:r>
        <w:rPr>
          <w:noProof/>
        </w:rPr>
      </w:r>
      <w:r>
        <w:rPr>
          <w:noProof/>
        </w:rPr>
        <w:fldChar w:fldCharType="separate"/>
      </w:r>
      <w:r>
        <w:rPr>
          <w:noProof/>
        </w:rPr>
        <w:t>62</w:t>
      </w:r>
      <w:r>
        <w:rPr>
          <w:noProof/>
        </w:rPr>
        <w:fldChar w:fldCharType="end"/>
      </w:r>
    </w:p>
    <w:p w14:paraId="21CA840E" w14:textId="16FFBDFF" w:rsidR="006C77BA" w:rsidRDefault="006C77BA">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_Toc199185143 \h </w:instrText>
      </w:r>
      <w:r>
        <w:rPr>
          <w:noProof/>
        </w:rPr>
      </w:r>
      <w:r>
        <w:rPr>
          <w:noProof/>
        </w:rPr>
        <w:fldChar w:fldCharType="separate"/>
      </w:r>
      <w:r>
        <w:rPr>
          <w:noProof/>
        </w:rPr>
        <w:t>62</w:t>
      </w:r>
      <w:r>
        <w:rPr>
          <w:noProof/>
        </w:rPr>
        <w:fldChar w:fldCharType="end"/>
      </w:r>
    </w:p>
    <w:p w14:paraId="7138DD08" w14:textId="4AA4AF9C" w:rsidR="006C77BA" w:rsidRDefault="006C77BA">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_Toc199185144 \h </w:instrText>
      </w:r>
      <w:r>
        <w:rPr>
          <w:noProof/>
        </w:rPr>
      </w:r>
      <w:r>
        <w:rPr>
          <w:noProof/>
        </w:rPr>
        <w:fldChar w:fldCharType="separate"/>
      </w:r>
      <w:r>
        <w:rPr>
          <w:noProof/>
        </w:rPr>
        <w:t>62</w:t>
      </w:r>
      <w:r>
        <w:rPr>
          <w:noProof/>
        </w:rPr>
        <w:fldChar w:fldCharType="end"/>
      </w:r>
    </w:p>
    <w:p w14:paraId="2D8474D8" w14:textId="75A92B4C" w:rsidR="006C77BA" w:rsidRDefault="006C77BA">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_Toc199185145 \h </w:instrText>
      </w:r>
      <w:r>
        <w:rPr>
          <w:noProof/>
        </w:rPr>
      </w:r>
      <w:r>
        <w:rPr>
          <w:noProof/>
        </w:rPr>
        <w:fldChar w:fldCharType="separate"/>
      </w:r>
      <w:r>
        <w:rPr>
          <w:noProof/>
        </w:rPr>
        <w:t>63</w:t>
      </w:r>
      <w:r>
        <w:rPr>
          <w:noProof/>
        </w:rPr>
        <w:fldChar w:fldCharType="end"/>
      </w:r>
    </w:p>
    <w:p w14:paraId="4D833C8A" w14:textId="2C095F08" w:rsidR="006C77BA" w:rsidRDefault="006C77BA">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_Toc199185146 \h </w:instrText>
      </w:r>
      <w:r>
        <w:rPr>
          <w:noProof/>
        </w:rPr>
      </w:r>
      <w:r>
        <w:rPr>
          <w:noProof/>
        </w:rPr>
        <w:fldChar w:fldCharType="separate"/>
      </w:r>
      <w:r>
        <w:rPr>
          <w:noProof/>
        </w:rPr>
        <w:t>64</w:t>
      </w:r>
      <w:r>
        <w:rPr>
          <w:noProof/>
        </w:rPr>
        <w:fldChar w:fldCharType="end"/>
      </w:r>
    </w:p>
    <w:p w14:paraId="3EB64B35" w14:textId="74FAA97D" w:rsidR="006C77BA" w:rsidRDefault="006C77BA">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_Toc199185147 \h </w:instrText>
      </w:r>
      <w:r>
        <w:rPr>
          <w:noProof/>
        </w:rPr>
      </w:r>
      <w:r>
        <w:rPr>
          <w:noProof/>
        </w:rPr>
        <w:fldChar w:fldCharType="separate"/>
      </w:r>
      <w:r>
        <w:rPr>
          <w:noProof/>
        </w:rPr>
        <w:t>64</w:t>
      </w:r>
      <w:r>
        <w:rPr>
          <w:noProof/>
        </w:rPr>
        <w:fldChar w:fldCharType="end"/>
      </w:r>
    </w:p>
    <w:p w14:paraId="726FF842" w14:textId="3C0D09FB" w:rsidR="006C77BA" w:rsidRDefault="006C77BA">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_Toc199185148 \h </w:instrText>
      </w:r>
      <w:r>
        <w:rPr>
          <w:noProof/>
        </w:rPr>
      </w:r>
      <w:r>
        <w:rPr>
          <w:noProof/>
        </w:rPr>
        <w:fldChar w:fldCharType="separate"/>
      </w:r>
      <w:r>
        <w:rPr>
          <w:noProof/>
        </w:rPr>
        <w:t>65</w:t>
      </w:r>
      <w:r>
        <w:rPr>
          <w:noProof/>
        </w:rPr>
        <w:fldChar w:fldCharType="end"/>
      </w:r>
    </w:p>
    <w:p w14:paraId="4C93EB2B" w14:textId="510C3C1F" w:rsidR="006C77BA" w:rsidRDefault="006C77BA">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_Toc199185149 \h </w:instrText>
      </w:r>
      <w:r>
        <w:rPr>
          <w:noProof/>
        </w:rPr>
      </w:r>
      <w:r>
        <w:rPr>
          <w:noProof/>
        </w:rPr>
        <w:fldChar w:fldCharType="separate"/>
      </w:r>
      <w:r>
        <w:rPr>
          <w:noProof/>
        </w:rPr>
        <w:t>65</w:t>
      </w:r>
      <w:r>
        <w:rPr>
          <w:noProof/>
        </w:rPr>
        <w:fldChar w:fldCharType="end"/>
      </w:r>
    </w:p>
    <w:p w14:paraId="61B1BFBD" w14:textId="6D875DCB" w:rsidR="006C77BA" w:rsidRDefault="006C77BA">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_Toc199185150 \h </w:instrText>
      </w:r>
      <w:r>
        <w:rPr>
          <w:noProof/>
        </w:rPr>
      </w:r>
      <w:r>
        <w:rPr>
          <w:noProof/>
        </w:rPr>
        <w:fldChar w:fldCharType="separate"/>
      </w:r>
      <w:r>
        <w:rPr>
          <w:noProof/>
        </w:rPr>
        <w:t>66</w:t>
      </w:r>
      <w:r>
        <w:rPr>
          <w:noProof/>
        </w:rPr>
        <w:fldChar w:fldCharType="end"/>
      </w:r>
    </w:p>
    <w:p w14:paraId="7B159DCF" w14:textId="124768F5" w:rsidR="006C77BA" w:rsidRDefault="006C77BA">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_Toc199185151 \h </w:instrText>
      </w:r>
      <w:r>
        <w:rPr>
          <w:noProof/>
        </w:rPr>
      </w:r>
      <w:r>
        <w:rPr>
          <w:noProof/>
        </w:rPr>
        <w:fldChar w:fldCharType="separate"/>
      </w:r>
      <w:r>
        <w:rPr>
          <w:noProof/>
        </w:rPr>
        <w:t>67</w:t>
      </w:r>
      <w:r>
        <w:rPr>
          <w:noProof/>
        </w:rPr>
        <w:fldChar w:fldCharType="end"/>
      </w:r>
    </w:p>
    <w:p w14:paraId="0753FA79" w14:textId="1B896CF8" w:rsidR="006C77BA" w:rsidRDefault="006C77BA">
      <w:pPr>
        <w:pStyle w:val="TOC5"/>
        <w:rPr>
          <w:rFonts w:asciiTheme="minorHAnsi" w:eastAsiaTheme="minorEastAsia" w:hAnsiTheme="minorHAnsi" w:cstheme="minorBidi"/>
          <w:noProof/>
          <w:sz w:val="22"/>
          <w:szCs w:val="22"/>
          <w:lang w:val="en-US"/>
        </w:rPr>
      </w:pPr>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_Toc199185152 \h </w:instrText>
      </w:r>
      <w:r>
        <w:rPr>
          <w:noProof/>
        </w:rPr>
      </w:r>
      <w:r>
        <w:rPr>
          <w:noProof/>
        </w:rPr>
        <w:fldChar w:fldCharType="separate"/>
      </w:r>
      <w:r>
        <w:rPr>
          <w:noProof/>
        </w:rPr>
        <w:t>67</w:t>
      </w:r>
      <w:r>
        <w:rPr>
          <w:noProof/>
        </w:rPr>
        <w:fldChar w:fldCharType="end"/>
      </w:r>
    </w:p>
    <w:p w14:paraId="3BBCB991" w14:textId="52DF49D6" w:rsidR="006C77BA" w:rsidRDefault="006C77BA">
      <w:pPr>
        <w:pStyle w:val="TOC4"/>
        <w:rPr>
          <w:rFonts w:asciiTheme="minorHAnsi" w:eastAsiaTheme="minorEastAsia" w:hAnsiTheme="minorHAnsi" w:cstheme="minorBidi"/>
          <w:noProof/>
          <w:sz w:val="22"/>
          <w:szCs w:val="22"/>
          <w:lang w:val="en-US"/>
        </w:rPr>
      </w:pPr>
      <w:r w:rsidRPr="003C762A">
        <w:rPr>
          <w:noProof/>
          <w:lang w:val="en-US"/>
        </w:rPr>
        <w:t>6.1.6.3</w:t>
      </w:r>
      <w:r>
        <w:rPr>
          <w:rFonts w:asciiTheme="minorHAnsi" w:eastAsiaTheme="minorEastAsia" w:hAnsiTheme="minorHAnsi" w:cstheme="minorBidi"/>
          <w:noProof/>
          <w:sz w:val="22"/>
          <w:szCs w:val="22"/>
          <w:lang w:val="en-US"/>
        </w:rPr>
        <w:tab/>
      </w:r>
      <w:r w:rsidRPr="003C762A">
        <w:rPr>
          <w:noProof/>
          <w:lang w:val="en-US"/>
        </w:rPr>
        <w:t>Simple data types and enumerations</w:t>
      </w:r>
      <w:r>
        <w:rPr>
          <w:noProof/>
        </w:rPr>
        <w:tab/>
      </w:r>
      <w:r>
        <w:rPr>
          <w:noProof/>
        </w:rPr>
        <w:fldChar w:fldCharType="begin"/>
      </w:r>
      <w:r>
        <w:rPr>
          <w:noProof/>
        </w:rPr>
        <w:instrText xml:space="preserve"> PAGEREF _Toc199185153 \h </w:instrText>
      </w:r>
      <w:r>
        <w:rPr>
          <w:noProof/>
        </w:rPr>
      </w:r>
      <w:r>
        <w:rPr>
          <w:noProof/>
        </w:rPr>
        <w:fldChar w:fldCharType="separate"/>
      </w:r>
      <w:r>
        <w:rPr>
          <w:noProof/>
        </w:rPr>
        <w:t>68</w:t>
      </w:r>
      <w:r>
        <w:rPr>
          <w:noProof/>
        </w:rPr>
        <w:fldChar w:fldCharType="end"/>
      </w:r>
    </w:p>
    <w:p w14:paraId="5227BFB3" w14:textId="3BAF0ECC" w:rsidR="006C77BA" w:rsidRDefault="006C77BA">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_Toc199185154 \h </w:instrText>
      </w:r>
      <w:r>
        <w:rPr>
          <w:noProof/>
        </w:rPr>
      </w:r>
      <w:r>
        <w:rPr>
          <w:noProof/>
        </w:rPr>
        <w:fldChar w:fldCharType="separate"/>
      </w:r>
      <w:r>
        <w:rPr>
          <w:noProof/>
        </w:rPr>
        <w:t>68</w:t>
      </w:r>
      <w:r>
        <w:rPr>
          <w:noProof/>
        </w:rPr>
        <w:fldChar w:fldCharType="end"/>
      </w:r>
    </w:p>
    <w:p w14:paraId="59F20F91" w14:textId="38F63251" w:rsidR="006C77BA" w:rsidRDefault="006C77BA">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_Toc199185155 \h </w:instrText>
      </w:r>
      <w:r>
        <w:rPr>
          <w:noProof/>
        </w:rPr>
      </w:r>
      <w:r>
        <w:rPr>
          <w:noProof/>
        </w:rPr>
        <w:fldChar w:fldCharType="separate"/>
      </w:r>
      <w:r>
        <w:rPr>
          <w:noProof/>
        </w:rPr>
        <w:t>68</w:t>
      </w:r>
      <w:r>
        <w:rPr>
          <w:noProof/>
        </w:rPr>
        <w:fldChar w:fldCharType="end"/>
      </w:r>
    </w:p>
    <w:p w14:paraId="364C09D7" w14:textId="3AB8CD31" w:rsidR="006C77BA" w:rsidRDefault="006C77BA">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_Toc199185156 \h </w:instrText>
      </w:r>
      <w:r>
        <w:rPr>
          <w:noProof/>
        </w:rPr>
      </w:r>
      <w:r>
        <w:rPr>
          <w:noProof/>
        </w:rPr>
        <w:fldChar w:fldCharType="separate"/>
      </w:r>
      <w:r>
        <w:rPr>
          <w:noProof/>
        </w:rPr>
        <w:t>68</w:t>
      </w:r>
      <w:r>
        <w:rPr>
          <w:noProof/>
        </w:rPr>
        <w:fldChar w:fldCharType="end"/>
      </w:r>
    </w:p>
    <w:p w14:paraId="1E22409E" w14:textId="2201582B" w:rsidR="006C77BA" w:rsidRDefault="006C77BA">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_Toc199185157 \h </w:instrText>
      </w:r>
      <w:r>
        <w:rPr>
          <w:noProof/>
        </w:rPr>
      </w:r>
      <w:r>
        <w:rPr>
          <w:noProof/>
        </w:rPr>
        <w:fldChar w:fldCharType="separate"/>
      </w:r>
      <w:r>
        <w:rPr>
          <w:noProof/>
        </w:rPr>
        <w:t>68</w:t>
      </w:r>
      <w:r>
        <w:rPr>
          <w:noProof/>
        </w:rPr>
        <w:fldChar w:fldCharType="end"/>
      </w:r>
    </w:p>
    <w:p w14:paraId="2315BA21" w14:textId="67B46605" w:rsidR="006C77BA" w:rsidRDefault="006C77BA">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_Toc199185158 \h </w:instrText>
      </w:r>
      <w:r>
        <w:rPr>
          <w:noProof/>
        </w:rPr>
      </w:r>
      <w:r>
        <w:rPr>
          <w:noProof/>
        </w:rPr>
        <w:fldChar w:fldCharType="separate"/>
      </w:r>
      <w:r>
        <w:rPr>
          <w:noProof/>
        </w:rPr>
        <w:t>68</w:t>
      </w:r>
      <w:r>
        <w:rPr>
          <w:noProof/>
        </w:rPr>
        <w:fldChar w:fldCharType="end"/>
      </w:r>
    </w:p>
    <w:p w14:paraId="13923778" w14:textId="6EB0B43D" w:rsidR="006C77BA" w:rsidRDefault="006C77BA">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_Toc199185159 \h </w:instrText>
      </w:r>
      <w:r>
        <w:rPr>
          <w:noProof/>
        </w:rPr>
      </w:r>
      <w:r>
        <w:rPr>
          <w:noProof/>
        </w:rPr>
        <w:fldChar w:fldCharType="separate"/>
      </w:r>
      <w:r>
        <w:rPr>
          <w:noProof/>
        </w:rPr>
        <w:t>69</w:t>
      </w:r>
      <w:r>
        <w:rPr>
          <w:noProof/>
        </w:rPr>
        <w:fldChar w:fldCharType="end"/>
      </w:r>
    </w:p>
    <w:p w14:paraId="6B66A1E6" w14:textId="662CE7F9" w:rsidR="006C77BA" w:rsidRDefault="006C77BA">
      <w:pPr>
        <w:pStyle w:val="TOC4"/>
        <w:rPr>
          <w:rFonts w:asciiTheme="minorHAnsi" w:eastAsiaTheme="minorEastAsia" w:hAnsiTheme="minorHAnsi" w:cstheme="minorBidi"/>
          <w:noProof/>
          <w:sz w:val="22"/>
          <w:szCs w:val="22"/>
          <w:lang w:val="en-US"/>
        </w:rPr>
      </w:pPr>
      <w:r w:rsidRPr="003C762A">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_Toc199185160 \h </w:instrText>
      </w:r>
      <w:r>
        <w:rPr>
          <w:noProof/>
        </w:rPr>
      </w:r>
      <w:r>
        <w:rPr>
          <w:noProof/>
        </w:rPr>
        <w:fldChar w:fldCharType="separate"/>
      </w:r>
      <w:r>
        <w:rPr>
          <w:noProof/>
        </w:rPr>
        <w:t>69</w:t>
      </w:r>
      <w:r>
        <w:rPr>
          <w:noProof/>
        </w:rPr>
        <w:fldChar w:fldCharType="end"/>
      </w:r>
    </w:p>
    <w:p w14:paraId="5B5DF44E" w14:textId="1669A2A0" w:rsidR="006C77BA" w:rsidRDefault="006C77BA">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_Toc199185161 \h </w:instrText>
      </w:r>
      <w:r>
        <w:rPr>
          <w:noProof/>
        </w:rPr>
      </w:r>
      <w:r>
        <w:rPr>
          <w:noProof/>
        </w:rPr>
        <w:fldChar w:fldCharType="separate"/>
      </w:r>
      <w:r>
        <w:rPr>
          <w:noProof/>
        </w:rPr>
        <w:t>69</w:t>
      </w:r>
      <w:r>
        <w:rPr>
          <w:noProof/>
        </w:rPr>
        <w:fldChar w:fldCharType="end"/>
      </w:r>
    </w:p>
    <w:p w14:paraId="3E724900" w14:textId="14CC8723" w:rsidR="006C77BA" w:rsidRDefault="006C77BA">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_Toc199185162 \h </w:instrText>
      </w:r>
      <w:r>
        <w:rPr>
          <w:noProof/>
        </w:rPr>
      </w:r>
      <w:r>
        <w:rPr>
          <w:noProof/>
        </w:rPr>
        <w:fldChar w:fldCharType="separate"/>
      </w:r>
      <w:r>
        <w:rPr>
          <w:noProof/>
        </w:rPr>
        <w:t>69</w:t>
      </w:r>
      <w:r>
        <w:rPr>
          <w:noProof/>
        </w:rPr>
        <w:fldChar w:fldCharType="end"/>
      </w:r>
    </w:p>
    <w:p w14:paraId="416757B9" w14:textId="63442973" w:rsidR="006C77BA" w:rsidRDefault="006C77BA">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_Toc199185163 \h </w:instrText>
      </w:r>
      <w:r>
        <w:rPr>
          <w:noProof/>
        </w:rPr>
      </w:r>
      <w:r>
        <w:rPr>
          <w:noProof/>
        </w:rPr>
        <w:fldChar w:fldCharType="separate"/>
      </w:r>
      <w:r>
        <w:rPr>
          <w:noProof/>
        </w:rPr>
        <w:t>69</w:t>
      </w:r>
      <w:r>
        <w:rPr>
          <w:noProof/>
        </w:rPr>
        <w:fldChar w:fldCharType="end"/>
      </w:r>
    </w:p>
    <w:p w14:paraId="349D1C10" w14:textId="0644A071" w:rsidR="006C77BA" w:rsidRDefault="006C77BA">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_Toc199185164 \h </w:instrText>
      </w:r>
      <w:r>
        <w:rPr>
          <w:noProof/>
        </w:rPr>
      </w:r>
      <w:r>
        <w:rPr>
          <w:noProof/>
        </w:rPr>
        <w:fldChar w:fldCharType="separate"/>
      </w:r>
      <w:r>
        <w:rPr>
          <w:noProof/>
        </w:rPr>
        <w:t>69</w:t>
      </w:r>
      <w:r>
        <w:rPr>
          <w:noProof/>
        </w:rPr>
        <w:fldChar w:fldCharType="end"/>
      </w:r>
    </w:p>
    <w:p w14:paraId="0A4A7313" w14:textId="18EC8C53" w:rsidR="006C77BA" w:rsidRDefault="006C77BA">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_Toc199185165 \h </w:instrText>
      </w:r>
      <w:r>
        <w:rPr>
          <w:noProof/>
        </w:rPr>
      </w:r>
      <w:r>
        <w:rPr>
          <w:noProof/>
        </w:rPr>
        <w:fldChar w:fldCharType="separate"/>
      </w:r>
      <w:r>
        <w:rPr>
          <w:noProof/>
        </w:rPr>
        <w:t>69</w:t>
      </w:r>
      <w:r>
        <w:rPr>
          <w:noProof/>
        </w:rPr>
        <w:fldChar w:fldCharType="end"/>
      </w:r>
    </w:p>
    <w:p w14:paraId="652D4A89" w14:textId="490AC481" w:rsidR="006C77BA" w:rsidRDefault="006C77BA">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_Toc199185166 \h </w:instrText>
      </w:r>
      <w:r>
        <w:rPr>
          <w:noProof/>
        </w:rPr>
      </w:r>
      <w:r>
        <w:rPr>
          <w:noProof/>
        </w:rPr>
        <w:fldChar w:fldCharType="separate"/>
      </w:r>
      <w:r>
        <w:rPr>
          <w:noProof/>
        </w:rPr>
        <w:t>69</w:t>
      </w:r>
      <w:r>
        <w:rPr>
          <w:noProof/>
        </w:rPr>
        <w:fldChar w:fldCharType="end"/>
      </w:r>
    </w:p>
    <w:p w14:paraId="1591512C" w14:textId="67D80D41" w:rsidR="006C77BA" w:rsidRDefault="006C77BA">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_Toc199185167 \h </w:instrText>
      </w:r>
      <w:r>
        <w:rPr>
          <w:noProof/>
        </w:rPr>
      </w:r>
      <w:r>
        <w:rPr>
          <w:noProof/>
        </w:rPr>
        <w:fldChar w:fldCharType="separate"/>
      </w:r>
      <w:r>
        <w:rPr>
          <w:noProof/>
        </w:rPr>
        <w:t>70</w:t>
      </w:r>
      <w:r>
        <w:rPr>
          <w:noProof/>
        </w:rPr>
        <w:fldChar w:fldCharType="end"/>
      </w:r>
    </w:p>
    <w:p w14:paraId="02E3D1F1" w14:textId="1A030825" w:rsidR="006C77BA" w:rsidRDefault="006C77BA">
      <w:pPr>
        <w:pStyle w:val="TOC3"/>
        <w:rPr>
          <w:rFonts w:asciiTheme="minorHAnsi" w:eastAsiaTheme="minorEastAsia" w:hAnsiTheme="minorHAnsi" w:cstheme="minorBidi"/>
          <w:noProof/>
          <w:sz w:val="22"/>
          <w:szCs w:val="22"/>
          <w:lang w:val="en-US"/>
        </w:rPr>
      </w:pPr>
      <w:r>
        <w:rPr>
          <w:noProof/>
        </w:rPr>
        <w:lastRenderedPageBreak/>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_Toc199185168 \h </w:instrText>
      </w:r>
      <w:r>
        <w:rPr>
          <w:noProof/>
        </w:rPr>
      </w:r>
      <w:r>
        <w:rPr>
          <w:noProof/>
        </w:rPr>
        <w:fldChar w:fldCharType="separate"/>
      </w:r>
      <w:r>
        <w:rPr>
          <w:noProof/>
        </w:rPr>
        <w:t>70</w:t>
      </w:r>
      <w:r>
        <w:rPr>
          <w:noProof/>
        </w:rPr>
        <w:fldChar w:fldCharType="end"/>
      </w:r>
    </w:p>
    <w:p w14:paraId="78F9AC91" w14:textId="6824DA4A" w:rsidR="006C77BA" w:rsidRDefault="006C77BA">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3C762A">
        <w:rPr>
          <w:noProof/>
          <w:lang w:val="en-US"/>
        </w:rPr>
        <w:t>SDD_DataStorage</w:t>
      </w:r>
      <w:r>
        <w:rPr>
          <w:noProof/>
        </w:rPr>
        <w:t xml:space="preserve"> Service API</w:t>
      </w:r>
      <w:r>
        <w:rPr>
          <w:noProof/>
        </w:rPr>
        <w:tab/>
      </w:r>
      <w:r>
        <w:rPr>
          <w:noProof/>
        </w:rPr>
        <w:fldChar w:fldCharType="begin"/>
      </w:r>
      <w:r>
        <w:rPr>
          <w:noProof/>
        </w:rPr>
        <w:instrText xml:space="preserve"> PAGEREF _Toc199185169 \h </w:instrText>
      </w:r>
      <w:r>
        <w:rPr>
          <w:noProof/>
        </w:rPr>
      </w:r>
      <w:r>
        <w:rPr>
          <w:noProof/>
        </w:rPr>
        <w:fldChar w:fldCharType="separate"/>
      </w:r>
      <w:r>
        <w:rPr>
          <w:noProof/>
        </w:rPr>
        <w:t>71</w:t>
      </w:r>
      <w:r>
        <w:rPr>
          <w:noProof/>
        </w:rPr>
        <w:fldChar w:fldCharType="end"/>
      </w:r>
    </w:p>
    <w:p w14:paraId="1D5E225A" w14:textId="34DA78D1"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_Toc199185170 \h </w:instrText>
      </w:r>
      <w:r>
        <w:rPr>
          <w:noProof/>
        </w:rPr>
      </w:r>
      <w:r>
        <w:rPr>
          <w:noProof/>
        </w:rPr>
        <w:fldChar w:fldCharType="separate"/>
      </w:r>
      <w:r>
        <w:rPr>
          <w:noProof/>
        </w:rPr>
        <w:t>71</w:t>
      </w:r>
      <w:r>
        <w:rPr>
          <w:noProof/>
        </w:rPr>
        <w:fldChar w:fldCharType="end"/>
      </w:r>
    </w:p>
    <w:p w14:paraId="3F58A1D9" w14:textId="6F5C1B10"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_Toc199185171 \h </w:instrText>
      </w:r>
      <w:r>
        <w:rPr>
          <w:noProof/>
        </w:rPr>
      </w:r>
      <w:r>
        <w:rPr>
          <w:noProof/>
        </w:rPr>
        <w:fldChar w:fldCharType="separate"/>
      </w:r>
      <w:r>
        <w:rPr>
          <w:noProof/>
        </w:rPr>
        <w:t>71</w:t>
      </w:r>
      <w:r>
        <w:rPr>
          <w:noProof/>
        </w:rPr>
        <w:fldChar w:fldCharType="end"/>
      </w:r>
    </w:p>
    <w:p w14:paraId="4645E2CA" w14:textId="30641688"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_Toc199185172 \h </w:instrText>
      </w:r>
      <w:r>
        <w:rPr>
          <w:noProof/>
        </w:rPr>
      </w:r>
      <w:r>
        <w:rPr>
          <w:noProof/>
        </w:rPr>
        <w:fldChar w:fldCharType="separate"/>
      </w:r>
      <w:r>
        <w:rPr>
          <w:noProof/>
        </w:rPr>
        <w:t>71</w:t>
      </w:r>
      <w:r>
        <w:rPr>
          <w:noProof/>
        </w:rPr>
        <w:fldChar w:fldCharType="end"/>
      </w:r>
    </w:p>
    <w:p w14:paraId="021A3AE0" w14:textId="698FB0DF"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_Toc199185173 \h </w:instrText>
      </w:r>
      <w:r>
        <w:rPr>
          <w:noProof/>
        </w:rPr>
      </w:r>
      <w:r>
        <w:rPr>
          <w:noProof/>
        </w:rPr>
        <w:fldChar w:fldCharType="separate"/>
      </w:r>
      <w:r>
        <w:rPr>
          <w:noProof/>
        </w:rPr>
        <w:t>71</w:t>
      </w:r>
      <w:r>
        <w:rPr>
          <w:noProof/>
        </w:rPr>
        <w:fldChar w:fldCharType="end"/>
      </w:r>
    </w:p>
    <w:p w14:paraId="43514E89" w14:textId="441349A7"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_Toc199185174 \h </w:instrText>
      </w:r>
      <w:r>
        <w:rPr>
          <w:noProof/>
        </w:rPr>
      </w:r>
      <w:r>
        <w:rPr>
          <w:noProof/>
        </w:rPr>
        <w:fldChar w:fldCharType="separate"/>
      </w:r>
      <w:r>
        <w:rPr>
          <w:noProof/>
        </w:rPr>
        <w:t>73</w:t>
      </w:r>
      <w:r>
        <w:rPr>
          <w:noProof/>
        </w:rPr>
        <w:fldChar w:fldCharType="end"/>
      </w:r>
    </w:p>
    <w:p w14:paraId="213EA93A" w14:textId="03E8CEF1"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_Toc199185175 \h </w:instrText>
      </w:r>
      <w:r>
        <w:rPr>
          <w:noProof/>
        </w:rPr>
      </w:r>
      <w:r>
        <w:rPr>
          <w:noProof/>
        </w:rPr>
        <w:fldChar w:fldCharType="separate"/>
      </w:r>
      <w:r>
        <w:rPr>
          <w:noProof/>
        </w:rPr>
        <w:t>73</w:t>
      </w:r>
      <w:r>
        <w:rPr>
          <w:noProof/>
        </w:rPr>
        <w:fldChar w:fldCharType="end"/>
      </w:r>
    </w:p>
    <w:p w14:paraId="7BEEDD2D" w14:textId="5C283851"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_Toc199185176 \h </w:instrText>
      </w:r>
      <w:r>
        <w:rPr>
          <w:noProof/>
        </w:rPr>
      </w:r>
      <w:r>
        <w:rPr>
          <w:noProof/>
        </w:rPr>
        <w:fldChar w:fldCharType="separate"/>
      </w:r>
      <w:r>
        <w:rPr>
          <w:noProof/>
        </w:rPr>
        <w:t>73</w:t>
      </w:r>
      <w:r>
        <w:rPr>
          <w:noProof/>
        </w:rPr>
        <w:fldChar w:fldCharType="end"/>
      </w:r>
    </w:p>
    <w:p w14:paraId="15A7EFA7" w14:textId="0F92F201"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_Toc199185177 \h </w:instrText>
      </w:r>
      <w:r>
        <w:rPr>
          <w:noProof/>
        </w:rPr>
      </w:r>
      <w:r>
        <w:rPr>
          <w:noProof/>
        </w:rPr>
        <w:fldChar w:fldCharType="separate"/>
      </w:r>
      <w:r>
        <w:rPr>
          <w:noProof/>
        </w:rPr>
        <w:t>73</w:t>
      </w:r>
      <w:r>
        <w:rPr>
          <w:noProof/>
        </w:rPr>
        <w:fldChar w:fldCharType="end"/>
      </w:r>
    </w:p>
    <w:p w14:paraId="66A18726" w14:textId="13F48086"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_Toc199185178 \h </w:instrText>
      </w:r>
      <w:r>
        <w:rPr>
          <w:noProof/>
        </w:rPr>
      </w:r>
      <w:r>
        <w:rPr>
          <w:noProof/>
        </w:rPr>
        <w:fldChar w:fldCharType="separate"/>
      </w:r>
      <w:r>
        <w:rPr>
          <w:noProof/>
        </w:rPr>
        <w:t>75</w:t>
      </w:r>
      <w:r>
        <w:rPr>
          <w:noProof/>
        </w:rPr>
        <w:fldChar w:fldCharType="end"/>
      </w:r>
    </w:p>
    <w:p w14:paraId="5DCAA075" w14:textId="7918AAC5"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_Toc199185179 \h </w:instrText>
      </w:r>
      <w:r>
        <w:rPr>
          <w:noProof/>
        </w:rPr>
      </w:r>
      <w:r>
        <w:rPr>
          <w:noProof/>
        </w:rPr>
        <w:fldChar w:fldCharType="separate"/>
      </w:r>
      <w:r>
        <w:rPr>
          <w:noProof/>
        </w:rPr>
        <w:t>75</w:t>
      </w:r>
      <w:r>
        <w:rPr>
          <w:noProof/>
        </w:rPr>
        <w:fldChar w:fldCharType="end"/>
      </w:r>
    </w:p>
    <w:p w14:paraId="417A98AC" w14:textId="29A832CB"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_Toc199185180 \h </w:instrText>
      </w:r>
      <w:r>
        <w:rPr>
          <w:noProof/>
        </w:rPr>
      </w:r>
      <w:r>
        <w:rPr>
          <w:noProof/>
        </w:rPr>
        <w:fldChar w:fldCharType="separate"/>
      </w:r>
      <w:r>
        <w:rPr>
          <w:noProof/>
        </w:rPr>
        <w:t>75</w:t>
      </w:r>
      <w:r>
        <w:rPr>
          <w:noProof/>
        </w:rPr>
        <w:fldChar w:fldCharType="end"/>
      </w:r>
    </w:p>
    <w:p w14:paraId="173FD51B" w14:textId="7B7ABB7B"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_Toc199185181 \h </w:instrText>
      </w:r>
      <w:r>
        <w:rPr>
          <w:noProof/>
        </w:rPr>
      </w:r>
      <w:r>
        <w:rPr>
          <w:noProof/>
        </w:rPr>
        <w:fldChar w:fldCharType="separate"/>
      </w:r>
      <w:r>
        <w:rPr>
          <w:noProof/>
        </w:rPr>
        <w:t>75</w:t>
      </w:r>
      <w:r>
        <w:rPr>
          <w:noProof/>
        </w:rPr>
        <w:fldChar w:fldCharType="end"/>
      </w:r>
    </w:p>
    <w:p w14:paraId="06DF1F64" w14:textId="3A773102"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_Toc199185182 \h </w:instrText>
      </w:r>
      <w:r>
        <w:rPr>
          <w:noProof/>
        </w:rPr>
      </w:r>
      <w:r>
        <w:rPr>
          <w:noProof/>
        </w:rPr>
        <w:fldChar w:fldCharType="separate"/>
      </w:r>
      <w:r>
        <w:rPr>
          <w:noProof/>
        </w:rPr>
        <w:t>75</w:t>
      </w:r>
      <w:r>
        <w:rPr>
          <w:noProof/>
        </w:rPr>
        <w:fldChar w:fldCharType="end"/>
      </w:r>
    </w:p>
    <w:p w14:paraId="38C3E3BE" w14:textId="0B148093"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_Toc199185183 \h </w:instrText>
      </w:r>
      <w:r>
        <w:rPr>
          <w:noProof/>
        </w:rPr>
      </w:r>
      <w:r>
        <w:rPr>
          <w:noProof/>
        </w:rPr>
        <w:fldChar w:fldCharType="separate"/>
      </w:r>
      <w:r>
        <w:rPr>
          <w:noProof/>
        </w:rPr>
        <w:t>79</w:t>
      </w:r>
      <w:r>
        <w:rPr>
          <w:noProof/>
        </w:rPr>
        <w:fldChar w:fldCharType="end"/>
      </w:r>
    </w:p>
    <w:p w14:paraId="4E04D480" w14:textId="0D2C50B7"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3C762A">
        <w:rPr>
          <w:noProof/>
        </w:rPr>
        <w:t>Data Storage Delivery Subscriptions</w:t>
      </w:r>
      <w:r>
        <w:rPr>
          <w:noProof/>
        </w:rPr>
        <w:tab/>
      </w:r>
      <w:r>
        <w:rPr>
          <w:noProof/>
        </w:rPr>
        <w:fldChar w:fldCharType="begin"/>
      </w:r>
      <w:r>
        <w:rPr>
          <w:noProof/>
        </w:rPr>
        <w:instrText xml:space="preserve"> PAGEREF _Toc199185184 \h </w:instrText>
      </w:r>
      <w:r>
        <w:rPr>
          <w:noProof/>
        </w:rPr>
      </w:r>
      <w:r>
        <w:rPr>
          <w:noProof/>
        </w:rPr>
        <w:fldChar w:fldCharType="separate"/>
      </w:r>
      <w:r>
        <w:rPr>
          <w:noProof/>
        </w:rPr>
        <w:t>80</w:t>
      </w:r>
      <w:r>
        <w:rPr>
          <w:noProof/>
        </w:rPr>
        <w:fldChar w:fldCharType="end"/>
      </w:r>
    </w:p>
    <w:p w14:paraId="2A592298" w14:textId="79CB4D34"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_Toc199185185 \h </w:instrText>
      </w:r>
      <w:r>
        <w:rPr>
          <w:noProof/>
        </w:rPr>
      </w:r>
      <w:r>
        <w:rPr>
          <w:noProof/>
        </w:rPr>
        <w:fldChar w:fldCharType="separate"/>
      </w:r>
      <w:r>
        <w:rPr>
          <w:noProof/>
        </w:rPr>
        <w:t>80</w:t>
      </w:r>
      <w:r>
        <w:rPr>
          <w:noProof/>
        </w:rPr>
        <w:fldChar w:fldCharType="end"/>
      </w:r>
    </w:p>
    <w:p w14:paraId="3890F0DE" w14:textId="22905520"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_Toc199185186 \h </w:instrText>
      </w:r>
      <w:r>
        <w:rPr>
          <w:noProof/>
        </w:rPr>
      </w:r>
      <w:r>
        <w:rPr>
          <w:noProof/>
        </w:rPr>
        <w:fldChar w:fldCharType="separate"/>
      </w:r>
      <w:r>
        <w:rPr>
          <w:noProof/>
        </w:rPr>
        <w:t>80</w:t>
      </w:r>
      <w:r>
        <w:rPr>
          <w:noProof/>
        </w:rPr>
        <w:fldChar w:fldCharType="end"/>
      </w:r>
    </w:p>
    <w:p w14:paraId="2B7551B6" w14:textId="6BADAEA1"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_Toc199185187 \h </w:instrText>
      </w:r>
      <w:r>
        <w:rPr>
          <w:noProof/>
        </w:rPr>
      </w:r>
      <w:r>
        <w:rPr>
          <w:noProof/>
        </w:rPr>
        <w:fldChar w:fldCharType="separate"/>
      </w:r>
      <w:r>
        <w:rPr>
          <w:noProof/>
        </w:rPr>
        <w:t>80</w:t>
      </w:r>
      <w:r>
        <w:rPr>
          <w:noProof/>
        </w:rPr>
        <w:fldChar w:fldCharType="end"/>
      </w:r>
    </w:p>
    <w:p w14:paraId="4ECC7D85" w14:textId="44255642"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_Toc199185188 \h </w:instrText>
      </w:r>
      <w:r>
        <w:rPr>
          <w:noProof/>
        </w:rPr>
      </w:r>
      <w:r>
        <w:rPr>
          <w:noProof/>
        </w:rPr>
        <w:fldChar w:fldCharType="separate"/>
      </w:r>
      <w:r>
        <w:rPr>
          <w:noProof/>
        </w:rPr>
        <w:t>81</w:t>
      </w:r>
      <w:r>
        <w:rPr>
          <w:noProof/>
        </w:rPr>
        <w:fldChar w:fldCharType="end"/>
      </w:r>
    </w:p>
    <w:p w14:paraId="15F83F52" w14:textId="45EE2474"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3C762A">
        <w:rPr>
          <w:noProof/>
        </w:rPr>
        <w:t>Data Storage Delivery Subscription</w:t>
      </w:r>
      <w:r>
        <w:rPr>
          <w:noProof/>
        </w:rPr>
        <w:tab/>
      </w:r>
      <w:r>
        <w:rPr>
          <w:noProof/>
        </w:rPr>
        <w:fldChar w:fldCharType="begin"/>
      </w:r>
      <w:r>
        <w:rPr>
          <w:noProof/>
        </w:rPr>
        <w:instrText xml:space="preserve"> PAGEREF _Toc199185189 \h </w:instrText>
      </w:r>
      <w:r>
        <w:rPr>
          <w:noProof/>
        </w:rPr>
      </w:r>
      <w:r>
        <w:rPr>
          <w:noProof/>
        </w:rPr>
        <w:fldChar w:fldCharType="separate"/>
      </w:r>
      <w:r>
        <w:rPr>
          <w:noProof/>
        </w:rPr>
        <w:t>81</w:t>
      </w:r>
      <w:r>
        <w:rPr>
          <w:noProof/>
        </w:rPr>
        <w:fldChar w:fldCharType="end"/>
      </w:r>
    </w:p>
    <w:p w14:paraId="6FA1E4C2" w14:textId="6B0550AE"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_Toc199185190 \h </w:instrText>
      </w:r>
      <w:r>
        <w:rPr>
          <w:noProof/>
        </w:rPr>
      </w:r>
      <w:r>
        <w:rPr>
          <w:noProof/>
        </w:rPr>
        <w:fldChar w:fldCharType="separate"/>
      </w:r>
      <w:r>
        <w:rPr>
          <w:noProof/>
        </w:rPr>
        <w:t>81</w:t>
      </w:r>
      <w:r>
        <w:rPr>
          <w:noProof/>
        </w:rPr>
        <w:fldChar w:fldCharType="end"/>
      </w:r>
    </w:p>
    <w:p w14:paraId="30D1DA9E" w14:textId="1F87AB96"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_Toc199185191 \h </w:instrText>
      </w:r>
      <w:r>
        <w:rPr>
          <w:noProof/>
        </w:rPr>
      </w:r>
      <w:r>
        <w:rPr>
          <w:noProof/>
        </w:rPr>
        <w:fldChar w:fldCharType="separate"/>
      </w:r>
      <w:r>
        <w:rPr>
          <w:noProof/>
        </w:rPr>
        <w:t>81</w:t>
      </w:r>
      <w:r>
        <w:rPr>
          <w:noProof/>
        </w:rPr>
        <w:fldChar w:fldCharType="end"/>
      </w:r>
    </w:p>
    <w:p w14:paraId="7DBCA7DA" w14:textId="7A233FB3"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_Toc199185192 \h </w:instrText>
      </w:r>
      <w:r>
        <w:rPr>
          <w:noProof/>
        </w:rPr>
      </w:r>
      <w:r>
        <w:rPr>
          <w:noProof/>
        </w:rPr>
        <w:fldChar w:fldCharType="separate"/>
      </w:r>
      <w:r>
        <w:rPr>
          <w:noProof/>
        </w:rPr>
        <w:t>81</w:t>
      </w:r>
      <w:r>
        <w:rPr>
          <w:noProof/>
        </w:rPr>
        <w:fldChar w:fldCharType="end"/>
      </w:r>
    </w:p>
    <w:p w14:paraId="498048D6" w14:textId="0E6B8F5D"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_Toc199185193 \h </w:instrText>
      </w:r>
      <w:r>
        <w:rPr>
          <w:noProof/>
        </w:rPr>
      </w:r>
      <w:r>
        <w:rPr>
          <w:noProof/>
        </w:rPr>
        <w:fldChar w:fldCharType="separate"/>
      </w:r>
      <w:r>
        <w:rPr>
          <w:noProof/>
        </w:rPr>
        <w:t>85</w:t>
      </w:r>
      <w:r>
        <w:rPr>
          <w:noProof/>
        </w:rPr>
        <w:fldChar w:fldCharType="end"/>
      </w:r>
    </w:p>
    <w:p w14:paraId="59771048" w14:textId="79254694"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_Toc199185194 \h </w:instrText>
      </w:r>
      <w:r>
        <w:rPr>
          <w:noProof/>
        </w:rPr>
      </w:r>
      <w:r>
        <w:rPr>
          <w:noProof/>
        </w:rPr>
        <w:fldChar w:fldCharType="separate"/>
      </w:r>
      <w:r>
        <w:rPr>
          <w:noProof/>
        </w:rPr>
        <w:t>85</w:t>
      </w:r>
      <w:r>
        <w:rPr>
          <w:noProof/>
        </w:rPr>
        <w:fldChar w:fldCharType="end"/>
      </w:r>
    </w:p>
    <w:p w14:paraId="47B8927E" w14:textId="0FDE95C0"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_Toc199185195 \h </w:instrText>
      </w:r>
      <w:r>
        <w:rPr>
          <w:noProof/>
        </w:rPr>
      </w:r>
      <w:r>
        <w:rPr>
          <w:noProof/>
        </w:rPr>
        <w:fldChar w:fldCharType="separate"/>
      </w:r>
      <w:r>
        <w:rPr>
          <w:noProof/>
        </w:rPr>
        <w:t>85</w:t>
      </w:r>
      <w:r>
        <w:rPr>
          <w:noProof/>
        </w:rPr>
        <w:fldChar w:fldCharType="end"/>
      </w:r>
    </w:p>
    <w:p w14:paraId="0ED8BAAD" w14:textId="7E90DA80"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_Toc199185196 \h </w:instrText>
      </w:r>
      <w:r>
        <w:rPr>
          <w:noProof/>
        </w:rPr>
      </w:r>
      <w:r>
        <w:rPr>
          <w:noProof/>
        </w:rPr>
        <w:fldChar w:fldCharType="separate"/>
      </w:r>
      <w:r>
        <w:rPr>
          <w:noProof/>
        </w:rPr>
        <w:t>86</w:t>
      </w:r>
      <w:r>
        <w:rPr>
          <w:noProof/>
        </w:rPr>
        <w:fldChar w:fldCharType="end"/>
      </w:r>
    </w:p>
    <w:p w14:paraId="2B7E3C97" w14:textId="7876BD5D"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_Toc199185197 \h </w:instrText>
      </w:r>
      <w:r>
        <w:rPr>
          <w:noProof/>
        </w:rPr>
      </w:r>
      <w:r>
        <w:rPr>
          <w:noProof/>
        </w:rPr>
        <w:fldChar w:fldCharType="separate"/>
      </w:r>
      <w:r>
        <w:rPr>
          <w:noProof/>
        </w:rPr>
        <w:t>86</w:t>
      </w:r>
      <w:r>
        <w:rPr>
          <w:noProof/>
        </w:rPr>
        <w:fldChar w:fldCharType="end"/>
      </w:r>
    </w:p>
    <w:p w14:paraId="24E73A1C" w14:textId="3E23D48C"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_Toc199185198 \h </w:instrText>
      </w:r>
      <w:r>
        <w:rPr>
          <w:noProof/>
        </w:rPr>
      </w:r>
      <w:r>
        <w:rPr>
          <w:noProof/>
        </w:rPr>
        <w:fldChar w:fldCharType="separate"/>
      </w:r>
      <w:r>
        <w:rPr>
          <w:noProof/>
        </w:rPr>
        <w:t>86</w:t>
      </w:r>
      <w:r>
        <w:rPr>
          <w:noProof/>
        </w:rPr>
        <w:fldChar w:fldCharType="end"/>
      </w:r>
    </w:p>
    <w:p w14:paraId="55AD0210" w14:textId="3CC34BC0"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_Toc199185199 \h </w:instrText>
      </w:r>
      <w:r>
        <w:rPr>
          <w:noProof/>
        </w:rPr>
      </w:r>
      <w:r>
        <w:rPr>
          <w:noProof/>
        </w:rPr>
        <w:fldChar w:fldCharType="separate"/>
      </w:r>
      <w:r>
        <w:rPr>
          <w:noProof/>
        </w:rPr>
        <w:t>87</w:t>
      </w:r>
      <w:r>
        <w:rPr>
          <w:noProof/>
        </w:rPr>
        <w:fldChar w:fldCharType="end"/>
      </w:r>
    </w:p>
    <w:p w14:paraId="6934FAFF" w14:textId="5950F789"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_Toc199185200 \h </w:instrText>
      </w:r>
      <w:r>
        <w:rPr>
          <w:noProof/>
        </w:rPr>
      </w:r>
      <w:r>
        <w:rPr>
          <w:noProof/>
        </w:rPr>
        <w:fldChar w:fldCharType="separate"/>
      </w:r>
      <w:r>
        <w:rPr>
          <w:noProof/>
        </w:rPr>
        <w:t>87</w:t>
      </w:r>
      <w:r>
        <w:rPr>
          <w:noProof/>
        </w:rPr>
        <w:fldChar w:fldCharType="end"/>
      </w:r>
    </w:p>
    <w:p w14:paraId="308E0B03" w14:textId="61A379DA"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_Toc199185201 \h </w:instrText>
      </w:r>
      <w:r>
        <w:rPr>
          <w:noProof/>
        </w:rPr>
      </w:r>
      <w:r>
        <w:rPr>
          <w:noProof/>
        </w:rPr>
        <w:fldChar w:fldCharType="separate"/>
      </w:r>
      <w:r>
        <w:rPr>
          <w:noProof/>
        </w:rPr>
        <w:t>87</w:t>
      </w:r>
      <w:r>
        <w:rPr>
          <w:noProof/>
        </w:rPr>
        <w:fldChar w:fldCharType="end"/>
      </w:r>
    </w:p>
    <w:p w14:paraId="54494E07" w14:textId="2138EA69"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_Toc199185202 \h </w:instrText>
      </w:r>
      <w:r>
        <w:rPr>
          <w:noProof/>
        </w:rPr>
      </w:r>
      <w:r>
        <w:rPr>
          <w:noProof/>
        </w:rPr>
        <w:fldChar w:fldCharType="separate"/>
      </w:r>
      <w:r>
        <w:rPr>
          <w:noProof/>
        </w:rPr>
        <w:t>88</w:t>
      </w:r>
      <w:r>
        <w:rPr>
          <w:noProof/>
        </w:rPr>
        <w:fldChar w:fldCharType="end"/>
      </w:r>
    </w:p>
    <w:p w14:paraId="1B433784" w14:textId="64FB35F1"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_Toc199185203 \h </w:instrText>
      </w:r>
      <w:r>
        <w:rPr>
          <w:noProof/>
        </w:rPr>
      </w:r>
      <w:r>
        <w:rPr>
          <w:noProof/>
        </w:rPr>
        <w:fldChar w:fldCharType="separate"/>
      </w:r>
      <w:r>
        <w:rPr>
          <w:noProof/>
        </w:rPr>
        <w:t>88</w:t>
      </w:r>
      <w:r>
        <w:rPr>
          <w:noProof/>
        </w:rPr>
        <w:fldChar w:fldCharType="end"/>
      </w:r>
    </w:p>
    <w:p w14:paraId="7CB575AD" w14:textId="79DF4B70"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3C762A">
        <w:rPr>
          <w:noProof/>
          <w:lang w:val="en-US"/>
        </w:rPr>
        <w:t xml:space="preserve">Data </w:t>
      </w:r>
      <w:r>
        <w:rPr>
          <w:noProof/>
          <w:lang w:eastAsia="zh-CN"/>
        </w:rPr>
        <w:t>Management and/or Status Information</w:t>
      </w:r>
      <w:r w:rsidRPr="003C762A">
        <w:rPr>
          <w:rFonts w:cs="Arial"/>
          <w:noProof/>
        </w:rPr>
        <w:t xml:space="preserve"> Notification</w:t>
      </w:r>
      <w:r>
        <w:rPr>
          <w:noProof/>
        </w:rPr>
        <w:tab/>
      </w:r>
      <w:r>
        <w:rPr>
          <w:noProof/>
        </w:rPr>
        <w:fldChar w:fldCharType="begin"/>
      </w:r>
      <w:r>
        <w:rPr>
          <w:noProof/>
        </w:rPr>
        <w:instrText xml:space="preserve"> PAGEREF _Toc199185204 \h </w:instrText>
      </w:r>
      <w:r>
        <w:rPr>
          <w:noProof/>
        </w:rPr>
      </w:r>
      <w:r>
        <w:rPr>
          <w:noProof/>
        </w:rPr>
        <w:fldChar w:fldCharType="separate"/>
      </w:r>
      <w:r>
        <w:rPr>
          <w:noProof/>
        </w:rPr>
        <w:t>89</w:t>
      </w:r>
      <w:r>
        <w:rPr>
          <w:noProof/>
        </w:rPr>
        <w:fldChar w:fldCharType="end"/>
      </w:r>
    </w:p>
    <w:p w14:paraId="58706CED" w14:textId="464B41F1"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_Toc199185205 \h </w:instrText>
      </w:r>
      <w:r>
        <w:rPr>
          <w:noProof/>
        </w:rPr>
      </w:r>
      <w:r>
        <w:rPr>
          <w:noProof/>
        </w:rPr>
        <w:fldChar w:fldCharType="separate"/>
      </w:r>
      <w:r>
        <w:rPr>
          <w:noProof/>
        </w:rPr>
        <w:t>89</w:t>
      </w:r>
      <w:r>
        <w:rPr>
          <w:noProof/>
        </w:rPr>
        <w:fldChar w:fldCharType="end"/>
      </w:r>
    </w:p>
    <w:p w14:paraId="6C0F9C55" w14:textId="231E224A"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_Toc199185206 \h </w:instrText>
      </w:r>
      <w:r>
        <w:rPr>
          <w:noProof/>
        </w:rPr>
      </w:r>
      <w:r>
        <w:rPr>
          <w:noProof/>
        </w:rPr>
        <w:fldChar w:fldCharType="separate"/>
      </w:r>
      <w:r>
        <w:rPr>
          <w:noProof/>
        </w:rPr>
        <w:t>89</w:t>
      </w:r>
      <w:r>
        <w:rPr>
          <w:noProof/>
        </w:rPr>
        <w:fldChar w:fldCharType="end"/>
      </w:r>
    </w:p>
    <w:p w14:paraId="2DED59B9" w14:textId="2C81E47E"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_Toc199185207 \h </w:instrText>
      </w:r>
      <w:r>
        <w:rPr>
          <w:noProof/>
        </w:rPr>
      </w:r>
      <w:r>
        <w:rPr>
          <w:noProof/>
        </w:rPr>
        <w:fldChar w:fldCharType="separate"/>
      </w:r>
      <w:r>
        <w:rPr>
          <w:noProof/>
        </w:rPr>
        <w:t>89</w:t>
      </w:r>
      <w:r>
        <w:rPr>
          <w:noProof/>
        </w:rPr>
        <w:fldChar w:fldCharType="end"/>
      </w:r>
    </w:p>
    <w:p w14:paraId="0597D6F7" w14:textId="61CEE7F4"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3C762A">
        <w:rPr>
          <w:noProof/>
        </w:rPr>
        <w:t>Data Storage Delivery</w:t>
      </w:r>
      <w:r>
        <w:rPr>
          <w:noProof/>
        </w:rPr>
        <w:t xml:space="preserve"> Notification</w:t>
      </w:r>
      <w:r>
        <w:rPr>
          <w:noProof/>
        </w:rPr>
        <w:tab/>
      </w:r>
      <w:r>
        <w:rPr>
          <w:noProof/>
        </w:rPr>
        <w:fldChar w:fldCharType="begin"/>
      </w:r>
      <w:r>
        <w:rPr>
          <w:noProof/>
        </w:rPr>
        <w:instrText xml:space="preserve"> PAGEREF _Toc199185208 \h </w:instrText>
      </w:r>
      <w:r>
        <w:rPr>
          <w:noProof/>
        </w:rPr>
      </w:r>
      <w:r>
        <w:rPr>
          <w:noProof/>
        </w:rPr>
        <w:fldChar w:fldCharType="separate"/>
      </w:r>
      <w:r>
        <w:rPr>
          <w:noProof/>
        </w:rPr>
        <w:t>90</w:t>
      </w:r>
      <w:r>
        <w:rPr>
          <w:noProof/>
        </w:rPr>
        <w:fldChar w:fldCharType="end"/>
      </w:r>
    </w:p>
    <w:p w14:paraId="2D1E8385" w14:textId="7FC9B38D"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_Toc199185209 \h </w:instrText>
      </w:r>
      <w:r>
        <w:rPr>
          <w:noProof/>
        </w:rPr>
      </w:r>
      <w:r>
        <w:rPr>
          <w:noProof/>
        </w:rPr>
        <w:fldChar w:fldCharType="separate"/>
      </w:r>
      <w:r>
        <w:rPr>
          <w:noProof/>
        </w:rPr>
        <w:t>90</w:t>
      </w:r>
      <w:r>
        <w:rPr>
          <w:noProof/>
        </w:rPr>
        <w:fldChar w:fldCharType="end"/>
      </w:r>
    </w:p>
    <w:p w14:paraId="06A84B3A" w14:textId="46A730B0"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_Toc199185210 \h </w:instrText>
      </w:r>
      <w:r>
        <w:rPr>
          <w:noProof/>
        </w:rPr>
      </w:r>
      <w:r>
        <w:rPr>
          <w:noProof/>
        </w:rPr>
        <w:fldChar w:fldCharType="separate"/>
      </w:r>
      <w:r>
        <w:rPr>
          <w:noProof/>
        </w:rPr>
        <w:t>90</w:t>
      </w:r>
      <w:r>
        <w:rPr>
          <w:noProof/>
        </w:rPr>
        <w:fldChar w:fldCharType="end"/>
      </w:r>
    </w:p>
    <w:p w14:paraId="015AB59C" w14:textId="7CF4930B"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_Toc199185211 \h </w:instrText>
      </w:r>
      <w:r>
        <w:rPr>
          <w:noProof/>
        </w:rPr>
      </w:r>
      <w:r>
        <w:rPr>
          <w:noProof/>
        </w:rPr>
        <w:fldChar w:fldCharType="separate"/>
      </w:r>
      <w:r>
        <w:rPr>
          <w:noProof/>
        </w:rPr>
        <w:t>90</w:t>
      </w:r>
      <w:r>
        <w:rPr>
          <w:noProof/>
        </w:rPr>
        <w:fldChar w:fldCharType="end"/>
      </w:r>
    </w:p>
    <w:p w14:paraId="0FF5C45E" w14:textId="5B6B915A"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_Toc199185212 \h </w:instrText>
      </w:r>
      <w:r>
        <w:rPr>
          <w:noProof/>
        </w:rPr>
      </w:r>
      <w:r>
        <w:rPr>
          <w:noProof/>
        </w:rPr>
        <w:fldChar w:fldCharType="separate"/>
      </w:r>
      <w:r>
        <w:rPr>
          <w:noProof/>
        </w:rPr>
        <w:t>91</w:t>
      </w:r>
      <w:r>
        <w:rPr>
          <w:noProof/>
        </w:rPr>
        <w:fldChar w:fldCharType="end"/>
      </w:r>
    </w:p>
    <w:p w14:paraId="627B0172" w14:textId="7E4D1201"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_Toc199185213 \h </w:instrText>
      </w:r>
      <w:r>
        <w:rPr>
          <w:noProof/>
        </w:rPr>
      </w:r>
      <w:r>
        <w:rPr>
          <w:noProof/>
        </w:rPr>
        <w:fldChar w:fldCharType="separate"/>
      </w:r>
      <w:r>
        <w:rPr>
          <w:noProof/>
        </w:rPr>
        <w:t>91</w:t>
      </w:r>
      <w:r>
        <w:rPr>
          <w:noProof/>
        </w:rPr>
        <w:fldChar w:fldCharType="end"/>
      </w:r>
    </w:p>
    <w:p w14:paraId="23F359B4" w14:textId="6374568F" w:rsidR="006C77BA" w:rsidRDefault="006C77BA">
      <w:pPr>
        <w:pStyle w:val="TOC4"/>
        <w:rPr>
          <w:rFonts w:asciiTheme="minorHAnsi" w:eastAsiaTheme="minorEastAsia" w:hAnsiTheme="minorHAnsi" w:cstheme="minorBidi"/>
          <w:noProof/>
          <w:sz w:val="22"/>
          <w:szCs w:val="22"/>
          <w:lang w:val="en-US"/>
        </w:rPr>
      </w:pPr>
      <w:r>
        <w:rPr>
          <w:noProof/>
          <w:lang w:eastAsia="zh-CN"/>
        </w:rPr>
        <w:t>6.2</w:t>
      </w:r>
      <w:r w:rsidRPr="003C762A">
        <w:rPr>
          <w:noProof/>
          <w:lang w:val="en-US"/>
        </w:rPr>
        <w:t>.6.2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_Toc199185214 \h </w:instrText>
      </w:r>
      <w:r>
        <w:rPr>
          <w:noProof/>
        </w:rPr>
      </w:r>
      <w:r>
        <w:rPr>
          <w:noProof/>
        </w:rPr>
        <w:fldChar w:fldCharType="separate"/>
      </w:r>
      <w:r>
        <w:rPr>
          <w:noProof/>
        </w:rPr>
        <w:t>93</w:t>
      </w:r>
      <w:r>
        <w:rPr>
          <w:noProof/>
        </w:rPr>
        <w:fldChar w:fldCharType="end"/>
      </w:r>
    </w:p>
    <w:p w14:paraId="49C5241C" w14:textId="6F106319"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_Toc199185215 \h </w:instrText>
      </w:r>
      <w:r>
        <w:rPr>
          <w:noProof/>
        </w:rPr>
      </w:r>
      <w:r>
        <w:rPr>
          <w:noProof/>
        </w:rPr>
        <w:fldChar w:fldCharType="separate"/>
      </w:r>
      <w:r>
        <w:rPr>
          <w:noProof/>
        </w:rPr>
        <w:t>93</w:t>
      </w:r>
      <w:r>
        <w:rPr>
          <w:noProof/>
        </w:rPr>
        <w:fldChar w:fldCharType="end"/>
      </w:r>
    </w:p>
    <w:p w14:paraId="2B071838" w14:textId="6E34E874"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_Toc199185216 \h </w:instrText>
      </w:r>
      <w:r>
        <w:rPr>
          <w:noProof/>
        </w:rPr>
      </w:r>
      <w:r>
        <w:rPr>
          <w:noProof/>
        </w:rPr>
        <w:fldChar w:fldCharType="separate"/>
      </w:r>
      <w:r>
        <w:rPr>
          <w:noProof/>
        </w:rPr>
        <w:t>93</w:t>
      </w:r>
      <w:r>
        <w:rPr>
          <w:noProof/>
        </w:rPr>
        <w:fldChar w:fldCharType="end"/>
      </w:r>
    </w:p>
    <w:p w14:paraId="4A38F236" w14:textId="6EFDBB31"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_Toc199185217 \h </w:instrText>
      </w:r>
      <w:r>
        <w:rPr>
          <w:noProof/>
        </w:rPr>
      </w:r>
      <w:r>
        <w:rPr>
          <w:noProof/>
        </w:rPr>
        <w:fldChar w:fldCharType="separate"/>
      </w:r>
      <w:r>
        <w:rPr>
          <w:noProof/>
        </w:rPr>
        <w:t>93</w:t>
      </w:r>
      <w:r>
        <w:rPr>
          <w:noProof/>
        </w:rPr>
        <w:fldChar w:fldCharType="end"/>
      </w:r>
    </w:p>
    <w:p w14:paraId="05B0E19B" w14:textId="4E2198DA"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_Toc199185218 \h </w:instrText>
      </w:r>
      <w:r>
        <w:rPr>
          <w:noProof/>
        </w:rPr>
      </w:r>
      <w:r>
        <w:rPr>
          <w:noProof/>
        </w:rPr>
        <w:fldChar w:fldCharType="separate"/>
      </w:r>
      <w:r>
        <w:rPr>
          <w:noProof/>
        </w:rPr>
        <w:t>93</w:t>
      </w:r>
      <w:r>
        <w:rPr>
          <w:noProof/>
        </w:rPr>
        <w:fldChar w:fldCharType="end"/>
      </w:r>
    </w:p>
    <w:p w14:paraId="6DCB9E92" w14:textId="711C78D7"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_Toc199185219 \h </w:instrText>
      </w:r>
      <w:r>
        <w:rPr>
          <w:noProof/>
        </w:rPr>
      </w:r>
      <w:r>
        <w:rPr>
          <w:noProof/>
        </w:rPr>
        <w:fldChar w:fldCharType="separate"/>
      </w:r>
      <w:r>
        <w:rPr>
          <w:noProof/>
        </w:rPr>
        <w:t>94</w:t>
      </w:r>
      <w:r>
        <w:rPr>
          <w:noProof/>
        </w:rPr>
        <w:fldChar w:fldCharType="end"/>
      </w:r>
    </w:p>
    <w:p w14:paraId="378F27C6" w14:textId="27E37E12"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_Toc199185220 \h </w:instrText>
      </w:r>
      <w:r>
        <w:rPr>
          <w:noProof/>
        </w:rPr>
      </w:r>
      <w:r>
        <w:rPr>
          <w:noProof/>
        </w:rPr>
        <w:fldChar w:fldCharType="separate"/>
      </w:r>
      <w:r>
        <w:rPr>
          <w:noProof/>
        </w:rPr>
        <w:t>94</w:t>
      </w:r>
      <w:r>
        <w:rPr>
          <w:noProof/>
        </w:rPr>
        <w:fldChar w:fldCharType="end"/>
      </w:r>
    </w:p>
    <w:p w14:paraId="09F59D97" w14:textId="7DD5D4A0" w:rsidR="006C77BA" w:rsidRPr="0034684A" w:rsidRDefault="006C77BA">
      <w:pPr>
        <w:pStyle w:val="TOC5"/>
        <w:rPr>
          <w:rFonts w:asciiTheme="minorHAnsi" w:eastAsiaTheme="minorEastAsia" w:hAnsiTheme="minorHAnsi" w:cstheme="minorBidi"/>
          <w:noProof/>
          <w:sz w:val="22"/>
          <w:szCs w:val="22"/>
          <w:lang w:val="fr-FR"/>
        </w:rPr>
      </w:pPr>
      <w:r w:rsidRPr="0034684A">
        <w:rPr>
          <w:noProof/>
          <w:lang w:val="fr-FR" w:eastAsia="zh-CN"/>
        </w:rPr>
        <w:t>6.2</w:t>
      </w:r>
      <w:r w:rsidRPr="0034684A">
        <w:rPr>
          <w:noProof/>
          <w:lang w:val="fr-FR"/>
        </w:rPr>
        <w:t>.6.2.7</w:t>
      </w:r>
      <w:r w:rsidRPr="0034684A">
        <w:rPr>
          <w:rFonts w:asciiTheme="minorHAnsi" w:eastAsiaTheme="minorEastAsia" w:hAnsiTheme="minorHAnsi" w:cstheme="minorBidi"/>
          <w:noProof/>
          <w:sz w:val="22"/>
          <w:szCs w:val="22"/>
          <w:lang w:val="fr-FR"/>
        </w:rPr>
        <w:tab/>
      </w:r>
      <w:r w:rsidRPr="0034684A">
        <w:rPr>
          <w:noProof/>
          <w:lang w:val="fr-FR"/>
        </w:rPr>
        <w:t>Type: DataMngtSubsc</w:t>
      </w:r>
      <w:r w:rsidRPr="0034684A">
        <w:rPr>
          <w:noProof/>
          <w:lang w:val="fr-FR"/>
        </w:rPr>
        <w:tab/>
      </w:r>
      <w:r>
        <w:rPr>
          <w:noProof/>
        </w:rPr>
        <w:fldChar w:fldCharType="begin"/>
      </w:r>
      <w:r w:rsidRPr="0034684A">
        <w:rPr>
          <w:noProof/>
          <w:lang w:val="fr-FR"/>
        </w:rPr>
        <w:instrText xml:space="preserve"> PAGEREF _Toc199185221 \h </w:instrText>
      </w:r>
      <w:r>
        <w:rPr>
          <w:noProof/>
        </w:rPr>
      </w:r>
      <w:r>
        <w:rPr>
          <w:noProof/>
        </w:rPr>
        <w:fldChar w:fldCharType="separate"/>
      </w:r>
      <w:r w:rsidRPr="0034684A">
        <w:rPr>
          <w:noProof/>
          <w:lang w:val="fr-FR"/>
        </w:rPr>
        <w:t>94</w:t>
      </w:r>
      <w:r>
        <w:rPr>
          <w:noProof/>
        </w:rPr>
        <w:fldChar w:fldCharType="end"/>
      </w:r>
    </w:p>
    <w:p w14:paraId="2EAB6859" w14:textId="40CDAB21" w:rsidR="006C77BA" w:rsidRPr="0034684A" w:rsidRDefault="006C77BA">
      <w:pPr>
        <w:pStyle w:val="TOC5"/>
        <w:rPr>
          <w:rFonts w:asciiTheme="minorHAnsi" w:eastAsiaTheme="minorEastAsia" w:hAnsiTheme="minorHAnsi" w:cstheme="minorBidi"/>
          <w:noProof/>
          <w:sz w:val="22"/>
          <w:szCs w:val="22"/>
          <w:lang w:val="fr-FR"/>
        </w:rPr>
      </w:pPr>
      <w:r w:rsidRPr="0034684A">
        <w:rPr>
          <w:noProof/>
          <w:lang w:val="fr-FR" w:eastAsia="zh-CN"/>
        </w:rPr>
        <w:t>6.2</w:t>
      </w:r>
      <w:r w:rsidRPr="0034684A">
        <w:rPr>
          <w:noProof/>
          <w:lang w:val="fr-FR"/>
        </w:rPr>
        <w:t>.6.2.8</w:t>
      </w:r>
      <w:r w:rsidRPr="0034684A">
        <w:rPr>
          <w:rFonts w:asciiTheme="minorHAnsi" w:eastAsiaTheme="minorEastAsia" w:hAnsiTheme="minorHAnsi" w:cstheme="minorBidi"/>
          <w:noProof/>
          <w:sz w:val="22"/>
          <w:szCs w:val="22"/>
          <w:lang w:val="fr-FR"/>
        </w:rPr>
        <w:tab/>
      </w:r>
      <w:r w:rsidRPr="0034684A">
        <w:rPr>
          <w:noProof/>
          <w:lang w:val="fr-FR"/>
        </w:rPr>
        <w:t>Type: DataMngtNotif</w:t>
      </w:r>
      <w:r w:rsidRPr="0034684A">
        <w:rPr>
          <w:noProof/>
          <w:lang w:val="fr-FR"/>
        </w:rPr>
        <w:tab/>
      </w:r>
      <w:r>
        <w:rPr>
          <w:noProof/>
        </w:rPr>
        <w:fldChar w:fldCharType="begin"/>
      </w:r>
      <w:r w:rsidRPr="0034684A">
        <w:rPr>
          <w:noProof/>
          <w:lang w:val="fr-FR"/>
        </w:rPr>
        <w:instrText xml:space="preserve"> PAGEREF _Toc199185222 \h </w:instrText>
      </w:r>
      <w:r>
        <w:rPr>
          <w:noProof/>
        </w:rPr>
      </w:r>
      <w:r>
        <w:rPr>
          <w:noProof/>
        </w:rPr>
        <w:fldChar w:fldCharType="separate"/>
      </w:r>
      <w:r w:rsidRPr="0034684A">
        <w:rPr>
          <w:noProof/>
          <w:lang w:val="fr-FR"/>
        </w:rPr>
        <w:t>95</w:t>
      </w:r>
      <w:r>
        <w:rPr>
          <w:noProof/>
        </w:rPr>
        <w:fldChar w:fldCharType="end"/>
      </w:r>
    </w:p>
    <w:p w14:paraId="00CEE48B" w14:textId="6FAAD313" w:rsidR="006C77BA" w:rsidRPr="0034684A" w:rsidRDefault="006C77BA">
      <w:pPr>
        <w:pStyle w:val="TOC5"/>
        <w:rPr>
          <w:rFonts w:asciiTheme="minorHAnsi" w:eastAsiaTheme="minorEastAsia" w:hAnsiTheme="minorHAnsi" w:cstheme="minorBidi"/>
          <w:noProof/>
          <w:sz w:val="22"/>
          <w:szCs w:val="22"/>
          <w:lang w:val="fr-FR"/>
        </w:rPr>
      </w:pPr>
      <w:r w:rsidRPr="0034684A">
        <w:rPr>
          <w:noProof/>
          <w:lang w:val="fr-FR" w:eastAsia="zh-CN"/>
        </w:rPr>
        <w:t>6.2</w:t>
      </w:r>
      <w:r w:rsidRPr="0034684A">
        <w:rPr>
          <w:noProof/>
          <w:lang w:val="fr-FR"/>
        </w:rPr>
        <w:t>.6.2.9</w:t>
      </w:r>
      <w:r w:rsidRPr="0034684A">
        <w:rPr>
          <w:rFonts w:asciiTheme="minorHAnsi" w:eastAsiaTheme="minorEastAsia" w:hAnsiTheme="minorHAnsi" w:cstheme="minorBidi"/>
          <w:noProof/>
          <w:sz w:val="22"/>
          <w:szCs w:val="22"/>
          <w:lang w:val="fr-FR"/>
        </w:rPr>
        <w:tab/>
      </w:r>
      <w:r w:rsidRPr="0034684A">
        <w:rPr>
          <w:noProof/>
          <w:lang w:val="fr-FR"/>
        </w:rPr>
        <w:t>Type: DataAccessStats</w:t>
      </w:r>
      <w:r w:rsidRPr="0034684A">
        <w:rPr>
          <w:noProof/>
          <w:lang w:val="fr-FR"/>
        </w:rPr>
        <w:tab/>
      </w:r>
      <w:r>
        <w:rPr>
          <w:noProof/>
        </w:rPr>
        <w:fldChar w:fldCharType="begin"/>
      </w:r>
      <w:r w:rsidRPr="0034684A">
        <w:rPr>
          <w:noProof/>
          <w:lang w:val="fr-FR"/>
        </w:rPr>
        <w:instrText xml:space="preserve"> PAGEREF _Toc199185223 \h </w:instrText>
      </w:r>
      <w:r>
        <w:rPr>
          <w:noProof/>
        </w:rPr>
      </w:r>
      <w:r>
        <w:rPr>
          <w:noProof/>
        </w:rPr>
        <w:fldChar w:fldCharType="separate"/>
      </w:r>
      <w:r w:rsidRPr="0034684A">
        <w:rPr>
          <w:noProof/>
          <w:lang w:val="fr-FR"/>
        </w:rPr>
        <w:t>95</w:t>
      </w:r>
      <w:r>
        <w:rPr>
          <w:noProof/>
        </w:rPr>
        <w:fldChar w:fldCharType="end"/>
      </w:r>
    </w:p>
    <w:p w14:paraId="1C22638B" w14:textId="1C3EDCC5" w:rsidR="006C77BA" w:rsidRPr="0034684A" w:rsidRDefault="006C77BA">
      <w:pPr>
        <w:pStyle w:val="TOC5"/>
        <w:rPr>
          <w:rFonts w:asciiTheme="minorHAnsi" w:eastAsiaTheme="minorEastAsia" w:hAnsiTheme="minorHAnsi" w:cstheme="minorBidi"/>
          <w:noProof/>
          <w:sz w:val="22"/>
          <w:szCs w:val="22"/>
          <w:lang w:val="fr-FR"/>
        </w:rPr>
      </w:pPr>
      <w:r w:rsidRPr="0034684A">
        <w:rPr>
          <w:noProof/>
          <w:lang w:val="fr-FR" w:eastAsia="zh-CN"/>
        </w:rPr>
        <w:t>6.2</w:t>
      </w:r>
      <w:r w:rsidRPr="0034684A">
        <w:rPr>
          <w:noProof/>
          <w:lang w:val="fr-FR"/>
        </w:rPr>
        <w:t>.6.2.10</w:t>
      </w:r>
      <w:r w:rsidRPr="0034684A">
        <w:rPr>
          <w:rFonts w:asciiTheme="minorHAnsi" w:eastAsiaTheme="minorEastAsia" w:hAnsiTheme="minorHAnsi" w:cstheme="minorBidi"/>
          <w:noProof/>
          <w:sz w:val="22"/>
          <w:szCs w:val="22"/>
          <w:lang w:val="fr-FR"/>
        </w:rPr>
        <w:tab/>
      </w:r>
      <w:r w:rsidRPr="0034684A">
        <w:rPr>
          <w:noProof/>
          <w:lang w:val="fr-FR"/>
        </w:rPr>
        <w:t>Type: DataMngtStats</w:t>
      </w:r>
      <w:r w:rsidRPr="0034684A">
        <w:rPr>
          <w:noProof/>
          <w:lang w:val="fr-FR"/>
        </w:rPr>
        <w:tab/>
      </w:r>
      <w:r>
        <w:rPr>
          <w:noProof/>
        </w:rPr>
        <w:fldChar w:fldCharType="begin"/>
      </w:r>
      <w:r w:rsidRPr="0034684A">
        <w:rPr>
          <w:noProof/>
          <w:lang w:val="fr-FR"/>
        </w:rPr>
        <w:instrText xml:space="preserve"> PAGEREF _Toc199185224 \h </w:instrText>
      </w:r>
      <w:r>
        <w:rPr>
          <w:noProof/>
        </w:rPr>
      </w:r>
      <w:r>
        <w:rPr>
          <w:noProof/>
        </w:rPr>
        <w:fldChar w:fldCharType="separate"/>
      </w:r>
      <w:r w:rsidRPr="0034684A">
        <w:rPr>
          <w:noProof/>
          <w:lang w:val="fr-FR"/>
        </w:rPr>
        <w:t>96</w:t>
      </w:r>
      <w:r>
        <w:rPr>
          <w:noProof/>
        </w:rPr>
        <w:fldChar w:fldCharType="end"/>
      </w:r>
    </w:p>
    <w:p w14:paraId="6E518411" w14:textId="329DCAC5" w:rsidR="006C77BA" w:rsidRPr="0034684A" w:rsidRDefault="006C77BA">
      <w:pPr>
        <w:pStyle w:val="TOC5"/>
        <w:rPr>
          <w:rFonts w:asciiTheme="minorHAnsi" w:eastAsiaTheme="minorEastAsia" w:hAnsiTheme="minorHAnsi" w:cstheme="minorBidi"/>
          <w:noProof/>
          <w:sz w:val="22"/>
          <w:szCs w:val="22"/>
          <w:lang w:val="fr-FR"/>
        </w:rPr>
      </w:pPr>
      <w:r w:rsidRPr="0034684A">
        <w:rPr>
          <w:noProof/>
          <w:lang w:val="fr-FR" w:eastAsia="zh-CN"/>
        </w:rPr>
        <w:t>6.2</w:t>
      </w:r>
      <w:r w:rsidRPr="0034684A">
        <w:rPr>
          <w:noProof/>
          <w:lang w:val="fr-FR"/>
        </w:rPr>
        <w:t>.6.2.11</w:t>
      </w:r>
      <w:r w:rsidRPr="0034684A">
        <w:rPr>
          <w:rFonts w:asciiTheme="minorHAnsi" w:eastAsiaTheme="minorEastAsia" w:hAnsiTheme="minorHAnsi" w:cstheme="minorBidi"/>
          <w:noProof/>
          <w:sz w:val="22"/>
          <w:szCs w:val="22"/>
          <w:lang w:val="fr-FR"/>
        </w:rPr>
        <w:tab/>
      </w:r>
      <w:r w:rsidRPr="0034684A">
        <w:rPr>
          <w:noProof/>
          <w:lang w:val="fr-FR"/>
        </w:rPr>
        <w:t>Type: DataDelSubsc</w:t>
      </w:r>
      <w:r w:rsidRPr="0034684A">
        <w:rPr>
          <w:noProof/>
          <w:lang w:val="fr-FR"/>
        </w:rPr>
        <w:tab/>
      </w:r>
      <w:r>
        <w:rPr>
          <w:noProof/>
        </w:rPr>
        <w:fldChar w:fldCharType="begin"/>
      </w:r>
      <w:r w:rsidRPr="0034684A">
        <w:rPr>
          <w:noProof/>
          <w:lang w:val="fr-FR"/>
        </w:rPr>
        <w:instrText xml:space="preserve"> PAGEREF _Toc199185225 \h </w:instrText>
      </w:r>
      <w:r>
        <w:rPr>
          <w:noProof/>
        </w:rPr>
      </w:r>
      <w:r>
        <w:rPr>
          <w:noProof/>
        </w:rPr>
        <w:fldChar w:fldCharType="separate"/>
      </w:r>
      <w:r w:rsidRPr="0034684A">
        <w:rPr>
          <w:noProof/>
          <w:lang w:val="fr-FR"/>
        </w:rPr>
        <w:t>96</w:t>
      </w:r>
      <w:r>
        <w:rPr>
          <w:noProof/>
        </w:rPr>
        <w:fldChar w:fldCharType="end"/>
      </w:r>
    </w:p>
    <w:p w14:paraId="48446AD6" w14:textId="78111A9E" w:rsidR="006C77BA" w:rsidRPr="0034684A" w:rsidRDefault="006C77BA">
      <w:pPr>
        <w:pStyle w:val="TOC5"/>
        <w:rPr>
          <w:rFonts w:asciiTheme="minorHAnsi" w:eastAsiaTheme="minorEastAsia" w:hAnsiTheme="minorHAnsi" w:cstheme="minorBidi"/>
          <w:noProof/>
          <w:sz w:val="22"/>
          <w:szCs w:val="22"/>
          <w:lang w:val="fr-FR"/>
        </w:rPr>
      </w:pPr>
      <w:r w:rsidRPr="0034684A">
        <w:rPr>
          <w:noProof/>
          <w:lang w:val="fr-FR" w:eastAsia="zh-CN"/>
        </w:rPr>
        <w:t>6.2</w:t>
      </w:r>
      <w:r w:rsidRPr="0034684A">
        <w:rPr>
          <w:noProof/>
          <w:lang w:val="fr-FR"/>
        </w:rPr>
        <w:t>.6.2.12</w:t>
      </w:r>
      <w:r w:rsidRPr="0034684A">
        <w:rPr>
          <w:rFonts w:asciiTheme="minorHAnsi" w:eastAsiaTheme="minorEastAsia" w:hAnsiTheme="minorHAnsi" w:cstheme="minorBidi"/>
          <w:noProof/>
          <w:sz w:val="22"/>
          <w:szCs w:val="22"/>
          <w:lang w:val="fr-FR"/>
        </w:rPr>
        <w:tab/>
      </w:r>
      <w:r w:rsidRPr="0034684A">
        <w:rPr>
          <w:noProof/>
          <w:lang w:val="fr-FR"/>
        </w:rPr>
        <w:t>Type: DataDelSubscPatch</w:t>
      </w:r>
      <w:r w:rsidRPr="0034684A">
        <w:rPr>
          <w:noProof/>
          <w:lang w:val="fr-FR"/>
        </w:rPr>
        <w:tab/>
      </w:r>
      <w:r>
        <w:rPr>
          <w:noProof/>
        </w:rPr>
        <w:fldChar w:fldCharType="begin"/>
      </w:r>
      <w:r w:rsidRPr="0034684A">
        <w:rPr>
          <w:noProof/>
          <w:lang w:val="fr-FR"/>
        </w:rPr>
        <w:instrText xml:space="preserve"> PAGEREF _Toc199185226 \h </w:instrText>
      </w:r>
      <w:r>
        <w:rPr>
          <w:noProof/>
        </w:rPr>
      </w:r>
      <w:r>
        <w:rPr>
          <w:noProof/>
        </w:rPr>
        <w:fldChar w:fldCharType="separate"/>
      </w:r>
      <w:r w:rsidRPr="0034684A">
        <w:rPr>
          <w:noProof/>
          <w:lang w:val="fr-FR"/>
        </w:rPr>
        <w:t>96</w:t>
      </w:r>
      <w:r>
        <w:rPr>
          <w:noProof/>
        </w:rPr>
        <w:fldChar w:fldCharType="end"/>
      </w:r>
    </w:p>
    <w:p w14:paraId="03C37022" w14:textId="72C510F0" w:rsidR="006C77BA" w:rsidRPr="0034684A" w:rsidRDefault="006C77BA">
      <w:pPr>
        <w:pStyle w:val="TOC5"/>
        <w:rPr>
          <w:rFonts w:asciiTheme="minorHAnsi" w:eastAsiaTheme="minorEastAsia" w:hAnsiTheme="minorHAnsi" w:cstheme="minorBidi"/>
          <w:noProof/>
          <w:sz w:val="22"/>
          <w:szCs w:val="22"/>
          <w:lang w:val="fr-FR"/>
        </w:rPr>
      </w:pPr>
      <w:r w:rsidRPr="0034684A">
        <w:rPr>
          <w:noProof/>
          <w:lang w:val="fr-FR" w:eastAsia="zh-CN"/>
        </w:rPr>
        <w:t>6.2</w:t>
      </w:r>
      <w:r w:rsidRPr="0034684A">
        <w:rPr>
          <w:noProof/>
          <w:lang w:val="fr-FR"/>
        </w:rPr>
        <w:t>.6.2.13</w:t>
      </w:r>
      <w:r w:rsidRPr="0034684A">
        <w:rPr>
          <w:rFonts w:asciiTheme="minorHAnsi" w:eastAsiaTheme="minorEastAsia" w:hAnsiTheme="minorHAnsi" w:cstheme="minorBidi"/>
          <w:noProof/>
          <w:sz w:val="22"/>
          <w:szCs w:val="22"/>
          <w:lang w:val="fr-FR"/>
        </w:rPr>
        <w:tab/>
      </w:r>
      <w:r w:rsidRPr="0034684A">
        <w:rPr>
          <w:noProof/>
          <w:lang w:val="fr-FR"/>
        </w:rPr>
        <w:t>Type: DataDelNotif</w:t>
      </w:r>
      <w:r w:rsidRPr="0034684A">
        <w:rPr>
          <w:noProof/>
          <w:lang w:val="fr-FR"/>
        </w:rPr>
        <w:tab/>
      </w:r>
      <w:r>
        <w:rPr>
          <w:noProof/>
        </w:rPr>
        <w:fldChar w:fldCharType="begin"/>
      </w:r>
      <w:r w:rsidRPr="0034684A">
        <w:rPr>
          <w:noProof/>
          <w:lang w:val="fr-FR"/>
        </w:rPr>
        <w:instrText xml:space="preserve"> PAGEREF _Toc199185227 \h </w:instrText>
      </w:r>
      <w:r>
        <w:rPr>
          <w:noProof/>
        </w:rPr>
      </w:r>
      <w:r>
        <w:rPr>
          <w:noProof/>
        </w:rPr>
        <w:fldChar w:fldCharType="separate"/>
      </w:r>
      <w:r w:rsidRPr="0034684A">
        <w:rPr>
          <w:noProof/>
          <w:lang w:val="fr-FR"/>
        </w:rPr>
        <w:t>97</w:t>
      </w:r>
      <w:r>
        <w:rPr>
          <w:noProof/>
        </w:rPr>
        <w:fldChar w:fldCharType="end"/>
      </w:r>
    </w:p>
    <w:p w14:paraId="7BB17A66" w14:textId="0784D558" w:rsidR="006C77BA" w:rsidRPr="0034684A" w:rsidRDefault="006C77BA">
      <w:pPr>
        <w:pStyle w:val="TOC5"/>
        <w:rPr>
          <w:rFonts w:asciiTheme="minorHAnsi" w:eastAsiaTheme="minorEastAsia" w:hAnsiTheme="minorHAnsi" w:cstheme="minorBidi"/>
          <w:noProof/>
          <w:sz w:val="22"/>
          <w:szCs w:val="22"/>
          <w:lang w:val="fr-FR"/>
        </w:rPr>
      </w:pPr>
      <w:r w:rsidRPr="0034684A">
        <w:rPr>
          <w:noProof/>
          <w:lang w:val="fr-FR" w:eastAsia="zh-CN"/>
        </w:rPr>
        <w:t>6.2</w:t>
      </w:r>
      <w:r w:rsidRPr="0034684A">
        <w:rPr>
          <w:noProof/>
          <w:lang w:val="fr-FR"/>
        </w:rPr>
        <w:t>.6.2.14</w:t>
      </w:r>
      <w:r w:rsidRPr="0034684A">
        <w:rPr>
          <w:rFonts w:asciiTheme="minorHAnsi" w:eastAsiaTheme="minorEastAsia" w:hAnsiTheme="minorHAnsi" w:cstheme="minorBidi"/>
          <w:noProof/>
          <w:sz w:val="22"/>
          <w:szCs w:val="22"/>
          <w:lang w:val="fr-FR"/>
        </w:rPr>
        <w:tab/>
      </w:r>
      <w:r w:rsidRPr="0034684A">
        <w:rPr>
          <w:noProof/>
          <w:lang w:val="fr-FR"/>
        </w:rPr>
        <w:t>Type: DataDelReq</w:t>
      </w:r>
      <w:r w:rsidRPr="0034684A">
        <w:rPr>
          <w:noProof/>
          <w:lang w:val="fr-FR"/>
        </w:rPr>
        <w:tab/>
      </w:r>
      <w:r>
        <w:rPr>
          <w:noProof/>
        </w:rPr>
        <w:fldChar w:fldCharType="begin"/>
      </w:r>
      <w:r w:rsidRPr="0034684A">
        <w:rPr>
          <w:noProof/>
          <w:lang w:val="fr-FR"/>
        </w:rPr>
        <w:instrText xml:space="preserve"> PAGEREF _Toc199185228 \h </w:instrText>
      </w:r>
      <w:r>
        <w:rPr>
          <w:noProof/>
        </w:rPr>
      </w:r>
      <w:r>
        <w:rPr>
          <w:noProof/>
        </w:rPr>
        <w:fldChar w:fldCharType="separate"/>
      </w:r>
      <w:r w:rsidRPr="0034684A">
        <w:rPr>
          <w:noProof/>
          <w:lang w:val="fr-FR"/>
        </w:rPr>
        <w:t>97</w:t>
      </w:r>
      <w:r>
        <w:rPr>
          <w:noProof/>
        </w:rPr>
        <w:fldChar w:fldCharType="end"/>
      </w:r>
    </w:p>
    <w:p w14:paraId="62B1A825" w14:textId="44D2DAD0" w:rsidR="006C77BA" w:rsidRPr="0034684A" w:rsidRDefault="006C77BA">
      <w:pPr>
        <w:pStyle w:val="TOC5"/>
        <w:rPr>
          <w:rFonts w:asciiTheme="minorHAnsi" w:eastAsiaTheme="minorEastAsia" w:hAnsiTheme="minorHAnsi" w:cstheme="minorBidi"/>
          <w:noProof/>
          <w:sz w:val="22"/>
          <w:szCs w:val="22"/>
          <w:lang w:val="fr-FR"/>
        </w:rPr>
      </w:pPr>
      <w:r w:rsidRPr="0034684A">
        <w:rPr>
          <w:noProof/>
          <w:lang w:val="fr-FR" w:eastAsia="zh-CN"/>
        </w:rPr>
        <w:t>6.2</w:t>
      </w:r>
      <w:r w:rsidRPr="0034684A">
        <w:rPr>
          <w:noProof/>
          <w:lang w:val="fr-FR"/>
        </w:rPr>
        <w:t>.6.2.15</w:t>
      </w:r>
      <w:r w:rsidRPr="0034684A">
        <w:rPr>
          <w:rFonts w:asciiTheme="minorHAnsi" w:eastAsiaTheme="minorEastAsia" w:hAnsiTheme="minorHAnsi" w:cstheme="minorBidi"/>
          <w:noProof/>
          <w:sz w:val="22"/>
          <w:szCs w:val="22"/>
          <w:lang w:val="fr-FR"/>
        </w:rPr>
        <w:tab/>
      </w:r>
      <w:r w:rsidRPr="0034684A">
        <w:rPr>
          <w:noProof/>
          <w:lang w:val="fr-FR"/>
        </w:rPr>
        <w:t>Type: DelConnEstabReq</w:t>
      </w:r>
      <w:r w:rsidRPr="0034684A">
        <w:rPr>
          <w:noProof/>
          <w:lang w:val="fr-FR"/>
        </w:rPr>
        <w:tab/>
      </w:r>
      <w:r>
        <w:rPr>
          <w:noProof/>
        </w:rPr>
        <w:fldChar w:fldCharType="begin"/>
      </w:r>
      <w:r w:rsidRPr="0034684A">
        <w:rPr>
          <w:noProof/>
          <w:lang w:val="fr-FR"/>
        </w:rPr>
        <w:instrText xml:space="preserve"> PAGEREF _Toc199185229 \h </w:instrText>
      </w:r>
      <w:r>
        <w:rPr>
          <w:noProof/>
        </w:rPr>
      </w:r>
      <w:r>
        <w:rPr>
          <w:noProof/>
        </w:rPr>
        <w:fldChar w:fldCharType="separate"/>
      </w:r>
      <w:r w:rsidRPr="0034684A">
        <w:rPr>
          <w:noProof/>
          <w:lang w:val="fr-FR"/>
        </w:rPr>
        <w:t>97</w:t>
      </w:r>
      <w:r>
        <w:rPr>
          <w:noProof/>
        </w:rPr>
        <w:fldChar w:fldCharType="end"/>
      </w:r>
    </w:p>
    <w:p w14:paraId="548C6E7A" w14:textId="7E258AE4" w:rsidR="006C77BA" w:rsidRPr="0034684A" w:rsidRDefault="006C77BA">
      <w:pPr>
        <w:pStyle w:val="TOC5"/>
        <w:rPr>
          <w:rFonts w:asciiTheme="minorHAnsi" w:eastAsiaTheme="minorEastAsia" w:hAnsiTheme="minorHAnsi" w:cstheme="minorBidi"/>
          <w:noProof/>
          <w:sz w:val="22"/>
          <w:szCs w:val="22"/>
          <w:lang w:val="fr-FR"/>
        </w:rPr>
      </w:pPr>
      <w:r w:rsidRPr="0034684A">
        <w:rPr>
          <w:noProof/>
          <w:lang w:val="fr-FR" w:eastAsia="zh-CN"/>
        </w:rPr>
        <w:lastRenderedPageBreak/>
        <w:t>6.2</w:t>
      </w:r>
      <w:r w:rsidRPr="0034684A">
        <w:rPr>
          <w:noProof/>
          <w:lang w:val="fr-FR"/>
        </w:rPr>
        <w:t>.6.2.16</w:t>
      </w:r>
      <w:r w:rsidRPr="0034684A">
        <w:rPr>
          <w:rFonts w:asciiTheme="minorHAnsi" w:eastAsiaTheme="minorEastAsia" w:hAnsiTheme="minorHAnsi" w:cstheme="minorBidi"/>
          <w:noProof/>
          <w:sz w:val="22"/>
          <w:szCs w:val="22"/>
          <w:lang w:val="fr-FR"/>
        </w:rPr>
        <w:tab/>
      </w:r>
      <w:r w:rsidRPr="0034684A">
        <w:rPr>
          <w:noProof/>
          <w:lang w:val="fr-FR"/>
        </w:rPr>
        <w:t>Type: DelConnEstabResp</w:t>
      </w:r>
      <w:r w:rsidRPr="0034684A">
        <w:rPr>
          <w:noProof/>
          <w:lang w:val="fr-FR"/>
        </w:rPr>
        <w:tab/>
      </w:r>
      <w:r>
        <w:rPr>
          <w:noProof/>
        </w:rPr>
        <w:fldChar w:fldCharType="begin"/>
      </w:r>
      <w:r w:rsidRPr="0034684A">
        <w:rPr>
          <w:noProof/>
          <w:lang w:val="fr-FR"/>
        </w:rPr>
        <w:instrText xml:space="preserve"> PAGEREF _Toc199185230 \h </w:instrText>
      </w:r>
      <w:r>
        <w:rPr>
          <w:noProof/>
        </w:rPr>
      </w:r>
      <w:r>
        <w:rPr>
          <w:noProof/>
        </w:rPr>
        <w:fldChar w:fldCharType="separate"/>
      </w:r>
      <w:r w:rsidRPr="0034684A">
        <w:rPr>
          <w:noProof/>
          <w:lang w:val="fr-FR"/>
        </w:rPr>
        <w:t>98</w:t>
      </w:r>
      <w:r>
        <w:rPr>
          <w:noProof/>
        </w:rPr>
        <w:fldChar w:fldCharType="end"/>
      </w:r>
    </w:p>
    <w:p w14:paraId="2A7732C3" w14:textId="134D62AE" w:rsidR="006C77BA" w:rsidRPr="0034684A" w:rsidRDefault="006C77BA">
      <w:pPr>
        <w:pStyle w:val="TOC4"/>
        <w:rPr>
          <w:rFonts w:asciiTheme="minorHAnsi" w:eastAsiaTheme="minorEastAsia" w:hAnsiTheme="minorHAnsi" w:cstheme="minorBidi"/>
          <w:noProof/>
          <w:sz w:val="22"/>
          <w:szCs w:val="22"/>
          <w:lang w:val="fr-FR"/>
        </w:rPr>
      </w:pPr>
      <w:r w:rsidRPr="0034684A">
        <w:rPr>
          <w:noProof/>
          <w:lang w:val="fr-FR" w:eastAsia="zh-CN"/>
        </w:rPr>
        <w:t>6.2</w:t>
      </w:r>
      <w:r w:rsidRPr="0034684A">
        <w:rPr>
          <w:noProof/>
          <w:lang w:val="fr-FR"/>
        </w:rPr>
        <w:t>.6.3</w:t>
      </w:r>
      <w:r w:rsidRPr="0034684A">
        <w:rPr>
          <w:rFonts w:asciiTheme="minorHAnsi" w:eastAsiaTheme="minorEastAsia" w:hAnsiTheme="minorHAnsi" w:cstheme="minorBidi"/>
          <w:noProof/>
          <w:sz w:val="22"/>
          <w:szCs w:val="22"/>
          <w:lang w:val="fr-FR"/>
        </w:rPr>
        <w:tab/>
      </w:r>
      <w:r w:rsidRPr="0034684A">
        <w:rPr>
          <w:noProof/>
          <w:lang w:val="fr-FR"/>
        </w:rPr>
        <w:t>Simple data types and enumerations</w:t>
      </w:r>
      <w:r w:rsidRPr="0034684A">
        <w:rPr>
          <w:noProof/>
          <w:lang w:val="fr-FR"/>
        </w:rPr>
        <w:tab/>
      </w:r>
      <w:r>
        <w:rPr>
          <w:noProof/>
        </w:rPr>
        <w:fldChar w:fldCharType="begin"/>
      </w:r>
      <w:r w:rsidRPr="0034684A">
        <w:rPr>
          <w:noProof/>
          <w:lang w:val="fr-FR"/>
        </w:rPr>
        <w:instrText xml:space="preserve"> PAGEREF _Toc199185231 \h </w:instrText>
      </w:r>
      <w:r>
        <w:rPr>
          <w:noProof/>
        </w:rPr>
      </w:r>
      <w:r>
        <w:rPr>
          <w:noProof/>
        </w:rPr>
        <w:fldChar w:fldCharType="separate"/>
      </w:r>
      <w:r w:rsidRPr="0034684A">
        <w:rPr>
          <w:noProof/>
          <w:lang w:val="fr-FR"/>
        </w:rPr>
        <w:t>98</w:t>
      </w:r>
      <w:r>
        <w:rPr>
          <w:noProof/>
        </w:rPr>
        <w:fldChar w:fldCharType="end"/>
      </w:r>
    </w:p>
    <w:p w14:paraId="39E320A8" w14:textId="372D7589" w:rsidR="006C77BA" w:rsidRPr="0034684A" w:rsidRDefault="006C77BA">
      <w:pPr>
        <w:pStyle w:val="TOC5"/>
        <w:rPr>
          <w:rFonts w:asciiTheme="minorHAnsi" w:eastAsiaTheme="minorEastAsia" w:hAnsiTheme="minorHAnsi" w:cstheme="minorBidi"/>
          <w:noProof/>
          <w:sz w:val="22"/>
          <w:szCs w:val="22"/>
          <w:lang w:val="fr-FR"/>
        </w:rPr>
      </w:pPr>
      <w:r w:rsidRPr="0034684A">
        <w:rPr>
          <w:noProof/>
          <w:lang w:val="fr-FR" w:eastAsia="zh-CN"/>
        </w:rPr>
        <w:t>6.2</w:t>
      </w:r>
      <w:r w:rsidRPr="0034684A">
        <w:rPr>
          <w:noProof/>
          <w:lang w:val="fr-FR"/>
        </w:rPr>
        <w:t>.6.3.1</w:t>
      </w:r>
      <w:r w:rsidRPr="0034684A">
        <w:rPr>
          <w:rFonts w:asciiTheme="minorHAnsi" w:eastAsiaTheme="minorEastAsia" w:hAnsiTheme="minorHAnsi" w:cstheme="minorBidi"/>
          <w:noProof/>
          <w:sz w:val="22"/>
          <w:szCs w:val="22"/>
          <w:lang w:val="fr-FR"/>
        </w:rPr>
        <w:tab/>
      </w:r>
      <w:r w:rsidRPr="0034684A">
        <w:rPr>
          <w:noProof/>
          <w:lang w:val="fr-FR"/>
        </w:rPr>
        <w:t>Introduction</w:t>
      </w:r>
      <w:r w:rsidRPr="0034684A">
        <w:rPr>
          <w:noProof/>
          <w:lang w:val="fr-FR"/>
        </w:rPr>
        <w:tab/>
      </w:r>
      <w:r>
        <w:rPr>
          <w:noProof/>
        </w:rPr>
        <w:fldChar w:fldCharType="begin"/>
      </w:r>
      <w:r w:rsidRPr="0034684A">
        <w:rPr>
          <w:noProof/>
          <w:lang w:val="fr-FR"/>
        </w:rPr>
        <w:instrText xml:space="preserve"> PAGEREF _Toc199185232 \h </w:instrText>
      </w:r>
      <w:r>
        <w:rPr>
          <w:noProof/>
        </w:rPr>
      </w:r>
      <w:r>
        <w:rPr>
          <w:noProof/>
        </w:rPr>
        <w:fldChar w:fldCharType="separate"/>
      </w:r>
      <w:r w:rsidRPr="0034684A">
        <w:rPr>
          <w:noProof/>
          <w:lang w:val="fr-FR"/>
        </w:rPr>
        <w:t>98</w:t>
      </w:r>
      <w:r>
        <w:rPr>
          <w:noProof/>
        </w:rPr>
        <w:fldChar w:fldCharType="end"/>
      </w:r>
    </w:p>
    <w:p w14:paraId="5968A140" w14:textId="04CF08AD"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_Toc199185233 \h </w:instrText>
      </w:r>
      <w:r>
        <w:rPr>
          <w:noProof/>
        </w:rPr>
      </w:r>
      <w:r>
        <w:rPr>
          <w:noProof/>
        </w:rPr>
        <w:fldChar w:fldCharType="separate"/>
      </w:r>
      <w:r>
        <w:rPr>
          <w:noProof/>
        </w:rPr>
        <w:t>98</w:t>
      </w:r>
      <w:r>
        <w:rPr>
          <w:noProof/>
        </w:rPr>
        <w:fldChar w:fldCharType="end"/>
      </w:r>
    </w:p>
    <w:p w14:paraId="1DFEF463" w14:textId="7DDFB447"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_Toc199185234 \h </w:instrText>
      </w:r>
      <w:r>
        <w:rPr>
          <w:noProof/>
        </w:rPr>
      </w:r>
      <w:r>
        <w:rPr>
          <w:noProof/>
        </w:rPr>
        <w:fldChar w:fldCharType="separate"/>
      </w:r>
      <w:r>
        <w:rPr>
          <w:noProof/>
        </w:rPr>
        <w:t>98</w:t>
      </w:r>
      <w:r>
        <w:rPr>
          <w:noProof/>
        </w:rPr>
        <w:fldChar w:fldCharType="end"/>
      </w:r>
    </w:p>
    <w:p w14:paraId="58F22F2A" w14:textId="6DED4615"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_Toc199185235 \h </w:instrText>
      </w:r>
      <w:r>
        <w:rPr>
          <w:noProof/>
        </w:rPr>
      </w:r>
      <w:r>
        <w:rPr>
          <w:noProof/>
        </w:rPr>
        <w:fldChar w:fldCharType="separate"/>
      </w:r>
      <w:r>
        <w:rPr>
          <w:noProof/>
        </w:rPr>
        <w:t>98</w:t>
      </w:r>
      <w:r>
        <w:rPr>
          <w:noProof/>
        </w:rPr>
        <w:fldChar w:fldCharType="end"/>
      </w:r>
    </w:p>
    <w:p w14:paraId="5E0836BF" w14:textId="5FEE6E92"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_Toc199185236 \h </w:instrText>
      </w:r>
      <w:r>
        <w:rPr>
          <w:noProof/>
        </w:rPr>
      </w:r>
      <w:r>
        <w:rPr>
          <w:noProof/>
        </w:rPr>
        <w:fldChar w:fldCharType="separate"/>
      </w:r>
      <w:r>
        <w:rPr>
          <w:noProof/>
        </w:rPr>
        <w:t>99</w:t>
      </w:r>
      <w:r>
        <w:rPr>
          <w:noProof/>
        </w:rPr>
        <w:fldChar w:fldCharType="end"/>
      </w:r>
    </w:p>
    <w:p w14:paraId="7C292B14" w14:textId="68A1A678" w:rsidR="006C77BA" w:rsidRDefault="006C77BA">
      <w:pPr>
        <w:pStyle w:val="TOC4"/>
        <w:rPr>
          <w:rFonts w:asciiTheme="minorHAnsi" w:eastAsiaTheme="minorEastAsia" w:hAnsiTheme="minorHAnsi" w:cstheme="minorBidi"/>
          <w:noProof/>
          <w:sz w:val="22"/>
          <w:szCs w:val="22"/>
          <w:lang w:val="en-US"/>
        </w:rPr>
      </w:pPr>
      <w:r>
        <w:rPr>
          <w:noProof/>
          <w:lang w:eastAsia="zh-CN"/>
        </w:rPr>
        <w:t>6.2</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_Toc199185237 \h </w:instrText>
      </w:r>
      <w:r>
        <w:rPr>
          <w:noProof/>
        </w:rPr>
      </w:r>
      <w:r>
        <w:rPr>
          <w:noProof/>
        </w:rPr>
        <w:fldChar w:fldCharType="separate"/>
      </w:r>
      <w:r>
        <w:rPr>
          <w:noProof/>
        </w:rPr>
        <w:t>99</w:t>
      </w:r>
      <w:r>
        <w:rPr>
          <w:noProof/>
        </w:rPr>
        <w:fldChar w:fldCharType="end"/>
      </w:r>
    </w:p>
    <w:p w14:paraId="52669B78" w14:textId="32F588AD" w:rsidR="006C77BA" w:rsidRDefault="006C77BA">
      <w:pPr>
        <w:pStyle w:val="TOC5"/>
        <w:rPr>
          <w:rFonts w:asciiTheme="minorHAnsi" w:eastAsiaTheme="minorEastAsia" w:hAnsiTheme="minorHAnsi" w:cstheme="minorBidi"/>
          <w:noProof/>
          <w:sz w:val="22"/>
          <w:szCs w:val="22"/>
          <w:lang w:val="en-US"/>
        </w:rPr>
      </w:pPr>
      <w:r>
        <w:rPr>
          <w:noProof/>
          <w:lang w:eastAsia="zh-CN"/>
        </w:rPr>
        <w:t>6.2</w:t>
      </w:r>
      <w:r w:rsidRPr="003C762A">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_Toc199185238 \h </w:instrText>
      </w:r>
      <w:r>
        <w:rPr>
          <w:noProof/>
        </w:rPr>
      </w:r>
      <w:r>
        <w:rPr>
          <w:noProof/>
        </w:rPr>
        <w:fldChar w:fldCharType="separate"/>
      </w:r>
      <w:r>
        <w:rPr>
          <w:noProof/>
        </w:rPr>
        <w:t>99</w:t>
      </w:r>
      <w:r>
        <w:rPr>
          <w:noProof/>
        </w:rPr>
        <w:fldChar w:fldCharType="end"/>
      </w:r>
    </w:p>
    <w:p w14:paraId="45673883" w14:textId="39748935"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_Toc199185239 \h </w:instrText>
      </w:r>
      <w:r>
        <w:rPr>
          <w:noProof/>
        </w:rPr>
      </w:r>
      <w:r>
        <w:rPr>
          <w:noProof/>
        </w:rPr>
        <w:fldChar w:fldCharType="separate"/>
      </w:r>
      <w:r>
        <w:rPr>
          <w:noProof/>
        </w:rPr>
        <w:t>99</w:t>
      </w:r>
      <w:r>
        <w:rPr>
          <w:noProof/>
        </w:rPr>
        <w:fldChar w:fldCharType="end"/>
      </w:r>
    </w:p>
    <w:p w14:paraId="23EFE557" w14:textId="1F1B0157"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_Toc199185240 \h </w:instrText>
      </w:r>
      <w:r>
        <w:rPr>
          <w:noProof/>
        </w:rPr>
      </w:r>
      <w:r>
        <w:rPr>
          <w:noProof/>
        </w:rPr>
        <w:fldChar w:fldCharType="separate"/>
      </w:r>
      <w:r>
        <w:rPr>
          <w:noProof/>
        </w:rPr>
        <w:t>99</w:t>
      </w:r>
      <w:r>
        <w:rPr>
          <w:noProof/>
        </w:rPr>
        <w:fldChar w:fldCharType="end"/>
      </w:r>
    </w:p>
    <w:p w14:paraId="453DF5B9" w14:textId="6C9BFB74"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_Toc199185241 \h </w:instrText>
      </w:r>
      <w:r>
        <w:rPr>
          <w:noProof/>
        </w:rPr>
      </w:r>
      <w:r>
        <w:rPr>
          <w:noProof/>
        </w:rPr>
        <w:fldChar w:fldCharType="separate"/>
      </w:r>
      <w:r>
        <w:rPr>
          <w:noProof/>
        </w:rPr>
        <w:t>99</w:t>
      </w:r>
      <w:r>
        <w:rPr>
          <w:noProof/>
        </w:rPr>
        <w:fldChar w:fldCharType="end"/>
      </w:r>
    </w:p>
    <w:p w14:paraId="7508A01B" w14:textId="0725852F"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_Toc199185242 \h </w:instrText>
      </w:r>
      <w:r>
        <w:rPr>
          <w:noProof/>
        </w:rPr>
      </w:r>
      <w:r>
        <w:rPr>
          <w:noProof/>
        </w:rPr>
        <w:fldChar w:fldCharType="separate"/>
      </w:r>
      <w:r>
        <w:rPr>
          <w:noProof/>
        </w:rPr>
        <w:t>99</w:t>
      </w:r>
      <w:r>
        <w:rPr>
          <w:noProof/>
        </w:rPr>
        <w:fldChar w:fldCharType="end"/>
      </w:r>
    </w:p>
    <w:p w14:paraId="66F32D35" w14:textId="5626D245"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_Toc199185243 \h </w:instrText>
      </w:r>
      <w:r>
        <w:rPr>
          <w:noProof/>
        </w:rPr>
      </w:r>
      <w:r>
        <w:rPr>
          <w:noProof/>
        </w:rPr>
        <w:fldChar w:fldCharType="separate"/>
      </w:r>
      <w:r>
        <w:rPr>
          <w:noProof/>
        </w:rPr>
        <w:t>99</w:t>
      </w:r>
      <w:r>
        <w:rPr>
          <w:noProof/>
        </w:rPr>
        <w:fldChar w:fldCharType="end"/>
      </w:r>
    </w:p>
    <w:p w14:paraId="1A1A3EC5" w14:textId="6BEE096A"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_Toc199185244 \h </w:instrText>
      </w:r>
      <w:r>
        <w:rPr>
          <w:noProof/>
        </w:rPr>
      </w:r>
      <w:r>
        <w:rPr>
          <w:noProof/>
        </w:rPr>
        <w:fldChar w:fldCharType="separate"/>
      </w:r>
      <w:r>
        <w:rPr>
          <w:noProof/>
        </w:rPr>
        <w:t>100</w:t>
      </w:r>
      <w:r>
        <w:rPr>
          <w:noProof/>
        </w:rPr>
        <w:fldChar w:fldCharType="end"/>
      </w:r>
    </w:p>
    <w:p w14:paraId="7BE6D059" w14:textId="4FE9298B"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_Toc199185245 \h </w:instrText>
      </w:r>
      <w:r>
        <w:rPr>
          <w:noProof/>
        </w:rPr>
      </w:r>
      <w:r>
        <w:rPr>
          <w:noProof/>
        </w:rPr>
        <w:fldChar w:fldCharType="separate"/>
      </w:r>
      <w:r>
        <w:rPr>
          <w:noProof/>
        </w:rPr>
        <w:t>100</w:t>
      </w:r>
      <w:r>
        <w:rPr>
          <w:noProof/>
        </w:rPr>
        <w:fldChar w:fldCharType="end"/>
      </w:r>
    </w:p>
    <w:p w14:paraId="60D3DCCB" w14:textId="415860E8"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_Toc199185246 \h </w:instrText>
      </w:r>
      <w:r>
        <w:rPr>
          <w:noProof/>
        </w:rPr>
      </w:r>
      <w:r>
        <w:rPr>
          <w:noProof/>
        </w:rPr>
        <w:fldChar w:fldCharType="separate"/>
      </w:r>
      <w:r>
        <w:rPr>
          <w:noProof/>
        </w:rPr>
        <w:t>100</w:t>
      </w:r>
      <w:r>
        <w:rPr>
          <w:noProof/>
        </w:rPr>
        <w:fldChar w:fldCharType="end"/>
      </w:r>
    </w:p>
    <w:p w14:paraId="3ACA3854" w14:textId="5FDB788E" w:rsidR="006C77BA" w:rsidRDefault="006C77BA">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3C762A">
        <w:rPr>
          <w:noProof/>
          <w:lang w:val="en-US"/>
        </w:rPr>
        <w:t>SDD_DDContext</w:t>
      </w:r>
      <w:r>
        <w:rPr>
          <w:noProof/>
        </w:rPr>
        <w:t xml:space="preserve"> Service API</w:t>
      </w:r>
      <w:r>
        <w:rPr>
          <w:noProof/>
        </w:rPr>
        <w:tab/>
      </w:r>
      <w:r>
        <w:rPr>
          <w:noProof/>
        </w:rPr>
        <w:fldChar w:fldCharType="begin"/>
      </w:r>
      <w:r>
        <w:rPr>
          <w:noProof/>
        </w:rPr>
        <w:instrText xml:space="preserve"> PAGEREF _Toc199185247 \h </w:instrText>
      </w:r>
      <w:r>
        <w:rPr>
          <w:noProof/>
        </w:rPr>
      </w:r>
      <w:r>
        <w:rPr>
          <w:noProof/>
        </w:rPr>
        <w:fldChar w:fldCharType="separate"/>
      </w:r>
      <w:r>
        <w:rPr>
          <w:noProof/>
        </w:rPr>
        <w:t>101</w:t>
      </w:r>
      <w:r>
        <w:rPr>
          <w:noProof/>
        </w:rPr>
        <w:fldChar w:fldCharType="end"/>
      </w:r>
    </w:p>
    <w:p w14:paraId="7ADFCD85" w14:textId="01185323" w:rsidR="006C77BA" w:rsidRDefault="006C77BA">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_Toc199185248 \h </w:instrText>
      </w:r>
      <w:r>
        <w:rPr>
          <w:noProof/>
        </w:rPr>
      </w:r>
      <w:r>
        <w:rPr>
          <w:noProof/>
        </w:rPr>
        <w:fldChar w:fldCharType="separate"/>
      </w:r>
      <w:r>
        <w:rPr>
          <w:noProof/>
        </w:rPr>
        <w:t>101</w:t>
      </w:r>
      <w:r>
        <w:rPr>
          <w:noProof/>
        </w:rPr>
        <w:fldChar w:fldCharType="end"/>
      </w:r>
    </w:p>
    <w:p w14:paraId="76DC73CE" w14:textId="28BA3595" w:rsidR="006C77BA" w:rsidRDefault="006C77BA">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_Toc199185249 \h </w:instrText>
      </w:r>
      <w:r>
        <w:rPr>
          <w:noProof/>
        </w:rPr>
      </w:r>
      <w:r>
        <w:rPr>
          <w:noProof/>
        </w:rPr>
        <w:fldChar w:fldCharType="separate"/>
      </w:r>
      <w:r>
        <w:rPr>
          <w:noProof/>
        </w:rPr>
        <w:t>101</w:t>
      </w:r>
      <w:r>
        <w:rPr>
          <w:noProof/>
        </w:rPr>
        <w:fldChar w:fldCharType="end"/>
      </w:r>
    </w:p>
    <w:p w14:paraId="025395DC" w14:textId="18159CE4" w:rsidR="006C77BA" w:rsidRDefault="006C77BA">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_Toc199185250 \h </w:instrText>
      </w:r>
      <w:r>
        <w:rPr>
          <w:noProof/>
        </w:rPr>
      </w:r>
      <w:r>
        <w:rPr>
          <w:noProof/>
        </w:rPr>
        <w:fldChar w:fldCharType="separate"/>
      </w:r>
      <w:r>
        <w:rPr>
          <w:noProof/>
        </w:rPr>
        <w:t>101</w:t>
      </w:r>
      <w:r>
        <w:rPr>
          <w:noProof/>
        </w:rPr>
        <w:fldChar w:fldCharType="end"/>
      </w:r>
    </w:p>
    <w:p w14:paraId="5BA8BB50" w14:textId="4D8A998D" w:rsidR="006C77BA" w:rsidRDefault="006C77BA">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_Toc199185251 \h </w:instrText>
      </w:r>
      <w:r>
        <w:rPr>
          <w:noProof/>
        </w:rPr>
      </w:r>
      <w:r>
        <w:rPr>
          <w:noProof/>
        </w:rPr>
        <w:fldChar w:fldCharType="separate"/>
      </w:r>
      <w:r>
        <w:rPr>
          <w:noProof/>
        </w:rPr>
        <w:t>101</w:t>
      </w:r>
      <w:r>
        <w:rPr>
          <w:noProof/>
        </w:rPr>
        <w:fldChar w:fldCharType="end"/>
      </w:r>
    </w:p>
    <w:p w14:paraId="7326D436" w14:textId="13B78195" w:rsidR="006C77BA" w:rsidRDefault="006C77BA">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_Toc199185252 \h </w:instrText>
      </w:r>
      <w:r>
        <w:rPr>
          <w:noProof/>
        </w:rPr>
      </w:r>
      <w:r>
        <w:rPr>
          <w:noProof/>
        </w:rPr>
        <w:fldChar w:fldCharType="separate"/>
      </w:r>
      <w:r>
        <w:rPr>
          <w:noProof/>
        </w:rPr>
        <w:t>102</w:t>
      </w:r>
      <w:r>
        <w:rPr>
          <w:noProof/>
        </w:rPr>
        <w:fldChar w:fldCharType="end"/>
      </w:r>
    </w:p>
    <w:p w14:paraId="33A81EE5" w14:textId="1FB4853B" w:rsidR="006C77BA" w:rsidRDefault="006C77BA">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_Toc199185253 \h </w:instrText>
      </w:r>
      <w:r>
        <w:rPr>
          <w:noProof/>
        </w:rPr>
      </w:r>
      <w:r>
        <w:rPr>
          <w:noProof/>
        </w:rPr>
        <w:fldChar w:fldCharType="separate"/>
      </w:r>
      <w:r>
        <w:rPr>
          <w:noProof/>
        </w:rPr>
        <w:t>102</w:t>
      </w:r>
      <w:r>
        <w:rPr>
          <w:noProof/>
        </w:rPr>
        <w:fldChar w:fldCharType="end"/>
      </w:r>
    </w:p>
    <w:p w14:paraId="53B5F3A8" w14:textId="39F01D7C" w:rsidR="006C77BA" w:rsidRDefault="006C77BA">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_Toc199185254 \h </w:instrText>
      </w:r>
      <w:r>
        <w:rPr>
          <w:noProof/>
        </w:rPr>
      </w:r>
      <w:r>
        <w:rPr>
          <w:noProof/>
        </w:rPr>
        <w:fldChar w:fldCharType="separate"/>
      </w:r>
      <w:r>
        <w:rPr>
          <w:noProof/>
        </w:rPr>
        <w:t>102</w:t>
      </w:r>
      <w:r>
        <w:rPr>
          <w:noProof/>
        </w:rPr>
        <w:fldChar w:fldCharType="end"/>
      </w:r>
    </w:p>
    <w:p w14:paraId="06516447" w14:textId="00CDB857" w:rsidR="006C77BA" w:rsidRDefault="006C77BA">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_Toc199185255 \h </w:instrText>
      </w:r>
      <w:r>
        <w:rPr>
          <w:noProof/>
        </w:rPr>
      </w:r>
      <w:r>
        <w:rPr>
          <w:noProof/>
        </w:rPr>
        <w:fldChar w:fldCharType="separate"/>
      </w:r>
      <w:r>
        <w:rPr>
          <w:noProof/>
        </w:rPr>
        <w:t>102</w:t>
      </w:r>
      <w:r>
        <w:rPr>
          <w:noProof/>
        </w:rPr>
        <w:fldChar w:fldCharType="end"/>
      </w:r>
    </w:p>
    <w:p w14:paraId="7B80AF03" w14:textId="28DB9205" w:rsidR="006C77BA" w:rsidRDefault="006C77BA">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_Toc199185256 \h </w:instrText>
      </w:r>
      <w:r>
        <w:rPr>
          <w:noProof/>
        </w:rPr>
      </w:r>
      <w:r>
        <w:rPr>
          <w:noProof/>
        </w:rPr>
        <w:fldChar w:fldCharType="separate"/>
      </w:r>
      <w:r>
        <w:rPr>
          <w:noProof/>
        </w:rPr>
        <w:t>105</w:t>
      </w:r>
      <w:r>
        <w:rPr>
          <w:noProof/>
        </w:rPr>
        <w:fldChar w:fldCharType="end"/>
      </w:r>
    </w:p>
    <w:p w14:paraId="12C70146" w14:textId="5EBFD3E0" w:rsidR="006C77BA" w:rsidRDefault="006C77BA">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_Toc199185257 \h </w:instrText>
      </w:r>
      <w:r>
        <w:rPr>
          <w:noProof/>
        </w:rPr>
      </w:r>
      <w:r>
        <w:rPr>
          <w:noProof/>
        </w:rPr>
        <w:fldChar w:fldCharType="separate"/>
      </w:r>
      <w:r>
        <w:rPr>
          <w:noProof/>
        </w:rPr>
        <w:t>105</w:t>
      </w:r>
      <w:r>
        <w:rPr>
          <w:noProof/>
        </w:rPr>
        <w:fldChar w:fldCharType="end"/>
      </w:r>
    </w:p>
    <w:p w14:paraId="7788A594" w14:textId="5A41388E" w:rsidR="006C77BA" w:rsidRDefault="006C77BA">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_Toc199185258 \h </w:instrText>
      </w:r>
      <w:r>
        <w:rPr>
          <w:noProof/>
        </w:rPr>
      </w:r>
      <w:r>
        <w:rPr>
          <w:noProof/>
        </w:rPr>
        <w:fldChar w:fldCharType="separate"/>
      </w:r>
      <w:r>
        <w:rPr>
          <w:noProof/>
        </w:rPr>
        <w:t>105</w:t>
      </w:r>
      <w:r>
        <w:rPr>
          <w:noProof/>
        </w:rPr>
        <w:fldChar w:fldCharType="end"/>
      </w:r>
    </w:p>
    <w:p w14:paraId="50452616" w14:textId="57A643EC" w:rsidR="006C77BA" w:rsidRDefault="006C77BA">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_Toc199185259 \h </w:instrText>
      </w:r>
      <w:r>
        <w:rPr>
          <w:noProof/>
        </w:rPr>
      </w:r>
      <w:r>
        <w:rPr>
          <w:noProof/>
        </w:rPr>
        <w:fldChar w:fldCharType="separate"/>
      </w:r>
      <w:r>
        <w:rPr>
          <w:noProof/>
        </w:rPr>
        <w:t>105</w:t>
      </w:r>
      <w:r>
        <w:rPr>
          <w:noProof/>
        </w:rPr>
        <w:fldChar w:fldCharType="end"/>
      </w:r>
    </w:p>
    <w:p w14:paraId="07D2F5A2" w14:textId="5AD91585" w:rsidR="006C77BA" w:rsidRDefault="006C77BA">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_Toc199185260 \h </w:instrText>
      </w:r>
      <w:r>
        <w:rPr>
          <w:noProof/>
        </w:rPr>
      </w:r>
      <w:r>
        <w:rPr>
          <w:noProof/>
        </w:rPr>
        <w:fldChar w:fldCharType="separate"/>
      </w:r>
      <w:r>
        <w:rPr>
          <w:noProof/>
        </w:rPr>
        <w:t>105</w:t>
      </w:r>
      <w:r>
        <w:rPr>
          <w:noProof/>
        </w:rPr>
        <w:fldChar w:fldCharType="end"/>
      </w:r>
    </w:p>
    <w:p w14:paraId="432600F2" w14:textId="54DC4954" w:rsidR="006C77BA" w:rsidRDefault="006C77BA">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_Toc199185261 \h </w:instrText>
      </w:r>
      <w:r>
        <w:rPr>
          <w:noProof/>
        </w:rPr>
      </w:r>
      <w:r>
        <w:rPr>
          <w:noProof/>
        </w:rPr>
        <w:fldChar w:fldCharType="separate"/>
      </w:r>
      <w:r>
        <w:rPr>
          <w:noProof/>
        </w:rPr>
        <w:t>105</w:t>
      </w:r>
      <w:r>
        <w:rPr>
          <w:noProof/>
        </w:rPr>
        <w:fldChar w:fldCharType="end"/>
      </w:r>
    </w:p>
    <w:p w14:paraId="23FF2D7D" w14:textId="267F7786" w:rsidR="006C77BA" w:rsidRDefault="006C77BA">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_Toc199185262 \h </w:instrText>
      </w:r>
      <w:r>
        <w:rPr>
          <w:noProof/>
        </w:rPr>
      </w:r>
      <w:r>
        <w:rPr>
          <w:noProof/>
        </w:rPr>
        <w:fldChar w:fldCharType="separate"/>
      </w:r>
      <w:r>
        <w:rPr>
          <w:noProof/>
        </w:rPr>
        <w:t>106</w:t>
      </w:r>
      <w:r>
        <w:rPr>
          <w:noProof/>
        </w:rPr>
        <w:fldChar w:fldCharType="end"/>
      </w:r>
    </w:p>
    <w:p w14:paraId="0F80EBA1" w14:textId="1335C014" w:rsidR="006C77BA" w:rsidRDefault="006C77BA">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_Toc199185263 \h </w:instrText>
      </w:r>
      <w:r>
        <w:rPr>
          <w:noProof/>
        </w:rPr>
      </w:r>
      <w:r>
        <w:rPr>
          <w:noProof/>
        </w:rPr>
        <w:fldChar w:fldCharType="separate"/>
      </w:r>
      <w:r>
        <w:rPr>
          <w:noProof/>
        </w:rPr>
        <w:t>106</w:t>
      </w:r>
      <w:r>
        <w:rPr>
          <w:noProof/>
        </w:rPr>
        <w:fldChar w:fldCharType="end"/>
      </w:r>
    </w:p>
    <w:p w14:paraId="5FDC4372" w14:textId="36166558" w:rsidR="006C77BA" w:rsidRDefault="006C77BA">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3C762A">
        <w:rPr>
          <w:noProof/>
          <w:lang w:val="en-US"/>
        </w:rPr>
        <w:t xml:space="preserve">ACR Event </w:t>
      </w:r>
      <w:r w:rsidRPr="003C762A">
        <w:rPr>
          <w:rFonts w:cs="Arial"/>
          <w:noProof/>
        </w:rPr>
        <w:t>Notification</w:t>
      </w:r>
      <w:r>
        <w:rPr>
          <w:noProof/>
        </w:rPr>
        <w:tab/>
      </w:r>
      <w:r>
        <w:rPr>
          <w:noProof/>
        </w:rPr>
        <w:fldChar w:fldCharType="begin"/>
      </w:r>
      <w:r>
        <w:rPr>
          <w:noProof/>
        </w:rPr>
        <w:instrText xml:space="preserve"> PAGEREF _Toc199185264 \h </w:instrText>
      </w:r>
      <w:r>
        <w:rPr>
          <w:noProof/>
        </w:rPr>
      </w:r>
      <w:r>
        <w:rPr>
          <w:noProof/>
        </w:rPr>
        <w:fldChar w:fldCharType="separate"/>
      </w:r>
      <w:r>
        <w:rPr>
          <w:noProof/>
        </w:rPr>
        <w:t>107</w:t>
      </w:r>
      <w:r>
        <w:rPr>
          <w:noProof/>
        </w:rPr>
        <w:fldChar w:fldCharType="end"/>
      </w:r>
    </w:p>
    <w:p w14:paraId="201462F4" w14:textId="63D2C7C2" w:rsidR="006C77BA" w:rsidRDefault="006C77BA">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_Toc199185265 \h </w:instrText>
      </w:r>
      <w:r>
        <w:rPr>
          <w:noProof/>
        </w:rPr>
      </w:r>
      <w:r>
        <w:rPr>
          <w:noProof/>
        </w:rPr>
        <w:fldChar w:fldCharType="separate"/>
      </w:r>
      <w:r>
        <w:rPr>
          <w:noProof/>
        </w:rPr>
        <w:t>107</w:t>
      </w:r>
      <w:r>
        <w:rPr>
          <w:noProof/>
        </w:rPr>
        <w:fldChar w:fldCharType="end"/>
      </w:r>
    </w:p>
    <w:p w14:paraId="4924EBC1" w14:textId="650A1C39" w:rsidR="006C77BA" w:rsidRDefault="006C77BA">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_Toc199185266 \h </w:instrText>
      </w:r>
      <w:r>
        <w:rPr>
          <w:noProof/>
        </w:rPr>
      </w:r>
      <w:r>
        <w:rPr>
          <w:noProof/>
        </w:rPr>
        <w:fldChar w:fldCharType="separate"/>
      </w:r>
      <w:r>
        <w:rPr>
          <w:noProof/>
        </w:rPr>
        <w:t>107</w:t>
      </w:r>
      <w:r>
        <w:rPr>
          <w:noProof/>
        </w:rPr>
        <w:fldChar w:fldCharType="end"/>
      </w:r>
    </w:p>
    <w:p w14:paraId="28751F09" w14:textId="0DC7EC85" w:rsidR="006C77BA" w:rsidRDefault="006C77BA">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_Toc199185267 \h </w:instrText>
      </w:r>
      <w:r>
        <w:rPr>
          <w:noProof/>
        </w:rPr>
      </w:r>
      <w:r>
        <w:rPr>
          <w:noProof/>
        </w:rPr>
        <w:fldChar w:fldCharType="separate"/>
      </w:r>
      <w:r>
        <w:rPr>
          <w:noProof/>
        </w:rPr>
        <w:t>107</w:t>
      </w:r>
      <w:r>
        <w:rPr>
          <w:noProof/>
        </w:rPr>
        <w:fldChar w:fldCharType="end"/>
      </w:r>
    </w:p>
    <w:p w14:paraId="30346088" w14:textId="33AD6FB9" w:rsidR="006C77BA" w:rsidRDefault="006C77BA">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_Toc199185268 \h </w:instrText>
      </w:r>
      <w:r>
        <w:rPr>
          <w:noProof/>
        </w:rPr>
      </w:r>
      <w:r>
        <w:rPr>
          <w:noProof/>
        </w:rPr>
        <w:fldChar w:fldCharType="separate"/>
      </w:r>
      <w:r>
        <w:rPr>
          <w:noProof/>
        </w:rPr>
        <w:t>108</w:t>
      </w:r>
      <w:r>
        <w:rPr>
          <w:noProof/>
        </w:rPr>
        <w:fldChar w:fldCharType="end"/>
      </w:r>
    </w:p>
    <w:p w14:paraId="64680716" w14:textId="01885899" w:rsidR="006C77BA" w:rsidRDefault="006C77BA">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_Toc199185269 \h </w:instrText>
      </w:r>
      <w:r>
        <w:rPr>
          <w:noProof/>
        </w:rPr>
      </w:r>
      <w:r>
        <w:rPr>
          <w:noProof/>
        </w:rPr>
        <w:fldChar w:fldCharType="separate"/>
      </w:r>
      <w:r>
        <w:rPr>
          <w:noProof/>
        </w:rPr>
        <w:t>108</w:t>
      </w:r>
      <w:r>
        <w:rPr>
          <w:noProof/>
        </w:rPr>
        <w:fldChar w:fldCharType="end"/>
      </w:r>
    </w:p>
    <w:p w14:paraId="05E4D45A" w14:textId="7CCD4C8A" w:rsidR="006C77BA" w:rsidRDefault="006C77BA">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_Toc199185270 \h </w:instrText>
      </w:r>
      <w:r>
        <w:rPr>
          <w:noProof/>
        </w:rPr>
      </w:r>
      <w:r>
        <w:rPr>
          <w:noProof/>
        </w:rPr>
        <w:fldChar w:fldCharType="separate"/>
      </w:r>
      <w:r>
        <w:rPr>
          <w:noProof/>
        </w:rPr>
        <w:t>109</w:t>
      </w:r>
      <w:r>
        <w:rPr>
          <w:noProof/>
        </w:rPr>
        <w:fldChar w:fldCharType="end"/>
      </w:r>
    </w:p>
    <w:p w14:paraId="36B32FC0" w14:textId="05648731" w:rsidR="006C77BA" w:rsidRDefault="006C77BA">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_Toc199185271 \h </w:instrText>
      </w:r>
      <w:r>
        <w:rPr>
          <w:noProof/>
        </w:rPr>
      </w:r>
      <w:r>
        <w:rPr>
          <w:noProof/>
        </w:rPr>
        <w:fldChar w:fldCharType="separate"/>
      </w:r>
      <w:r>
        <w:rPr>
          <w:noProof/>
        </w:rPr>
        <w:t>109</w:t>
      </w:r>
      <w:r>
        <w:rPr>
          <w:noProof/>
        </w:rPr>
        <w:fldChar w:fldCharType="end"/>
      </w:r>
    </w:p>
    <w:p w14:paraId="133BB54A" w14:textId="355C4AB4" w:rsidR="006C77BA" w:rsidRDefault="006C77BA">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_Toc199185272 \h </w:instrText>
      </w:r>
      <w:r>
        <w:rPr>
          <w:noProof/>
        </w:rPr>
      </w:r>
      <w:r>
        <w:rPr>
          <w:noProof/>
        </w:rPr>
        <w:fldChar w:fldCharType="separate"/>
      </w:r>
      <w:r>
        <w:rPr>
          <w:noProof/>
        </w:rPr>
        <w:t>109</w:t>
      </w:r>
      <w:r>
        <w:rPr>
          <w:noProof/>
        </w:rPr>
        <w:fldChar w:fldCharType="end"/>
      </w:r>
    </w:p>
    <w:p w14:paraId="74A697DE" w14:textId="58977B0C" w:rsidR="006C77BA" w:rsidRDefault="006C77BA">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_Toc199185273 \h </w:instrText>
      </w:r>
      <w:r>
        <w:rPr>
          <w:noProof/>
        </w:rPr>
      </w:r>
      <w:r>
        <w:rPr>
          <w:noProof/>
        </w:rPr>
        <w:fldChar w:fldCharType="separate"/>
      </w:r>
      <w:r>
        <w:rPr>
          <w:noProof/>
        </w:rPr>
        <w:t>109</w:t>
      </w:r>
      <w:r>
        <w:rPr>
          <w:noProof/>
        </w:rPr>
        <w:fldChar w:fldCharType="end"/>
      </w:r>
    </w:p>
    <w:p w14:paraId="361D247F" w14:textId="3C89B72B" w:rsidR="006C77BA" w:rsidRDefault="006C77BA">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_Toc199185274 \h </w:instrText>
      </w:r>
      <w:r>
        <w:rPr>
          <w:noProof/>
        </w:rPr>
      </w:r>
      <w:r>
        <w:rPr>
          <w:noProof/>
        </w:rPr>
        <w:fldChar w:fldCharType="separate"/>
      </w:r>
      <w:r>
        <w:rPr>
          <w:noProof/>
        </w:rPr>
        <w:t>109</w:t>
      </w:r>
      <w:r>
        <w:rPr>
          <w:noProof/>
        </w:rPr>
        <w:fldChar w:fldCharType="end"/>
      </w:r>
    </w:p>
    <w:p w14:paraId="170DF7ED" w14:textId="3DC277B9" w:rsidR="006C77BA" w:rsidRDefault="006C77BA">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_Toc199185275 \h </w:instrText>
      </w:r>
      <w:r>
        <w:rPr>
          <w:noProof/>
        </w:rPr>
      </w:r>
      <w:r>
        <w:rPr>
          <w:noProof/>
        </w:rPr>
        <w:fldChar w:fldCharType="separate"/>
      </w:r>
      <w:r>
        <w:rPr>
          <w:noProof/>
        </w:rPr>
        <w:t>110</w:t>
      </w:r>
      <w:r>
        <w:rPr>
          <w:noProof/>
        </w:rPr>
        <w:fldChar w:fldCharType="end"/>
      </w:r>
    </w:p>
    <w:p w14:paraId="0DED0622" w14:textId="0504BE45" w:rsidR="006C77BA" w:rsidRDefault="006C77BA">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_Toc199185276 \h </w:instrText>
      </w:r>
      <w:r>
        <w:rPr>
          <w:noProof/>
        </w:rPr>
      </w:r>
      <w:r>
        <w:rPr>
          <w:noProof/>
        </w:rPr>
        <w:fldChar w:fldCharType="separate"/>
      </w:r>
      <w:r>
        <w:rPr>
          <w:noProof/>
        </w:rPr>
        <w:t>110</w:t>
      </w:r>
      <w:r>
        <w:rPr>
          <w:noProof/>
        </w:rPr>
        <w:fldChar w:fldCharType="end"/>
      </w:r>
    </w:p>
    <w:p w14:paraId="59110152" w14:textId="108DD1CD" w:rsidR="006C77BA" w:rsidRDefault="006C77BA">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_Toc199185277 \h </w:instrText>
      </w:r>
      <w:r>
        <w:rPr>
          <w:noProof/>
        </w:rPr>
      </w:r>
      <w:r>
        <w:rPr>
          <w:noProof/>
        </w:rPr>
        <w:fldChar w:fldCharType="separate"/>
      </w:r>
      <w:r>
        <w:rPr>
          <w:noProof/>
        </w:rPr>
        <w:t>111</w:t>
      </w:r>
      <w:r>
        <w:rPr>
          <w:noProof/>
        </w:rPr>
        <w:fldChar w:fldCharType="end"/>
      </w:r>
    </w:p>
    <w:p w14:paraId="7C6C7EC0" w14:textId="16E1519D" w:rsidR="006C77BA" w:rsidRDefault="006C77BA">
      <w:pPr>
        <w:pStyle w:val="TOC5"/>
        <w:rPr>
          <w:rFonts w:asciiTheme="minorHAnsi" w:eastAsiaTheme="minorEastAsia" w:hAnsiTheme="minorHAnsi" w:cstheme="minorBidi"/>
          <w:noProof/>
          <w:sz w:val="22"/>
          <w:szCs w:val="22"/>
          <w:lang w:val="en-US"/>
        </w:rPr>
      </w:pPr>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_Toc199185278 \h </w:instrText>
      </w:r>
      <w:r>
        <w:rPr>
          <w:noProof/>
        </w:rPr>
      </w:r>
      <w:r>
        <w:rPr>
          <w:noProof/>
        </w:rPr>
        <w:fldChar w:fldCharType="separate"/>
      </w:r>
      <w:r>
        <w:rPr>
          <w:noProof/>
        </w:rPr>
        <w:t>111</w:t>
      </w:r>
      <w:r>
        <w:rPr>
          <w:noProof/>
        </w:rPr>
        <w:fldChar w:fldCharType="end"/>
      </w:r>
    </w:p>
    <w:p w14:paraId="69479564" w14:textId="04F98761" w:rsidR="006C77BA" w:rsidRDefault="006C77BA">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_Toc199185279 \h </w:instrText>
      </w:r>
      <w:r>
        <w:rPr>
          <w:noProof/>
        </w:rPr>
      </w:r>
      <w:r>
        <w:rPr>
          <w:noProof/>
        </w:rPr>
        <w:fldChar w:fldCharType="separate"/>
      </w:r>
      <w:r>
        <w:rPr>
          <w:noProof/>
        </w:rPr>
        <w:t>111</w:t>
      </w:r>
      <w:r>
        <w:rPr>
          <w:noProof/>
        </w:rPr>
        <w:fldChar w:fldCharType="end"/>
      </w:r>
    </w:p>
    <w:p w14:paraId="7A3B1117" w14:textId="78DCC5B5" w:rsidR="006C77BA" w:rsidRDefault="006C77BA">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_Toc199185280 \h </w:instrText>
      </w:r>
      <w:r>
        <w:rPr>
          <w:noProof/>
        </w:rPr>
      </w:r>
      <w:r>
        <w:rPr>
          <w:noProof/>
        </w:rPr>
        <w:fldChar w:fldCharType="separate"/>
      </w:r>
      <w:r>
        <w:rPr>
          <w:noProof/>
        </w:rPr>
        <w:t>111</w:t>
      </w:r>
      <w:r>
        <w:rPr>
          <w:noProof/>
        </w:rPr>
        <w:fldChar w:fldCharType="end"/>
      </w:r>
    </w:p>
    <w:p w14:paraId="470B918C" w14:textId="35E0D4B5" w:rsidR="006C77BA" w:rsidRDefault="006C77BA">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_Toc199185281 \h </w:instrText>
      </w:r>
      <w:r>
        <w:rPr>
          <w:noProof/>
        </w:rPr>
      </w:r>
      <w:r>
        <w:rPr>
          <w:noProof/>
        </w:rPr>
        <w:fldChar w:fldCharType="separate"/>
      </w:r>
      <w:r>
        <w:rPr>
          <w:noProof/>
        </w:rPr>
        <w:t>112</w:t>
      </w:r>
      <w:r>
        <w:rPr>
          <w:noProof/>
        </w:rPr>
        <w:fldChar w:fldCharType="end"/>
      </w:r>
    </w:p>
    <w:p w14:paraId="21DB7ACF" w14:textId="354265E0" w:rsidR="006C77BA" w:rsidRDefault="006C77BA">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_Toc199185282 \h </w:instrText>
      </w:r>
      <w:r>
        <w:rPr>
          <w:noProof/>
        </w:rPr>
      </w:r>
      <w:r>
        <w:rPr>
          <w:noProof/>
        </w:rPr>
        <w:fldChar w:fldCharType="separate"/>
      </w:r>
      <w:r>
        <w:rPr>
          <w:noProof/>
        </w:rPr>
        <w:t>112</w:t>
      </w:r>
      <w:r>
        <w:rPr>
          <w:noProof/>
        </w:rPr>
        <w:fldChar w:fldCharType="end"/>
      </w:r>
    </w:p>
    <w:p w14:paraId="7C030D98" w14:textId="7AC8C948" w:rsidR="006C77BA" w:rsidRDefault="006C77BA">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_Toc199185283 \h </w:instrText>
      </w:r>
      <w:r>
        <w:rPr>
          <w:noProof/>
        </w:rPr>
      </w:r>
      <w:r>
        <w:rPr>
          <w:noProof/>
        </w:rPr>
        <w:fldChar w:fldCharType="separate"/>
      </w:r>
      <w:r>
        <w:rPr>
          <w:noProof/>
        </w:rPr>
        <w:t>112</w:t>
      </w:r>
      <w:r>
        <w:rPr>
          <w:noProof/>
        </w:rPr>
        <w:fldChar w:fldCharType="end"/>
      </w:r>
    </w:p>
    <w:p w14:paraId="1C2D7B7A" w14:textId="411BFE1A" w:rsidR="006C77BA" w:rsidRDefault="006C77BA">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_Toc199185284 \h </w:instrText>
      </w:r>
      <w:r>
        <w:rPr>
          <w:noProof/>
        </w:rPr>
      </w:r>
      <w:r>
        <w:rPr>
          <w:noProof/>
        </w:rPr>
        <w:fldChar w:fldCharType="separate"/>
      </w:r>
      <w:r>
        <w:rPr>
          <w:noProof/>
        </w:rPr>
        <w:t>112</w:t>
      </w:r>
      <w:r>
        <w:rPr>
          <w:noProof/>
        </w:rPr>
        <w:fldChar w:fldCharType="end"/>
      </w:r>
    </w:p>
    <w:p w14:paraId="17E6C985" w14:textId="0FB3B1CA" w:rsidR="006C77BA" w:rsidRDefault="006C77BA">
      <w:pPr>
        <w:pStyle w:val="TOC4"/>
        <w:rPr>
          <w:rFonts w:asciiTheme="minorHAnsi" w:eastAsiaTheme="minorEastAsia" w:hAnsiTheme="minorHAnsi" w:cstheme="minorBidi"/>
          <w:noProof/>
          <w:sz w:val="22"/>
          <w:szCs w:val="22"/>
          <w:lang w:val="en-US"/>
        </w:rPr>
      </w:pPr>
      <w:r>
        <w:rPr>
          <w:noProof/>
        </w:rPr>
        <w:t>6.3</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_Toc199185285 \h </w:instrText>
      </w:r>
      <w:r>
        <w:rPr>
          <w:noProof/>
        </w:rPr>
      </w:r>
      <w:r>
        <w:rPr>
          <w:noProof/>
        </w:rPr>
        <w:fldChar w:fldCharType="separate"/>
      </w:r>
      <w:r>
        <w:rPr>
          <w:noProof/>
        </w:rPr>
        <w:t>112</w:t>
      </w:r>
      <w:r>
        <w:rPr>
          <w:noProof/>
        </w:rPr>
        <w:fldChar w:fldCharType="end"/>
      </w:r>
    </w:p>
    <w:p w14:paraId="0BCDB0C3" w14:textId="0DDA359B" w:rsidR="006C77BA" w:rsidRDefault="006C77BA">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_Toc199185286 \h </w:instrText>
      </w:r>
      <w:r>
        <w:rPr>
          <w:noProof/>
        </w:rPr>
      </w:r>
      <w:r>
        <w:rPr>
          <w:noProof/>
        </w:rPr>
        <w:fldChar w:fldCharType="separate"/>
      </w:r>
      <w:r>
        <w:rPr>
          <w:noProof/>
        </w:rPr>
        <w:t>112</w:t>
      </w:r>
      <w:r>
        <w:rPr>
          <w:noProof/>
        </w:rPr>
        <w:fldChar w:fldCharType="end"/>
      </w:r>
    </w:p>
    <w:p w14:paraId="6D02DA37" w14:textId="5B1CBF17" w:rsidR="006C77BA" w:rsidRDefault="006C77BA">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_Toc199185287 \h </w:instrText>
      </w:r>
      <w:r>
        <w:rPr>
          <w:noProof/>
        </w:rPr>
      </w:r>
      <w:r>
        <w:rPr>
          <w:noProof/>
        </w:rPr>
        <w:fldChar w:fldCharType="separate"/>
      </w:r>
      <w:r>
        <w:rPr>
          <w:noProof/>
        </w:rPr>
        <w:t>112</w:t>
      </w:r>
      <w:r>
        <w:rPr>
          <w:noProof/>
        </w:rPr>
        <w:fldChar w:fldCharType="end"/>
      </w:r>
    </w:p>
    <w:p w14:paraId="217A64B9" w14:textId="581CAF09" w:rsidR="006C77BA" w:rsidRDefault="006C77BA">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_Toc199185288 \h </w:instrText>
      </w:r>
      <w:r>
        <w:rPr>
          <w:noProof/>
        </w:rPr>
      </w:r>
      <w:r>
        <w:rPr>
          <w:noProof/>
        </w:rPr>
        <w:fldChar w:fldCharType="separate"/>
      </w:r>
      <w:r>
        <w:rPr>
          <w:noProof/>
        </w:rPr>
        <w:t>112</w:t>
      </w:r>
      <w:r>
        <w:rPr>
          <w:noProof/>
        </w:rPr>
        <w:fldChar w:fldCharType="end"/>
      </w:r>
    </w:p>
    <w:p w14:paraId="6F76C0AE" w14:textId="15CFC159" w:rsidR="006C77BA" w:rsidRDefault="006C77BA">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_Toc199185289 \h </w:instrText>
      </w:r>
      <w:r>
        <w:rPr>
          <w:noProof/>
        </w:rPr>
      </w:r>
      <w:r>
        <w:rPr>
          <w:noProof/>
        </w:rPr>
        <w:fldChar w:fldCharType="separate"/>
      </w:r>
      <w:r>
        <w:rPr>
          <w:noProof/>
        </w:rPr>
        <w:t>112</w:t>
      </w:r>
      <w:r>
        <w:rPr>
          <w:noProof/>
        </w:rPr>
        <w:fldChar w:fldCharType="end"/>
      </w:r>
    </w:p>
    <w:p w14:paraId="39CACB3F" w14:textId="1ECFA9CA" w:rsidR="006C77BA" w:rsidRDefault="006C77BA">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_Toc199185290 \h </w:instrText>
      </w:r>
      <w:r>
        <w:rPr>
          <w:noProof/>
        </w:rPr>
      </w:r>
      <w:r>
        <w:rPr>
          <w:noProof/>
        </w:rPr>
        <w:fldChar w:fldCharType="separate"/>
      </w:r>
      <w:r>
        <w:rPr>
          <w:noProof/>
        </w:rPr>
        <w:t>112</w:t>
      </w:r>
      <w:r>
        <w:rPr>
          <w:noProof/>
        </w:rPr>
        <w:fldChar w:fldCharType="end"/>
      </w:r>
    </w:p>
    <w:p w14:paraId="33E4096D" w14:textId="30501472" w:rsidR="006C77BA" w:rsidRDefault="006C77BA">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_Toc199185291 \h </w:instrText>
      </w:r>
      <w:r>
        <w:rPr>
          <w:noProof/>
        </w:rPr>
      </w:r>
      <w:r>
        <w:rPr>
          <w:noProof/>
        </w:rPr>
        <w:fldChar w:fldCharType="separate"/>
      </w:r>
      <w:r>
        <w:rPr>
          <w:noProof/>
        </w:rPr>
        <w:t>113</w:t>
      </w:r>
      <w:r>
        <w:rPr>
          <w:noProof/>
        </w:rPr>
        <w:fldChar w:fldCharType="end"/>
      </w:r>
    </w:p>
    <w:p w14:paraId="4E4A76C2" w14:textId="79D9FFC7" w:rsidR="006C77BA" w:rsidRDefault="006C77BA">
      <w:pPr>
        <w:pStyle w:val="TOC3"/>
        <w:rPr>
          <w:rFonts w:asciiTheme="minorHAnsi" w:eastAsiaTheme="minorEastAsia" w:hAnsiTheme="minorHAnsi" w:cstheme="minorBidi"/>
          <w:noProof/>
          <w:sz w:val="22"/>
          <w:szCs w:val="22"/>
          <w:lang w:val="en-US"/>
        </w:rPr>
      </w:pPr>
      <w:r>
        <w:rPr>
          <w:noProof/>
          <w:lang w:eastAsia="zh-CN"/>
        </w:rPr>
        <w:lastRenderedPageBreak/>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_Toc199185292 \h </w:instrText>
      </w:r>
      <w:r>
        <w:rPr>
          <w:noProof/>
        </w:rPr>
      </w:r>
      <w:r>
        <w:rPr>
          <w:noProof/>
        </w:rPr>
        <w:fldChar w:fldCharType="separate"/>
      </w:r>
      <w:r>
        <w:rPr>
          <w:noProof/>
        </w:rPr>
        <w:t>113</w:t>
      </w:r>
      <w:r>
        <w:rPr>
          <w:noProof/>
        </w:rPr>
        <w:fldChar w:fldCharType="end"/>
      </w:r>
    </w:p>
    <w:p w14:paraId="19BADA5A" w14:textId="624352EA" w:rsidR="006C77BA" w:rsidRDefault="006C77BA">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_Toc199185293 \h </w:instrText>
      </w:r>
      <w:r>
        <w:rPr>
          <w:noProof/>
        </w:rPr>
      </w:r>
      <w:r>
        <w:rPr>
          <w:noProof/>
        </w:rPr>
        <w:fldChar w:fldCharType="separate"/>
      </w:r>
      <w:r>
        <w:rPr>
          <w:noProof/>
        </w:rPr>
        <w:t>113</w:t>
      </w:r>
      <w:r>
        <w:rPr>
          <w:noProof/>
        </w:rPr>
        <w:fldChar w:fldCharType="end"/>
      </w:r>
    </w:p>
    <w:p w14:paraId="30577B6C" w14:textId="6F2F36DB" w:rsidR="006C77BA" w:rsidRDefault="006C77BA">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_Toc199185294 \h </w:instrText>
      </w:r>
      <w:r>
        <w:rPr>
          <w:noProof/>
        </w:rPr>
      </w:r>
      <w:r>
        <w:rPr>
          <w:noProof/>
        </w:rPr>
        <w:fldChar w:fldCharType="separate"/>
      </w:r>
      <w:r>
        <w:rPr>
          <w:noProof/>
        </w:rPr>
        <w:t>114</w:t>
      </w:r>
      <w:r>
        <w:rPr>
          <w:noProof/>
        </w:rPr>
        <w:fldChar w:fldCharType="end"/>
      </w:r>
    </w:p>
    <w:p w14:paraId="2726B813" w14:textId="0F83DFA6" w:rsidR="006C77BA" w:rsidRDefault="006C77BA">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_Toc199185295 \h </w:instrText>
      </w:r>
      <w:r>
        <w:rPr>
          <w:noProof/>
        </w:rPr>
      </w:r>
      <w:r>
        <w:rPr>
          <w:noProof/>
        </w:rPr>
        <w:fldChar w:fldCharType="separate"/>
      </w:r>
      <w:r>
        <w:rPr>
          <w:noProof/>
        </w:rPr>
        <w:t>114</w:t>
      </w:r>
      <w:r>
        <w:rPr>
          <w:noProof/>
        </w:rPr>
        <w:fldChar w:fldCharType="end"/>
      </w:r>
    </w:p>
    <w:p w14:paraId="13708294" w14:textId="5CC68FC3" w:rsidR="006C77BA" w:rsidRDefault="006C77BA">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_Toc199185296 \h </w:instrText>
      </w:r>
      <w:r>
        <w:rPr>
          <w:noProof/>
        </w:rPr>
      </w:r>
      <w:r>
        <w:rPr>
          <w:noProof/>
        </w:rPr>
        <w:fldChar w:fldCharType="separate"/>
      </w:r>
      <w:r>
        <w:rPr>
          <w:noProof/>
        </w:rPr>
        <w:t>114</w:t>
      </w:r>
      <w:r>
        <w:rPr>
          <w:noProof/>
        </w:rPr>
        <w:fldChar w:fldCharType="end"/>
      </w:r>
    </w:p>
    <w:p w14:paraId="5E4E1ACA" w14:textId="06E2FAC1" w:rsidR="006C77BA" w:rsidRDefault="006C77BA">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_Toc199185297 \h </w:instrText>
      </w:r>
      <w:r>
        <w:rPr>
          <w:noProof/>
        </w:rPr>
      </w:r>
      <w:r>
        <w:rPr>
          <w:noProof/>
        </w:rPr>
        <w:fldChar w:fldCharType="separate"/>
      </w:r>
      <w:r>
        <w:rPr>
          <w:noProof/>
        </w:rPr>
        <w:t>114</w:t>
      </w:r>
      <w:r>
        <w:rPr>
          <w:noProof/>
        </w:rPr>
        <w:fldChar w:fldCharType="end"/>
      </w:r>
    </w:p>
    <w:p w14:paraId="7566ABF8" w14:textId="648615A4" w:rsidR="006C77BA" w:rsidRDefault="006C77BA">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_Toc199185298 \h </w:instrText>
      </w:r>
      <w:r>
        <w:rPr>
          <w:noProof/>
        </w:rPr>
      </w:r>
      <w:r>
        <w:rPr>
          <w:noProof/>
        </w:rPr>
        <w:fldChar w:fldCharType="separate"/>
      </w:r>
      <w:r>
        <w:rPr>
          <w:noProof/>
        </w:rPr>
        <w:t>114</w:t>
      </w:r>
      <w:r>
        <w:rPr>
          <w:noProof/>
        </w:rPr>
        <w:fldChar w:fldCharType="end"/>
      </w:r>
    </w:p>
    <w:p w14:paraId="7EE03B35" w14:textId="0D514FDE" w:rsidR="006C77BA" w:rsidRDefault="006C77BA">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_Toc199185299 \h </w:instrText>
      </w:r>
      <w:r>
        <w:rPr>
          <w:noProof/>
        </w:rPr>
      </w:r>
      <w:r>
        <w:rPr>
          <w:noProof/>
        </w:rPr>
        <w:fldChar w:fldCharType="separate"/>
      </w:r>
      <w:r>
        <w:rPr>
          <w:noProof/>
        </w:rPr>
        <w:t>115</w:t>
      </w:r>
      <w:r>
        <w:rPr>
          <w:noProof/>
        </w:rPr>
        <w:fldChar w:fldCharType="end"/>
      </w:r>
    </w:p>
    <w:p w14:paraId="7B4C52AB" w14:textId="7F5115CB" w:rsidR="006C77BA" w:rsidRDefault="006C77BA">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_Toc199185300 \h </w:instrText>
      </w:r>
      <w:r>
        <w:rPr>
          <w:noProof/>
        </w:rPr>
      </w:r>
      <w:r>
        <w:rPr>
          <w:noProof/>
        </w:rPr>
        <w:fldChar w:fldCharType="separate"/>
      </w:r>
      <w:r>
        <w:rPr>
          <w:noProof/>
        </w:rPr>
        <w:t>115</w:t>
      </w:r>
      <w:r>
        <w:rPr>
          <w:noProof/>
        </w:rPr>
        <w:fldChar w:fldCharType="end"/>
      </w:r>
    </w:p>
    <w:p w14:paraId="3A0C520C" w14:textId="136AA179" w:rsidR="006C77BA" w:rsidRDefault="006C77BA">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_Toc199185301 \h </w:instrText>
      </w:r>
      <w:r>
        <w:rPr>
          <w:noProof/>
        </w:rPr>
      </w:r>
      <w:r>
        <w:rPr>
          <w:noProof/>
        </w:rPr>
        <w:fldChar w:fldCharType="separate"/>
      </w:r>
      <w:r>
        <w:rPr>
          <w:noProof/>
        </w:rPr>
        <w:t>115</w:t>
      </w:r>
      <w:r>
        <w:rPr>
          <w:noProof/>
        </w:rPr>
        <w:fldChar w:fldCharType="end"/>
      </w:r>
    </w:p>
    <w:p w14:paraId="05B46DCE" w14:textId="71A91AB1" w:rsidR="006C77BA" w:rsidRDefault="006C77BA">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_Toc199185302 \h </w:instrText>
      </w:r>
      <w:r>
        <w:rPr>
          <w:noProof/>
        </w:rPr>
      </w:r>
      <w:r>
        <w:rPr>
          <w:noProof/>
        </w:rPr>
        <w:fldChar w:fldCharType="separate"/>
      </w:r>
      <w:r>
        <w:rPr>
          <w:noProof/>
        </w:rPr>
        <w:t>115</w:t>
      </w:r>
      <w:r>
        <w:rPr>
          <w:noProof/>
        </w:rPr>
        <w:fldChar w:fldCharType="end"/>
      </w:r>
    </w:p>
    <w:p w14:paraId="75E52A56" w14:textId="58C49A34" w:rsidR="006C77BA" w:rsidRDefault="006C77BA">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_Toc199185303 \h </w:instrText>
      </w:r>
      <w:r>
        <w:rPr>
          <w:noProof/>
        </w:rPr>
      </w:r>
      <w:r>
        <w:rPr>
          <w:noProof/>
        </w:rPr>
        <w:fldChar w:fldCharType="separate"/>
      </w:r>
      <w:r>
        <w:rPr>
          <w:noProof/>
        </w:rPr>
        <w:t>116</w:t>
      </w:r>
      <w:r>
        <w:rPr>
          <w:noProof/>
        </w:rPr>
        <w:fldChar w:fldCharType="end"/>
      </w:r>
    </w:p>
    <w:p w14:paraId="73960F6A" w14:textId="0D441FB2" w:rsidR="006C77BA" w:rsidRDefault="006C77BA">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_Toc199185304 \h </w:instrText>
      </w:r>
      <w:r>
        <w:rPr>
          <w:noProof/>
        </w:rPr>
      </w:r>
      <w:r>
        <w:rPr>
          <w:noProof/>
        </w:rPr>
        <w:fldChar w:fldCharType="separate"/>
      </w:r>
      <w:r>
        <w:rPr>
          <w:noProof/>
        </w:rPr>
        <w:t>116</w:t>
      </w:r>
      <w:r>
        <w:rPr>
          <w:noProof/>
        </w:rPr>
        <w:fldChar w:fldCharType="end"/>
      </w:r>
    </w:p>
    <w:p w14:paraId="5EDA3E2E" w14:textId="4F896204" w:rsidR="006C77BA" w:rsidRDefault="006C77BA">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_Toc199185305 \h </w:instrText>
      </w:r>
      <w:r>
        <w:rPr>
          <w:noProof/>
        </w:rPr>
      </w:r>
      <w:r>
        <w:rPr>
          <w:noProof/>
        </w:rPr>
        <w:fldChar w:fldCharType="separate"/>
      </w:r>
      <w:r>
        <w:rPr>
          <w:noProof/>
        </w:rPr>
        <w:t>116</w:t>
      </w:r>
      <w:r>
        <w:rPr>
          <w:noProof/>
        </w:rPr>
        <w:fldChar w:fldCharType="end"/>
      </w:r>
    </w:p>
    <w:p w14:paraId="75906178" w14:textId="7E181017" w:rsidR="006C77BA" w:rsidRDefault="006C77BA">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_Toc199185306 \h </w:instrText>
      </w:r>
      <w:r>
        <w:rPr>
          <w:noProof/>
        </w:rPr>
      </w:r>
      <w:r>
        <w:rPr>
          <w:noProof/>
        </w:rPr>
        <w:fldChar w:fldCharType="separate"/>
      </w:r>
      <w:r>
        <w:rPr>
          <w:noProof/>
        </w:rPr>
        <w:t>116</w:t>
      </w:r>
      <w:r>
        <w:rPr>
          <w:noProof/>
        </w:rPr>
        <w:fldChar w:fldCharType="end"/>
      </w:r>
    </w:p>
    <w:p w14:paraId="3EF834FA" w14:textId="35FDB679" w:rsidR="006C77BA" w:rsidRDefault="006C77BA">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_Toc199185307 \h </w:instrText>
      </w:r>
      <w:r>
        <w:rPr>
          <w:noProof/>
        </w:rPr>
      </w:r>
      <w:r>
        <w:rPr>
          <w:noProof/>
        </w:rPr>
        <w:fldChar w:fldCharType="separate"/>
      </w:r>
      <w:r>
        <w:rPr>
          <w:noProof/>
        </w:rPr>
        <w:t>117</w:t>
      </w:r>
      <w:r>
        <w:rPr>
          <w:noProof/>
        </w:rPr>
        <w:fldChar w:fldCharType="end"/>
      </w:r>
    </w:p>
    <w:p w14:paraId="53152260" w14:textId="13354AB5" w:rsidR="006C77BA" w:rsidRDefault="006C77BA">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_Toc199185308 \h </w:instrText>
      </w:r>
      <w:r>
        <w:rPr>
          <w:noProof/>
        </w:rPr>
      </w:r>
      <w:r>
        <w:rPr>
          <w:noProof/>
        </w:rPr>
        <w:fldChar w:fldCharType="separate"/>
      </w:r>
      <w:r>
        <w:rPr>
          <w:noProof/>
        </w:rPr>
        <w:t>121</w:t>
      </w:r>
      <w:r>
        <w:rPr>
          <w:noProof/>
        </w:rPr>
        <w:fldChar w:fldCharType="end"/>
      </w:r>
    </w:p>
    <w:p w14:paraId="6CD4A89F" w14:textId="7BA2CDAB" w:rsidR="006C77BA" w:rsidRDefault="006C77BA">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_Toc199185309 \h </w:instrText>
      </w:r>
      <w:r>
        <w:rPr>
          <w:noProof/>
        </w:rPr>
      </w:r>
      <w:r>
        <w:rPr>
          <w:noProof/>
        </w:rPr>
        <w:fldChar w:fldCharType="separate"/>
      </w:r>
      <w:r>
        <w:rPr>
          <w:noProof/>
        </w:rPr>
        <w:t>121</w:t>
      </w:r>
      <w:r>
        <w:rPr>
          <w:noProof/>
        </w:rPr>
        <w:fldChar w:fldCharType="end"/>
      </w:r>
    </w:p>
    <w:p w14:paraId="3555BD3F" w14:textId="0D6EEFF6" w:rsidR="006C77BA" w:rsidRDefault="006C77BA">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_Toc199185310 \h </w:instrText>
      </w:r>
      <w:r>
        <w:rPr>
          <w:noProof/>
        </w:rPr>
      </w:r>
      <w:r>
        <w:rPr>
          <w:noProof/>
        </w:rPr>
        <w:fldChar w:fldCharType="separate"/>
      </w:r>
      <w:r>
        <w:rPr>
          <w:noProof/>
        </w:rPr>
        <w:t>121</w:t>
      </w:r>
      <w:r>
        <w:rPr>
          <w:noProof/>
        </w:rPr>
        <w:fldChar w:fldCharType="end"/>
      </w:r>
    </w:p>
    <w:p w14:paraId="3549D980" w14:textId="1385033E" w:rsidR="006C77BA" w:rsidRDefault="006C77BA">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_Toc199185311 \h </w:instrText>
      </w:r>
      <w:r>
        <w:rPr>
          <w:noProof/>
        </w:rPr>
      </w:r>
      <w:r>
        <w:rPr>
          <w:noProof/>
        </w:rPr>
        <w:fldChar w:fldCharType="separate"/>
      </w:r>
      <w:r>
        <w:rPr>
          <w:noProof/>
        </w:rPr>
        <w:t>121</w:t>
      </w:r>
      <w:r>
        <w:rPr>
          <w:noProof/>
        </w:rPr>
        <w:fldChar w:fldCharType="end"/>
      </w:r>
    </w:p>
    <w:p w14:paraId="6D29E581" w14:textId="7BE4A4AF" w:rsidR="006C77BA" w:rsidRDefault="006C77BA">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_Toc199185312 \h </w:instrText>
      </w:r>
      <w:r>
        <w:rPr>
          <w:noProof/>
        </w:rPr>
      </w:r>
      <w:r>
        <w:rPr>
          <w:noProof/>
        </w:rPr>
        <w:fldChar w:fldCharType="separate"/>
      </w:r>
      <w:r>
        <w:rPr>
          <w:noProof/>
        </w:rPr>
        <w:t>122</w:t>
      </w:r>
      <w:r>
        <w:rPr>
          <w:noProof/>
        </w:rPr>
        <w:fldChar w:fldCharType="end"/>
      </w:r>
    </w:p>
    <w:p w14:paraId="7B56762D" w14:textId="5767EB55" w:rsidR="006C77BA" w:rsidRDefault="006C77BA">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_Toc199185313 \h </w:instrText>
      </w:r>
      <w:r>
        <w:rPr>
          <w:noProof/>
        </w:rPr>
      </w:r>
      <w:r>
        <w:rPr>
          <w:noProof/>
        </w:rPr>
        <w:fldChar w:fldCharType="separate"/>
      </w:r>
      <w:r>
        <w:rPr>
          <w:noProof/>
        </w:rPr>
        <w:t>123</w:t>
      </w:r>
      <w:r>
        <w:rPr>
          <w:noProof/>
        </w:rPr>
        <w:fldChar w:fldCharType="end"/>
      </w:r>
    </w:p>
    <w:p w14:paraId="3F00A757" w14:textId="4D664908" w:rsidR="006C77BA" w:rsidRDefault="006C77BA">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_Toc199185314 \h </w:instrText>
      </w:r>
      <w:r>
        <w:rPr>
          <w:noProof/>
        </w:rPr>
      </w:r>
      <w:r>
        <w:rPr>
          <w:noProof/>
        </w:rPr>
        <w:fldChar w:fldCharType="separate"/>
      </w:r>
      <w:r>
        <w:rPr>
          <w:noProof/>
        </w:rPr>
        <w:t>123</w:t>
      </w:r>
      <w:r>
        <w:rPr>
          <w:noProof/>
        </w:rPr>
        <w:fldChar w:fldCharType="end"/>
      </w:r>
    </w:p>
    <w:p w14:paraId="17208C59" w14:textId="49F31D1E" w:rsidR="006C77BA" w:rsidRDefault="006C77BA">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_Toc199185315 \h </w:instrText>
      </w:r>
      <w:r>
        <w:rPr>
          <w:noProof/>
        </w:rPr>
      </w:r>
      <w:r>
        <w:rPr>
          <w:noProof/>
        </w:rPr>
        <w:fldChar w:fldCharType="separate"/>
      </w:r>
      <w:r>
        <w:rPr>
          <w:noProof/>
        </w:rPr>
        <w:t>123</w:t>
      </w:r>
      <w:r>
        <w:rPr>
          <w:noProof/>
        </w:rPr>
        <w:fldChar w:fldCharType="end"/>
      </w:r>
    </w:p>
    <w:p w14:paraId="56B500B5" w14:textId="654C959F" w:rsidR="006C77BA" w:rsidRDefault="006C77BA">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_Toc199185316 \h </w:instrText>
      </w:r>
      <w:r>
        <w:rPr>
          <w:noProof/>
        </w:rPr>
      </w:r>
      <w:r>
        <w:rPr>
          <w:noProof/>
        </w:rPr>
        <w:fldChar w:fldCharType="separate"/>
      </w:r>
      <w:r>
        <w:rPr>
          <w:noProof/>
        </w:rPr>
        <w:t>123</w:t>
      </w:r>
      <w:r>
        <w:rPr>
          <w:noProof/>
        </w:rPr>
        <w:fldChar w:fldCharType="end"/>
      </w:r>
    </w:p>
    <w:p w14:paraId="78E8F971" w14:textId="5336348C" w:rsidR="006C77BA" w:rsidRDefault="006C77BA">
      <w:pPr>
        <w:pStyle w:val="TOC4"/>
        <w:rPr>
          <w:rFonts w:asciiTheme="minorHAnsi" w:eastAsiaTheme="minorEastAsia" w:hAnsiTheme="minorHAnsi" w:cstheme="minorBidi"/>
          <w:noProof/>
          <w:sz w:val="22"/>
          <w:szCs w:val="22"/>
          <w:lang w:val="en-US"/>
        </w:rPr>
      </w:pPr>
      <w:r>
        <w:rPr>
          <w:noProof/>
        </w:rPr>
        <w:t>6.4</w:t>
      </w:r>
      <w:r w:rsidRPr="003C762A">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3C762A">
        <w:rPr>
          <w:noProof/>
          <w:lang w:val="en-US"/>
        </w:rPr>
        <w:t>Notification</w:t>
      </w:r>
      <w:r>
        <w:rPr>
          <w:noProof/>
        </w:rPr>
        <w:tab/>
      </w:r>
      <w:r>
        <w:rPr>
          <w:noProof/>
        </w:rPr>
        <w:fldChar w:fldCharType="begin"/>
      </w:r>
      <w:r>
        <w:rPr>
          <w:noProof/>
        </w:rPr>
        <w:instrText xml:space="preserve"> PAGEREF _Toc199185317 \h </w:instrText>
      </w:r>
      <w:r>
        <w:rPr>
          <w:noProof/>
        </w:rPr>
      </w:r>
      <w:r>
        <w:rPr>
          <w:noProof/>
        </w:rPr>
        <w:fldChar w:fldCharType="separate"/>
      </w:r>
      <w:r>
        <w:rPr>
          <w:noProof/>
        </w:rPr>
        <w:t>124</w:t>
      </w:r>
      <w:r>
        <w:rPr>
          <w:noProof/>
        </w:rPr>
        <w:fldChar w:fldCharType="end"/>
      </w:r>
    </w:p>
    <w:p w14:paraId="1CB64E27" w14:textId="0673C523" w:rsidR="006C77BA" w:rsidRDefault="006C77BA">
      <w:pPr>
        <w:pStyle w:val="TOC5"/>
        <w:rPr>
          <w:rFonts w:asciiTheme="minorHAnsi" w:eastAsiaTheme="minorEastAsia" w:hAnsiTheme="minorHAnsi" w:cstheme="minorBidi"/>
          <w:noProof/>
          <w:sz w:val="22"/>
          <w:szCs w:val="22"/>
          <w:lang w:val="en-US"/>
        </w:rPr>
      </w:pPr>
      <w:r>
        <w:rPr>
          <w:noProof/>
        </w:rPr>
        <w:t>6.4</w:t>
      </w:r>
      <w:r w:rsidRPr="003C762A">
        <w:rPr>
          <w:noProof/>
          <w:lang w:val="en-US"/>
        </w:rPr>
        <w:t>.5.2.1</w:t>
      </w:r>
      <w:r>
        <w:rPr>
          <w:rFonts w:asciiTheme="minorHAnsi" w:eastAsiaTheme="minorEastAsia" w:hAnsiTheme="minorHAnsi" w:cstheme="minorBidi"/>
          <w:noProof/>
          <w:sz w:val="22"/>
          <w:szCs w:val="22"/>
          <w:lang w:val="en-US"/>
        </w:rPr>
        <w:tab/>
      </w:r>
      <w:r w:rsidRPr="003C762A">
        <w:rPr>
          <w:noProof/>
          <w:lang w:val="en-US"/>
        </w:rPr>
        <w:t>Description</w:t>
      </w:r>
      <w:r>
        <w:rPr>
          <w:noProof/>
        </w:rPr>
        <w:tab/>
      </w:r>
      <w:r>
        <w:rPr>
          <w:noProof/>
        </w:rPr>
        <w:fldChar w:fldCharType="begin"/>
      </w:r>
      <w:r>
        <w:rPr>
          <w:noProof/>
        </w:rPr>
        <w:instrText xml:space="preserve"> PAGEREF _Toc199185318 \h </w:instrText>
      </w:r>
      <w:r>
        <w:rPr>
          <w:noProof/>
        </w:rPr>
      </w:r>
      <w:r>
        <w:rPr>
          <w:noProof/>
        </w:rPr>
        <w:fldChar w:fldCharType="separate"/>
      </w:r>
      <w:r>
        <w:rPr>
          <w:noProof/>
        </w:rPr>
        <w:t>124</w:t>
      </w:r>
      <w:r>
        <w:rPr>
          <w:noProof/>
        </w:rPr>
        <w:fldChar w:fldCharType="end"/>
      </w:r>
    </w:p>
    <w:p w14:paraId="18E0E970" w14:textId="774D85D0" w:rsidR="006C77BA" w:rsidRDefault="006C77BA">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_Toc199185319 \h </w:instrText>
      </w:r>
      <w:r>
        <w:rPr>
          <w:noProof/>
        </w:rPr>
      </w:r>
      <w:r>
        <w:rPr>
          <w:noProof/>
        </w:rPr>
        <w:fldChar w:fldCharType="separate"/>
      </w:r>
      <w:r>
        <w:rPr>
          <w:noProof/>
        </w:rPr>
        <w:t>124</w:t>
      </w:r>
      <w:r>
        <w:rPr>
          <w:noProof/>
        </w:rPr>
        <w:fldChar w:fldCharType="end"/>
      </w:r>
    </w:p>
    <w:p w14:paraId="07683B2B" w14:textId="291ECDE0" w:rsidR="006C77BA" w:rsidRDefault="006C77BA">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_Toc199185320 \h </w:instrText>
      </w:r>
      <w:r>
        <w:rPr>
          <w:noProof/>
        </w:rPr>
      </w:r>
      <w:r>
        <w:rPr>
          <w:noProof/>
        </w:rPr>
        <w:fldChar w:fldCharType="separate"/>
      </w:r>
      <w:r>
        <w:rPr>
          <w:noProof/>
        </w:rPr>
        <w:t>124</w:t>
      </w:r>
      <w:r>
        <w:rPr>
          <w:noProof/>
        </w:rPr>
        <w:fldChar w:fldCharType="end"/>
      </w:r>
    </w:p>
    <w:p w14:paraId="44B28D0E" w14:textId="3AD82E5A" w:rsidR="006C77BA" w:rsidRDefault="006C77BA">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_Toc199185321 \h </w:instrText>
      </w:r>
      <w:r>
        <w:rPr>
          <w:noProof/>
        </w:rPr>
      </w:r>
      <w:r>
        <w:rPr>
          <w:noProof/>
        </w:rPr>
        <w:fldChar w:fldCharType="separate"/>
      </w:r>
      <w:r>
        <w:rPr>
          <w:noProof/>
        </w:rPr>
        <w:t>125</w:t>
      </w:r>
      <w:r>
        <w:rPr>
          <w:noProof/>
        </w:rPr>
        <w:fldChar w:fldCharType="end"/>
      </w:r>
    </w:p>
    <w:p w14:paraId="10DA20EA" w14:textId="761168DF" w:rsidR="006C77BA" w:rsidRDefault="006C77BA">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_Toc199185322 \h </w:instrText>
      </w:r>
      <w:r>
        <w:rPr>
          <w:noProof/>
        </w:rPr>
      </w:r>
      <w:r>
        <w:rPr>
          <w:noProof/>
        </w:rPr>
        <w:fldChar w:fldCharType="separate"/>
      </w:r>
      <w:r>
        <w:rPr>
          <w:noProof/>
        </w:rPr>
        <w:t>125</w:t>
      </w:r>
      <w:r>
        <w:rPr>
          <w:noProof/>
        </w:rPr>
        <w:fldChar w:fldCharType="end"/>
      </w:r>
    </w:p>
    <w:p w14:paraId="1B2D67C8" w14:textId="6404AFF5" w:rsidR="006C77BA" w:rsidRDefault="006C77BA">
      <w:pPr>
        <w:pStyle w:val="TOC4"/>
        <w:rPr>
          <w:rFonts w:asciiTheme="minorHAnsi" w:eastAsiaTheme="minorEastAsia" w:hAnsiTheme="minorHAnsi" w:cstheme="minorBidi"/>
          <w:noProof/>
          <w:sz w:val="22"/>
          <w:szCs w:val="22"/>
          <w:lang w:val="en-US"/>
        </w:rPr>
      </w:pPr>
      <w:r>
        <w:rPr>
          <w:noProof/>
        </w:rPr>
        <w:t>6.4</w:t>
      </w:r>
      <w:r w:rsidRPr="003C762A">
        <w:rPr>
          <w:noProof/>
          <w:lang w:val="en-US"/>
        </w:rPr>
        <w:t>.6.2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_Toc199185323 \h </w:instrText>
      </w:r>
      <w:r>
        <w:rPr>
          <w:noProof/>
        </w:rPr>
      </w:r>
      <w:r>
        <w:rPr>
          <w:noProof/>
        </w:rPr>
        <w:fldChar w:fldCharType="separate"/>
      </w:r>
      <w:r>
        <w:rPr>
          <w:noProof/>
        </w:rPr>
        <w:t>126</w:t>
      </w:r>
      <w:r>
        <w:rPr>
          <w:noProof/>
        </w:rPr>
        <w:fldChar w:fldCharType="end"/>
      </w:r>
    </w:p>
    <w:p w14:paraId="37F33507" w14:textId="46784E9C" w:rsidR="006C77BA" w:rsidRDefault="006C77BA">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_Toc199185324 \h </w:instrText>
      </w:r>
      <w:r>
        <w:rPr>
          <w:noProof/>
        </w:rPr>
      </w:r>
      <w:r>
        <w:rPr>
          <w:noProof/>
        </w:rPr>
        <w:fldChar w:fldCharType="separate"/>
      </w:r>
      <w:r>
        <w:rPr>
          <w:noProof/>
        </w:rPr>
        <w:t>126</w:t>
      </w:r>
      <w:r>
        <w:rPr>
          <w:noProof/>
        </w:rPr>
        <w:fldChar w:fldCharType="end"/>
      </w:r>
    </w:p>
    <w:p w14:paraId="0846316D" w14:textId="15A9374D" w:rsidR="006C77BA" w:rsidRDefault="006C77BA">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_Toc199185325 \h </w:instrText>
      </w:r>
      <w:r>
        <w:rPr>
          <w:noProof/>
        </w:rPr>
      </w:r>
      <w:r>
        <w:rPr>
          <w:noProof/>
        </w:rPr>
        <w:fldChar w:fldCharType="separate"/>
      </w:r>
      <w:r>
        <w:rPr>
          <w:noProof/>
        </w:rPr>
        <w:t>127</w:t>
      </w:r>
      <w:r>
        <w:rPr>
          <w:noProof/>
        </w:rPr>
        <w:fldChar w:fldCharType="end"/>
      </w:r>
    </w:p>
    <w:p w14:paraId="07E2DAF3" w14:textId="0EF67005" w:rsidR="006C77BA" w:rsidRDefault="006C77BA">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_Toc199185326 \h </w:instrText>
      </w:r>
      <w:r>
        <w:rPr>
          <w:noProof/>
        </w:rPr>
      </w:r>
      <w:r>
        <w:rPr>
          <w:noProof/>
        </w:rPr>
        <w:fldChar w:fldCharType="separate"/>
      </w:r>
      <w:r>
        <w:rPr>
          <w:noProof/>
        </w:rPr>
        <w:t>129</w:t>
      </w:r>
      <w:r>
        <w:rPr>
          <w:noProof/>
        </w:rPr>
        <w:fldChar w:fldCharType="end"/>
      </w:r>
    </w:p>
    <w:p w14:paraId="24F6402C" w14:textId="569D0DF0" w:rsidR="006C77BA" w:rsidRDefault="006C77BA">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_Toc199185327 \h </w:instrText>
      </w:r>
      <w:r>
        <w:rPr>
          <w:noProof/>
        </w:rPr>
      </w:r>
      <w:r>
        <w:rPr>
          <w:noProof/>
        </w:rPr>
        <w:fldChar w:fldCharType="separate"/>
      </w:r>
      <w:r>
        <w:rPr>
          <w:noProof/>
        </w:rPr>
        <w:t>130</w:t>
      </w:r>
      <w:r>
        <w:rPr>
          <w:noProof/>
        </w:rPr>
        <w:fldChar w:fldCharType="end"/>
      </w:r>
    </w:p>
    <w:p w14:paraId="16088BB0" w14:textId="2BA24F31" w:rsidR="006C77BA" w:rsidRDefault="006C77BA">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_Toc199185328 \h </w:instrText>
      </w:r>
      <w:r>
        <w:rPr>
          <w:noProof/>
        </w:rPr>
      </w:r>
      <w:r>
        <w:rPr>
          <w:noProof/>
        </w:rPr>
        <w:fldChar w:fldCharType="separate"/>
      </w:r>
      <w:r>
        <w:rPr>
          <w:noProof/>
        </w:rPr>
        <w:t>130</w:t>
      </w:r>
      <w:r>
        <w:rPr>
          <w:noProof/>
        </w:rPr>
        <w:fldChar w:fldCharType="end"/>
      </w:r>
    </w:p>
    <w:p w14:paraId="60E39F26" w14:textId="68D58FA3" w:rsidR="006C77BA" w:rsidRDefault="006C77BA">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_Toc199185329 \h </w:instrText>
      </w:r>
      <w:r>
        <w:rPr>
          <w:noProof/>
        </w:rPr>
      </w:r>
      <w:r>
        <w:rPr>
          <w:noProof/>
        </w:rPr>
        <w:fldChar w:fldCharType="separate"/>
      </w:r>
      <w:r>
        <w:rPr>
          <w:noProof/>
        </w:rPr>
        <w:t>131</w:t>
      </w:r>
      <w:r>
        <w:rPr>
          <w:noProof/>
        </w:rPr>
        <w:fldChar w:fldCharType="end"/>
      </w:r>
    </w:p>
    <w:p w14:paraId="175D6832" w14:textId="083428B1" w:rsidR="006C77BA" w:rsidRDefault="006C77BA">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_Toc199185330 \h </w:instrText>
      </w:r>
      <w:r>
        <w:rPr>
          <w:noProof/>
        </w:rPr>
      </w:r>
      <w:r>
        <w:rPr>
          <w:noProof/>
        </w:rPr>
        <w:fldChar w:fldCharType="separate"/>
      </w:r>
      <w:r>
        <w:rPr>
          <w:noProof/>
        </w:rPr>
        <w:t>132</w:t>
      </w:r>
      <w:r>
        <w:rPr>
          <w:noProof/>
        </w:rPr>
        <w:fldChar w:fldCharType="end"/>
      </w:r>
    </w:p>
    <w:p w14:paraId="75731583" w14:textId="394B6422" w:rsidR="006C77BA" w:rsidRDefault="006C77BA">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_Toc199185331 \h </w:instrText>
      </w:r>
      <w:r>
        <w:rPr>
          <w:noProof/>
        </w:rPr>
      </w:r>
      <w:r>
        <w:rPr>
          <w:noProof/>
        </w:rPr>
        <w:fldChar w:fldCharType="separate"/>
      </w:r>
      <w:r>
        <w:rPr>
          <w:noProof/>
        </w:rPr>
        <w:t>137</w:t>
      </w:r>
      <w:r>
        <w:rPr>
          <w:noProof/>
        </w:rPr>
        <w:fldChar w:fldCharType="end"/>
      </w:r>
    </w:p>
    <w:p w14:paraId="5B0D2A24" w14:textId="696B645E" w:rsidR="006C77BA" w:rsidRDefault="006C77BA">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_Toc199185332 \h </w:instrText>
      </w:r>
      <w:r>
        <w:rPr>
          <w:noProof/>
        </w:rPr>
      </w:r>
      <w:r>
        <w:rPr>
          <w:noProof/>
        </w:rPr>
        <w:fldChar w:fldCharType="separate"/>
      </w:r>
      <w:r>
        <w:rPr>
          <w:noProof/>
        </w:rPr>
        <w:t>146</w:t>
      </w:r>
      <w:r>
        <w:rPr>
          <w:noProof/>
        </w:rPr>
        <w:fldChar w:fldCharType="end"/>
      </w:r>
    </w:p>
    <w:p w14:paraId="2316821E" w14:textId="27ADB8A3" w:rsidR="006C77BA" w:rsidRDefault="006C77BA">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_Toc199185333 \h </w:instrText>
      </w:r>
      <w:r>
        <w:rPr>
          <w:noProof/>
        </w:rPr>
      </w:r>
      <w:r>
        <w:rPr>
          <w:noProof/>
        </w:rPr>
        <w:fldChar w:fldCharType="separate"/>
      </w:r>
      <w:r>
        <w:rPr>
          <w:noProof/>
        </w:rPr>
        <w:t>146</w:t>
      </w:r>
      <w:r>
        <w:rPr>
          <w:noProof/>
        </w:rPr>
        <w:fldChar w:fldCharType="end"/>
      </w:r>
    </w:p>
    <w:p w14:paraId="318A86FA" w14:textId="1D889D5C" w:rsidR="006C77BA" w:rsidRDefault="006C77BA">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_Toc199185334 \h </w:instrText>
      </w:r>
      <w:r>
        <w:rPr>
          <w:noProof/>
        </w:rPr>
      </w:r>
      <w:r>
        <w:rPr>
          <w:noProof/>
        </w:rPr>
        <w:fldChar w:fldCharType="separate"/>
      </w:r>
      <w:r>
        <w:rPr>
          <w:noProof/>
        </w:rPr>
        <w:t>146</w:t>
      </w:r>
      <w:r>
        <w:rPr>
          <w:noProof/>
        </w:rPr>
        <w:fldChar w:fldCharType="end"/>
      </w:r>
    </w:p>
    <w:p w14:paraId="2A68E2A3" w14:textId="7C8D71EB" w:rsidR="006C77BA" w:rsidRDefault="006C77BA">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_Toc199185335 \h </w:instrText>
      </w:r>
      <w:r>
        <w:rPr>
          <w:noProof/>
        </w:rPr>
      </w:r>
      <w:r>
        <w:rPr>
          <w:noProof/>
        </w:rPr>
        <w:fldChar w:fldCharType="separate"/>
      </w:r>
      <w:r>
        <w:rPr>
          <w:noProof/>
        </w:rPr>
        <w:t>147</w:t>
      </w:r>
      <w:r>
        <w:rPr>
          <w:noProof/>
        </w:rPr>
        <w:fldChar w:fldCharType="end"/>
      </w:r>
    </w:p>
    <w:p w14:paraId="14CB5B70" w14:textId="761AE962" w:rsidR="006C77BA" w:rsidRDefault="006C77BA">
      <w:pPr>
        <w:pStyle w:val="TOC4"/>
        <w:rPr>
          <w:rFonts w:asciiTheme="minorHAnsi" w:eastAsiaTheme="minorEastAsia" w:hAnsiTheme="minorHAnsi" w:cstheme="minorBidi"/>
          <w:noProof/>
          <w:sz w:val="22"/>
          <w:szCs w:val="22"/>
          <w:lang w:val="en-US"/>
        </w:rPr>
      </w:pPr>
      <w:r>
        <w:rPr>
          <w:noProof/>
        </w:rPr>
        <w:t>6.4</w:t>
      </w:r>
      <w:r w:rsidRPr="003C762A">
        <w:rPr>
          <w:noProof/>
          <w:lang w:val="en-US"/>
        </w:rPr>
        <w:t>.6.3</w:t>
      </w:r>
      <w:r>
        <w:rPr>
          <w:rFonts w:asciiTheme="minorHAnsi" w:eastAsiaTheme="minorEastAsia" w:hAnsiTheme="minorHAnsi" w:cstheme="minorBidi"/>
          <w:noProof/>
          <w:sz w:val="22"/>
          <w:szCs w:val="22"/>
          <w:lang w:val="en-US"/>
        </w:rPr>
        <w:tab/>
      </w:r>
      <w:r w:rsidRPr="003C762A">
        <w:rPr>
          <w:noProof/>
          <w:lang w:val="en-US"/>
        </w:rPr>
        <w:t>Simple data types and enumerations</w:t>
      </w:r>
      <w:r>
        <w:rPr>
          <w:noProof/>
        </w:rPr>
        <w:tab/>
      </w:r>
      <w:r>
        <w:rPr>
          <w:noProof/>
        </w:rPr>
        <w:fldChar w:fldCharType="begin"/>
      </w:r>
      <w:r>
        <w:rPr>
          <w:noProof/>
        </w:rPr>
        <w:instrText xml:space="preserve"> PAGEREF _Toc199185336 \h </w:instrText>
      </w:r>
      <w:r>
        <w:rPr>
          <w:noProof/>
        </w:rPr>
      </w:r>
      <w:r>
        <w:rPr>
          <w:noProof/>
        </w:rPr>
        <w:fldChar w:fldCharType="separate"/>
      </w:r>
      <w:r>
        <w:rPr>
          <w:noProof/>
        </w:rPr>
        <w:t>147</w:t>
      </w:r>
      <w:r>
        <w:rPr>
          <w:noProof/>
        </w:rPr>
        <w:fldChar w:fldCharType="end"/>
      </w:r>
    </w:p>
    <w:p w14:paraId="587F9175" w14:textId="7E520A8B" w:rsidR="006C77BA" w:rsidRDefault="006C77BA">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_Toc199185337 \h </w:instrText>
      </w:r>
      <w:r>
        <w:rPr>
          <w:noProof/>
        </w:rPr>
      </w:r>
      <w:r>
        <w:rPr>
          <w:noProof/>
        </w:rPr>
        <w:fldChar w:fldCharType="separate"/>
      </w:r>
      <w:r>
        <w:rPr>
          <w:noProof/>
        </w:rPr>
        <w:t>147</w:t>
      </w:r>
      <w:r>
        <w:rPr>
          <w:noProof/>
        </w:rPr>
        <w:fldChar w:fldCharType="end"/>
      </w:r>
    </w:p>
    <w:p w14:paraId="30FC1111" w14:textId="624D1EB9" w:rsidR="006C77BA" w:rsidRDefault="006C77BA">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_Toc199185338 \h </w:instrText>
      </w:r>
      <w:r>
        <w:rPr>
          <w:noProof/>
        </w:rPr>
      </w:r>
      <w:r>
        <w:rPr>
          <w:noProof/>
        </w:rPr>
        <w:fldChar w:fldCharType="separate"/>
      </w:r>
      <w:r>
        <w:rPr>
          <w:noProof/>
        </w:rPr>
        <w:t>147</w:t>
      </w:r>
      <w:r>
        <w:rPr>
          <w:noProof/>
        </w:rPr>
        <w:fldChar w:fldCharType="end"/>
      </w:r>
    </w:p>
    <w:p w14:paraId="512791AA" w14:textId="6DB61876" w:rsidR="006C77BA" w:rsidRDefault="006C77BA">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_Toc199185339 \h </w:instrText>
      </w:r>
      <w:r>
        <w:rPr>
          <w:noProof/>
        </w:rPr>
      </w:r>
      <w:r>
        <w:rPr>
          <w:noProof/>
        </w:rPr>
        <w:fldChar w:fldCharType="separate"/>
      </w:r>
      <w:r>
        <w:rPr>
          <w:noProof/>
        </w:rPr>
        <w:t>147</w:t>
      </w:r>
      <w:r>
        <w:rPr>
          <w:noProof/>
        </w:rPr>
        <w:fldChar w:fldCharType="end"/>
      </w:r>
    </w:p>
    <w:p w14:paraId="760C1473" w14:textId="665934E3" w:rsidR="006C77BA" w:rsidRDefault="006C77BA">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_Toc199185340 \h </w:instrText>
      </w:r>
      <w:r>
        <w:rPr>
          <w:noProof/>
        </w:rPr>
      </w:r>
      <w:r>
        <w:rPr>
          <w:noProof/>
        </w:rPr>
        <w:fldChar w:fldCharType="separate"/>
      </w:r>
      <w:r>
        <w:rPr>
          <w:noProof/>
        </w:rPr>
        <w:t>148</w:t>
      </w:r>
      <w:r>
        <w:rPr>
          <w:noProof/>
        </w:rPr>
        <w:fldChar w:fldCharType="end"/>
      </w:r>
    </w:p>
    <w:p w14:paraId="48797CFB" w14:textId="29EE70E1" w:rsidR="006C77BA" w:rsidRDefault="006C77BA">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_Toc199185341 \h </w:instrText>
      </w:r>
      <w:r>
        <w:rPr>
          <w:noProof/>
        </w:rPr>
      </w:r>
      <w:r>
        <w:rPr>
          <w:noProof/>
        </w:rPr>
        <w:fldChar w:fldCharType="separate"/>
      </w:r>
      <w:r>
        <w:rPr>
          <w:noProof/>
        </w:rPr>
        <w:t>148</w:t>
      </w:r>
      <w:r>
        <w:rPr>
          <w:noProof/>
        </w:rPr>
        <w:fldChar w:fldCharType="end"/>
      </w:r>
    </w:p>
    <w:p w14:paraId="77BC971A" w14:textId="3EB0FCAA" w:rsidR="006C77BA" w:rsidRDefault="006C77BA">
      <w:pPr>
        <w:pStyle w:val="TOC4"/>
        <w:rPr>
          <w:rFonts w:asciiTheme="minorHAnsi" w:eastAsiaTheme="minorEastAsia" w:hAnsiTheme="minorHAnsi" w:cstheme="minorBidi"/>
          <w:noProof/>
          <w:sz w:val="22"/>
          <w:szCs w:val="22"/>
          <w:lang w:val="en-US"/>
        </w:rPr>
      </w:pPr>
      <w:r>
        <w:rPr>
          <w:noProof/>
        </w:rPr>
        <w:t>6.4</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_Toc199185342 \h </w:instrText>
      </w:r>
      <w:r>
        <w:rPr>
          <w:noProof/>
        </w:rPr>
      </w:r>
      <w:r>
        <w:rPr>
          <w:noProof/>
        </w:rPr>
        <w:fldChar w:fldCharType="separate"/>
      </w:r>
      <w:r>
        <w:rPr>
          <w:noProof/>
        </w:rPr>
        <w:t>149</w:t>
      </w:r>
      <w:r>
        <w:rPr>
          <w:noProof/>
        </w:rPr>
        <w:fldChar w:fldCharType="end"/>
      </w:r>
    </w:p>
    <w:p w14:paraId="18FDAC32" w14:textId="3059ECED" w:rsidR="006C77BA" w:rsidRDefault="006C77BA">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_Toc199185343 \h </w:instrText>
      </w:r>
      <w:r>
        <w:rPr>
          <w:noProof/>
        </w:rPr>
      </w:r>
      <w:r>
        <w:rPr>
          <w:noProof/>
        </w:rPr>
        <w:fldChar w:fldCharType="separate"/>
      </w:r>
      <w:r>
        <w:rPr>
          <w:noProof/>
        </w:rPr>
        <w:t>149</w:t>
      </w:r>
      <w:r>
        <w:rPr>
          <w:noProof/>
        </w:rPr>
        <w:fldChar w:fldCharType="end"/>
      </w:r>
    </w:p>
    <w:p w14:paraId="56C3B56E" w14:textId="07D948E0" w:rsidR="006C77BA" w:rsidRDefault="006C77BA">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_Toc199185344 \h </w:instrText>
      </w:r>
      <w:r>
        <w:rPr>
          <w:noProof/>
        </w:rPr>
      </w:r>
      <w:r>
        <w:rPr>
          <w:noProof/>
        </w:rPr>
        <w:fldChar w:fldCharType="separate"/>
      </w:r>
      <w:r>
        <w:rPr>
          <w:noProof/>
        </w:rPr>
        <w:t>149</w:t>
      </w:r>
      <w:r>
        <w:rPr>
          <w:noProof/>
        </w:rPr>
        <w:fldChar w:fldCharType="end"/>
      </w:r>
    </w:p>
    <w:p w14:paraId="2D1430CD" w14:textId="43CF89CE" w:rsidR="006C77BA" w:rsidRDefault="006C77BA">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_Toc199185345 \h </w:instrText>
      </w:r>
      <w:r>
        <w:rPr>
          <w:noProof/>
        </w:rPr>
      </w:r>
      <w:r>
        <w:rPr>
          <w:noProof/>
        </w:rPr>
        <w:fldChar w:fldCharType="separate"/>
      </w:r>
      <w:r>
        <w:rPr>
          <w:noProof/>
        </w:rPr>
        <w:t>149</w:t>
      </w:r>
      <w:r>
        <w:rPr>
          <w:noProof/>
        </w:rPr>
        <w:fldChar w:fldCharType="end"/>
      </w:r>
    </w:p>
    <w:p w14:paraId="7AA0FB44" w14:textId="7D6AB87D" w:rsidR="006C77BA" w:rsidRDefault="006C77BA">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_Toc199185346 \h </w:instrText>
      </w:r>
      <w:r>
        <w:rPr>
          <w:noProof/>
        </w:rPr>
      </w:r>
      <w:r>
        <w:rPr>
          <w:noProof/>
        </w:rPr>
        <w:fldChar w:fldCharType="separate"/>
      </w:r>
      <w:r>
        <w:rPr>
          <w:noProof/>
        </w:rPr>
        <w:t>149</w:t>
      </w:r>
      <w:r>
        <w:rPr>
          <w:noProof/>
        </w:rPr>
        <w:fldChar w:fldCharType="end"/>
      </w:r>
    </w:p>
    <w:p w14:paraId="0CD454E5" w14:textId="429313BF" w:rsidR="006C77BA" w:rsidRDefault="006C77BA">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_Toc199185347 \h </w:instrText>
      </w:r>
      <w:r>
        <w:rPr>
          <w:noProof/>
        </w:rPr>
      </w:r>
      <w:r>
        <w:rPr>
          <w:noProof/>
        </w:rPr>
        <w:fldChar w:fldCharType="separate"/>
      </w:r>
      <w:r>
        <w:rPr>
          <w:noProof/>
        </w:rPr>
        <w:t>149</w:t>
      </w:r>
      <w:r>
        <w:rPr>
          <w:noProof/>
        </w:rPr>
        <w:fldChar w:fldCharType="end"/>
      </w:r>
    </w:p>
    <w:p w14:paraId="48C98BF7" w14:textId="330E231E" w:rsidR="006C77BA" w:rsidRDefault="006C77BA">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_Toc199185348 \h </w:instrText>
      </w:r>
      <w:r>
        <w:rPr>
          <w:noProof/>
        </w:rPr>
      </w:r>
      <w:r>
        <w:rPr>
          <w:noProof/>
        </w:rPr>
        <w:fldChar w:fldCharType="separate"/>
      </w:r>
      <w:r>
        <w:rPr>
          <w:noProof/>
        </w:rPr>
        <w:t>149</w:t>
      </w:r>
      <w:r>
        <w:rPr>
          <w:noProof/>
        </w:rPr>
        <w:fldChar w:fldCharType="end"/>
      </w:r>
    </w:p>
    <w:p w14:paraId="770B5419" w14:textId="4CD365B9" w:rsidR="006C77BA" w:rsidRDefault="006C77BA">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_Toc199185349 \h </w:instrText>
      </w:r>
      <w:r>
        <w:rPr>
          <w:noProof/>
        </w:rPr>
      </w:r>
      <w:r>
        <w:rPr>
          <w:noProof/>
        </w:rPr>
        <w:fldChar w:fldCharType="separate"/>
      </w:r>
      <w:r>
        <w:rPr>
          <w:noProof/>
        </w:rPr>
        <w:t>149</w:t>
      </w:r>
      <w:r>
        <w:rPr>
          <w:noProof/>
        </w:rPr>
        <w:fldChar w:fldCharType="end"/>
      </w:r>
    </w:p>
    <w:p w14:paraId="08A64D54" w14:textId="7B109F97" w:rsidR="006C77BA" w:rsidRDefault="006C77BA">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_Toc199185350 \h </w:instrText>
      </w:r>
      <w:r>
        <w:rPr>
          <w:noProof/>
        </w:rPr>
      </w:r>
      <w:r>
        <w:rPr>
          <w:noProof/>
        </w:rPr>
        <w:fldChar w:fldCharType="separate"/>
      </w:r>
      <w:r>
        <w:rPr>
          <w:noProof/>
        </w:rPr>
        <w:t>150</w:t>
      </w:r>
      <w:r>
        <w:rPr>
          <w:noProof/>
        </w:rPr>
        <w:fldChar w:fldCharType="end"/>
      </w:r>
    </w:p>
    <w:p w14:paraId="6EF147EF" w14:textId="30F5E0F6" w:rsidR="006C77BA" w:rsidRDefault="006C77BA">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_Toc199185351 \h </w:instrText>
      </w:r>
      <w:r>
        <w:rPr>
          <w:noProof/>
        </w:rPr>
      </w:r>
      <w:r>
        <w:rPr>
          <w:noProof/>
        </w:rPr>
        <w:fldChar w:fldCharType="separate"/>
      </w:r>
      <w:r>
        <w:rPr>
          <w:noProof/>
        </w:rPr>
        <w:t>151</w:t>
      </w:r>
      <w:r>
        <w:rPr>
          <w:noProof/>
        </w:rPr>
        <w:fldChar w:fldCharType="end"/>
      </w:r>
    </w:p>
    <w:p w14:paraId="39619369" w14:textId="0E3920A6" w:rsidR="006C77BA" w:rsidRDefault="006C77BA">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_Toc199185352 \h </w:instrText>
      </w:r>
      <w:r>
        <w:rPr>
          <w:noProof/>
        </w:rPr>
      </w:r>
      <w:r>
        <w:rPr>
          <w:noProof/>
        </w:rPr>
        <w:fldChar w:fldCharType="separate"/>
      </w:r>
      <w:r>
        <w:rPr>
          <w:noProof/>
        </w:rPr>
        <w:t>151</w:t>
      </w:r>
      <w:r>
        <w:rPr>
          <w:noProof/>
        </w:rPr>
        <w:fldChar w:fldCharType="end"/>
      </w:r>
    </w:p>
    <w:p w14:paraId="6F60F916" w14:textId="58304C8A" w:rsidR="006C77BA" w:rsidRDefault="006C77BA">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_Toc199185353 \h </w:instrText>
      </w:r>
      <w:r>
        <w:rPr>
          <w:noProof/>
        </w:rPr>
      </w:r>
      <w:r>
        <w:rPr>
          <w:noProof/>
        </w:rPr>
        <w:fldChar w:fldCharType="separate"/>
      </w:r>
      <w:r>
        <w:rPr>
          <w:noProof/>
        </w:rPr>
        <w:t>151</w:t>
      </w:r>
      <w:r>
        <w:rPr>
          <w:noProof/>
        </w:rPr>
        <w:fldChar w:fldCharType="end"/>
      </w:r>
    </w:p>
    <w:p w14:paraId="7640A7F1" w14:textId="756E2177" w:rsidR="006C77BA" w:rsidRDefault="006C77BA">
      <w:pPr>
        <w:pStyle w:val="TOC3"/>
        <w:rPr>
          <w:rFonts w:asciiTheme="minorHAnsi" w:eastAsiaTheme="minorEastAsia" w:hAnsiTheme="minorHAnsi" w:cstheme="minorBidi"/>
          <w:noProof/>
          <w:sz w:val="22"/>
          <w:szCs w:val="22"/>
          <w:lang w:val="en-US"/>
        </w:rPr>
      </w:pPr>
      <w:r>
        <w:rPr>
          <w:noProof/>
          <w:lang w:eastAsia="zh-CN"/>
        </w:rPr>
        <w:lastRenderedPageBreak/>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_Toc199185354 \h </w:instrText>
      </w:r>
      <w:r>
        <w:rPr>
          <w:noProof/>
        </w:rPr>
      </w:r>
      <w:r>
        <w:rPr>
          <w:noProof/>
        </w:rPr>
        <w:fldChar w:fldCharType="separate"/>
      </w:r>
      <w:r>
        <w:rPr>
          <w:noProof/>
        </w:rPr>
        <w:t>151</w:t>
      </w:r>
      <w:r>
        <w:rPr>
          <w:noProof/>
        </w:rPr>
        <w:fldChar w:fldCharType="end"/>
      </w:r>
    </w:p>
    <w:p w14:paraId="2977B892" w14:textId="3636A93C" w:rsidR="006C77BA" w:rsidRDefault="006C77BA">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_Toc199185355 \h </w:instrText>
      </w:r>
      <w:r>
        <w:rPr>
          <w:noProof/>
        </w:rPr>
      </w:r>
      <w:r>
        <w:rPr>
          <w:noProof/>
        </w:rPr>
        <w:fldChar w:fldCharType="separate"/>
      </w:r>
      <w:r>
        <w:rPr>
          <w:noProof/>
        </w:rPr>
        <w:t>151</w:t>
      </w:r>
      <w:r>
        <w:rPr>
          <w:noProof/>
        </w:rPr>
        <w:fldChar w:fldCharType="end"/>
      </w:r>
    </w:p>
    <w:p w14:paraId="70F081CB" w14:textId="61FC8489" w:rsidR="006C77BA" w:rsidRDefault="006C77BA">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_Toc199185356 \h </w:instrText>
      </w:r>
      <w:r>
        <w:rPr>
          <w:noProof/>
        </w:rPr>
      </w:r>
      <w:r>
        <w:rPr>
          <w:noProof/>
        </w:rPr>
        <w:fldChar w:fldCharType="separate"/>
      </w:r>
      <w:r>
        <w:rPr>
          <w:noProof/>
        </w:rPr>
        <w:t>152</w:t>
      </w:r>
      <w:r>
        <w:rPr>
          <w:noProof/>
        </w:rPr>
        <w:fldChar w:fldCharType="end"/>
      </w:r>
    </w:p>
    <w:p w14:paraId="55B030E5" w14:textId="220A7AC3"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_Toc199185357 \h </w:instrText>
      </w:r>
      <w:r>
        <w:rPr>
          <w:noProof/>
        </w:rPr>
      </w:r>
      <w:r>
        <w:rPr>
          <w:noProof/>
        </w:rPr>
        <w:fldChar w:fldCharType="separate"/>
      </w:r>
      <w:r>
        <w:rPr>
          <w:noProof/>
        </w:rPr>
        <w:t>152</w:t>
      </w:r>
      <w:r>
        <w:rPr>
          <w:noProof/>
        </w:rPr>
        <w:fldChar w:fldCharType="end"/>
      </w:r>
    </w:p>
    <w:p w14:paraId="6350AD9C" w14:textId="7F544E62"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_Toc199185358 \h </w:instrText>
      </w:r>
      <w:r>
        <w:rPr>
          <w:noProof/>
        </w:rPr>
      </w:r>
      <w:r>
        <w:rPr>
          <w:noProof/>
        </w:rPr>
        <w:fldChar w:fldCharType="separate"/>
      </w:r>
      <w:r>
        <w:rPr>
          <w:noProof/>
        </w:rPr>
        <w:t>152</w:t>
      </w:r>
      <w:r>
        <w:rPr>
          <w:noProof/>
        </w:rPr>
        <w:fldChar w:fldCharType="end"/>
      </w:r>
    </w:p>
    <w:p w14:paraId="29213382" w14:textId="6F3266D8"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_Toc199185359 \h </w:instrText>
      </w:r>
      <w:r>
        <w:rPr>
          <w:noProof/>
        </w:rPr>
      </w:r>
      <w:r>
        <w:rPr>
          <w:noProof/>
        </w:rPr>
        <w:fldChar w:fldCharType="separate"/>
      </w:r>
      <w:r>
        <w:rPr>
          <w:noProof/>
        </w:rPr>
        <w:t>152</w:t>
      </w:r>
      <w:r>
        <w:rPr>
          <w:noProof/>
        </w:rPr>
        <w:fldChar w:fldCharType="end"/>
      </w:r>
    </w:p>
    <w:p w14:paraId="79C1C309" w14:textId="29DB760E"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_Toc199185360 \h </w:instrText>
      </w:r>
      <w:r>
        <w:rPr>
          <w:noProof/>
        </w:rPr>
      </w:r>
      <w:r>
        <w:rPr>
          <w:noProof/>
        </w:rPr>
        <w:fldChar w:fldCharType="separate"/>
      </w:r>
      <w:r>
        <w:rPr>
          <w:noProof/>
        </w:rPr>
        <w:t>153</w:t>
      </w:r>
      <w:r>
        <w:rPr>
          <w:noProof/>
        </w:rPr>
        <w:fldChar w:fldCharType="end"/>
      </w:r>
    </w:p>
    <w:p w14:paraId="1964350C" w14:textId="0B86CDAF" w:rsidR="006C77BA" w:rsidRDefault="006C77BA">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_Toc199185361 \h </w:instrText>
      </w:r>
      <w:r>
        <w:rPr>
          <w:noProof/>
        </w:rPr>
      </w:r>
      <w:r>
        <w:rPr>
          <w:noProof/>
        </w:rPr>
        <w:fldChar w:fldCharType="separate"/>
      </w:r>
      <w:r>
        <w:rPr>
          <w:noProof/>
        </w:rPr>
        <w:t>153</w:t>
      </w:r>
      <w:r>
        <w:rPr>
          <w:noProof/>
        </w:rPr>
        <w:fldChar w:fldCharType="end"/>
      </w:r>
    </w:p>
    <w:p w14:paraId="3453BBBE" w14:textId="044EB5B9"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_Toc199185362 \h </w:instrText>
      </w:r>
      <w:r>
        <w:rPr>
          <w:noProof/>
        </w:rPr>
      </w:r>
      <w:r>
        <w:rPr>
          <w:noProof/>
        </w:rPr>
        <w:fldChar w:fldCharType="separate"/>
      </w:r>
      <w:r>
        <w:rPr>
          <w:noProof/>
        </w:rPr>
        <w:t>153</w:t>
      </w:r>
      <w:r>
        <w:rPr>
          <w:noProof/>
        </w:rPr>
        <w:fldChar w:fldCharType="end"/>
      </w:r>
    </w:p>
    <w:p w14:paraId="0B562C36" w14:textId="60485758"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_Toc199185363 \h </w:instrText>
      </w:r>
      <w:r>
        <w:rPr>
          <w:noProof/>
        </w:rPr>
      </w:r>
      <w:r>
        <w:rPr>
          <w:noProof/>
        </w:rPr>
        <w:fldChar w:fldCharType="separate"/>
      </w:r>
      <w:r>
        <w:rPr>
          <w:noProof/>
        </w:rPr>
        <w:t>153</w:t>
      </w:r>
      <w:r>
        <w:rPr>
          <w:noProof/>
        </w:rPr>
        <w:fldChar w:fldCharType="end"/>
      </w:r>
    </w:p>
    <w:p w14:paraId="03EAD256" w14:textId="178E728B"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_Toc199185364 \h </w:instrText>
      </w:r>
      <w:r>
        <w:rPr>
          <w:noProof/>
        </w:rPr>
      </w:r>
      <w:r>
        <w:rPr>
          <w:noProof/>
        </w:rPr>
        <w:fldChar w:fldCharType="separate"/>
      </w:r>
      <w:r>
        <w:rPr>
          <w:noProof/>
        </w:rPr>
        <w:t>153</w:t>
      </w:r>
      <w:r>
        <w:rPr>
          <w:noProof/>
        </w:rPr>
        <w:fldChar w:fldCharType="end"/>
      </w:r>
    </w:p>
    <w:p w14:paraId="6293E1FD" w14:textId="712345F4"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_Toc199185365 \h </w:instrText>
      </w:r>
      <w:r>
        <w:rPr>
          <w:noProof/>
        </w:rPr>
      </w:r>
      <w:r>
        <w:rPr>
          <w:noProof/>
        </w:rPr>
        <w:fldChar w:fldCharType="separate"/>
      </w:r>
      <w:r>
        <w:rPr>
          <w:noProof/>
        </w:rPr>
        <w:t>157</w:t>
      </w:r>
      <w:r>
        <w:rPr>
          <w:noProof/>
        </w:rPr>
        <w:fldChar w:fldCharType="end"/>
      </w:r>
    </w:p>
    <w:p w14:paraId="5E51A251" w14:textId="16AC603E" w:rsidR="006C77BA" w:rsidRDefault="006C77BA">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_Toc199185366 \h </w:instrText>
      </w:r>
      <w:r>
        <w:rPr>
          <w:noProof/>
        </w:rPr>
      </w:r>
      <w:r>
        <w:rPr>
          <w:noProof/>
        </w:rPr>
        <w:fldChar w:fldCharType="separate"/>
      </w:r>
      <w:r>
        <w:rPr>
          <w:noProof/>
        </w:rPr>
        <w:t>158</w:t>
      </w:r>
      <w:r>
        <w:rPr>
          <w:noProof/>
        </w:rPr>
        <w:fldChar w:fldCharType="end"/>
      </w:r>
    </w:p>
    <w:p w14:paraId="7CCCDD7B" w14:textId="5F1569FA" w:rsidR="006C77BA" w:rsidRDefault="006C77BA">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_Toc199185367 \h </w:instrText>
      </w:r>
      <w:r>
        <w:rPr>
          <w:noProof/>
        </w:rPr>
      </w:r>
      <w:r>
        <w:rPr>
          <w:noProof/>
        </w:rPr>
        <w:fldChar w:fldCharType="separate"/>
      </w:r>
      <w:r>
        <w:rPr>
          <w:noProof/>
        </w:rPr>
        <w:t>158</w:t>
      </w:r>
      <w:r>
        <w:rPr>
          <w:noProof/>
        </w:rPr>
        <w:fldChar w:fldCharType="end"/>
      </w:r>
    </w:p>
    <w:p w14:paraId="5A59B2A4" w14:textId="085E8171" w:rsidR="006C77BA" w:rsidRDefault="006C77BA">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_Toc199185368 \h </w:instrText>
      </w:r>
      <w:r>
        <w:rPr>
          <w:noProof/>
        </w:rPr>
      </w:r>
      <w:r>
        <w:rPr>
          <w:noProof/>
        </w:rPr>
        <w:fldChar w:fldCharType="separate"/>
      </w:r>
      <w:r>
        <w:rPr>
          <w:noProof/>
        </w:rPr>
        <w:t>158</w:t>
      </w:r>
      <w:r>
        <w:rPr>
          <w:noProof/>
        </w:rPr>
        <w:fldChar w:fldCharType="end"/>
      </w:r>
    </w:p>
    <w:p w14:paraId="3E271A44" w14:textId="400BE920" w:rsidR="006C77BA" w:rsidRDefault="006C77BA">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_Toc199185369 \h </w:instrText>
      </w:r>
      <w:r>
        <w:rPr>
          <w:noProof/>
        </w:rPr>
      </w:r>
      <w:r>
        <w:rPr>
          <w:noProof/>
        </w:rPr>
        <w:fldChar w:fldCharType="separate"/>
      </w:r>
      <w:r>
        <w:rPr>
          <w:noProof/>
        </w:rPr>
        <w:t>158</w:t>
      </w:r>
      <w:r>
        <w:rPr>
          <w:noProof/>
        </w:rPr>
        <w:fldChar w:fldCharType="end"/>
      </w:r>
    </w:p>
    <w:p w14:paraId="7D2770A0" w14:textId="40BF3567" w:rsidR="006C77BA" w:rsidRDefault="006C77BA">
      <w:pPr>
        <w:pStyle w:val="TOC4"/>
        <w:rPr>
          <w:rFonts w:asciiTheme="minorHAnsi" w:eastAsiaTheme="minorEastAsia" w:hAnsiTheme="minorHAnsi" w:cstheme="minorBidi"/>
          <w:noProof/>
          <w:sz w:val="22"/>
          <w:szCs w:val="22"/>
          <w:lang w:val="en-US"/>
        </w:rPr>
      </w:pPr>
      <w:r>
        <w:rPr>
          <w:noProof/>
          <w:lang w:eastAsia="zh-CN"/>
        </w:rPr>
        <w:t>6.5</w:t>
      </w:r>
      <w:r w:rsidRPr="003C762A">
        <w:rPr>
          <w:noProof/>
          <w:lang w:val="en-US"/>
        </w:rPr>
        <w:t>.6.2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_Toc199185370 \h </w:instrText>
      </w:r>
      <w:r>
        <w:rPr>
          <w:noProof/>
        </w:rPr>
      </w:r>
      <w:r>
        <w:rPr>
          <w:noProof/>
        </w:rPr>
        <w:fldChar w:fldCharType="separate"/>
      </w:r>
      <w:r>
        <w:rPr>
          <w:noProof/>
        </w:rPr>
        <w:t>159</w:t>
      </w:r>
      <w:r>
        <w:rPr>
          <w:noProof/>
        </w:rPr>
        <w:fldChar w:fldCharType="end"/>
      </w:r>
    </w:p>
    <w:p w14:paraId="6D18A6BA" w14:textId="3F69D004"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_Toc199185371 \h </w:instrText>
      </w:r>
      <w:r>
        <w:rPr>
          <w:noProof/>
        </w:rPr>
      </w:r>
      <w:r>
        <w:rPr>
          <w:noProof/>
        </w:rPr>
        <w:fldChar w:fldCharType="separate"/>
      </w:r>
      <w:r>
        <w:rPr>
          <w:noProof/>
        </w:rPr>
        <w:t>159</w:t>
      </w:r>
      <w:r>
        <w:rPr>
          <w:noProof/>
        </w:rPr>
        <w:fldChar w:fldCharType="end"/>
      </w:r>
    </w:p>
    <w:p w14:paraId="65C13078" w14:textId="0CB7B9B1"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_Toc199185372 \h </w:instrText>
      </w:r>
      <w:r>
        <w:rPr>
          <w:noProof/>
        </w:rPr>
      </w:r>
      <w:r>
        <w:rPr>
          <w:noProof/>
        </w:rPr>
        <w:fldChar w:fldCharType="separate"/>
      </w:r>
      <w:r>
        <w:rPr>
          <w:noProof/>
        </w:rPr>
        <w:t>160</w:t>
      </w:r>
      <w:r>
        <w:rPr>
          <w:noProof/>
        </w:rPr>
        <w:fldChar w:fldCharType="end"/>
      </w:r>
    </w:p>
    <w:p w14:paraId="3F6D5205" w14:textId="5725C4D5"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_Toc199185373 \h </w:instrText>
      </w:r>
      <w:r>
        <w:rPr>
          <w:noProof/>
        </w:rPr>
      </w:r>
      <w:r>
        <w:rPr>
          <w:noProof/>
        </w:rPr>
        <w:fldChar w:fldCharType="separate"/>
      </w:r>
      <w:r>
        <w:rPr>
          <w:noProof/>
        </w:rPr>
        <w:t>160</w:t>
      </w:r>
      <w:r>
        <w:rPr>
          <w:noProof/>
        </w:rPr>
        <w:fldChar w:fldCharType="end"/>
      </w:r>
    </w:p>
    <w:p w14:paraId="5FF06F45" w14:textId="56A1BBB8"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_Toc199185374 \h </w:instrText>
      </w:r>
      <w:r>
        <w:rPr>
          <w:noProof/>
        </w:rPr>
      </w:r>
      <w:r>
        <w:rPr>
          <w:noProof/>
        </w:rPr>
        <w:fldChar w:fldCharType="separate"/>
      </w:r>
      <w:r>
        <w:rPr>
          <w:noProof/>
        </w:rPr>
        <w:t>161</w:t>
      </w:r>
      <w:r>
        <w:rPr>
          <w:noProof/>
        </w:rPr>
        <w:fldChar w:fldCharType="end"/>
      </w:r>
    </w:p>
    <w:p w14:paraId="25E981A9" w14:textId="0702709D"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_Toc199185375 \h </w:instrText>
      </w:r>
      <w:r>
        <w:rPr>
          <w:noProof/>
        </w:rPr>
      </w:r>
      <w:r>
        <w:rPr>
          <w:noProof/>
        </w:rPr>
        <w:fldChar w:fldCharType="separate"/>
      </w:r>
      <w:r>
        <w:rPr>
          <w:noProof/>
        </w:rPr>
        <w:t>161</w:t>
      </w:r>
      <w:r>
        <w:rPr>
          <w:noProof/>
        </w:rPr>
        <w:fldChar w:fldCharType="end"/>
      </w:r>
    </w:p>
    <w:p w14:paraId="0A1FF0D6" w14:textId="3AC1D91A"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_Toc199185376 \h </w:instrText>
      </w:r>
      <w:r>
        <w:rPr>
          <w:noProof/>
        </w:rPr>
      </w:r>
      <w:r>
        <w:rPr>
          <w:noProof/>
        </w:rPr>
        <w:fldChar w:fldCharType="separate"/>
      </w:r>
      <w:r>
        <w:rPr>
          <w:noProof/>
        </w:rPr>
        <w:t>161</w:t>
      </w:r>
      <w:r>
        <w:rPr>
          <w:noProof/>
        </w:rPr>
        <w:fldChar w:fldCharType="end"/>
      </w:r>
    </w:p>
    <w:p w14:paraId="0666FD50" w14:textId="2B2AD007"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_Toc199185377 \h </w:instrText>
      </w:r>
      <w:r>
        <w:rPr>
          <w:noProof/>
        </w:rPr>
      </w:r>
      <w:r>
        <w:rPr>
          <w:noProof/>
        </w:rPr>
        <w:fldChar w:fldCharType="separate"/>
      </w:r>
      <w:r>
        <w:rPr>
          <w:noProof/>
        </w:rPr>
        <w:t>162</w:t>
      </w:r>
      <w:r>
        <w:rPr>
          <w:noProof/>
        </w:rPr>
        <w:fldChar w:fldCharType="end"/>
      </w:r>
    </w:p>
    <w:p w14:paraId="3810A90D" w14:textId="25E9E0E6"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_Toc199185378 \h </w:instrText>
      </w:r>
      <w:r>
        <w:rPr>
          <w:noProof/>
        </w:rPr>
      </w:r>
      <w:r>
        <w:rPr>
          <w:noProof/>
        </w:rPr>
        <w:fldChar w:fldCharType="separate"/>
      </w:r>
      <w:r>
        <w:rPr>
          <w:noProof/>
        </w:rPr>
        <w:t>162</w:t>
      </w:r>
      <w:r>
        <w:rPr>
          <w:noProof/>
        </w:rPr>
        <w:fldChar w:fldCharType="end"/>
      </w:r>
    </w:p>
    <w:p w14:paraId="72321A08" w14:textId="39D18C98"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_Toc199185379 \h </w:instrText>
      </w:r>
      <w:r>
        <w:rPr>
          <w:noProof/>
        </w:rPr>
      </w:r>
      <w:r>
        <w:rPr>
          <w:noProof/>
        </w:rPr>
        <w:fldChar w:fldCharType="separate"/>
      </w:r>
      <w:r>
        <w:rPr>
          <w:noProof/>
        </w:rPr>
        <w:t>162</w:t>
      </w:r>
      <w:r>
        <w:rPr>
          <w:noProof/>
        </w:rPr>
        <w:fldChar w:fldCharType="end"/>
      </w:r>
    </w:p>
    <w:p w14:paraId="071D9B99" w14:textId="12AB3BB7"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_Toc199185380 \h </w:instrText>
      </w:r>
      <w:r>
        <w:rPr>
          <w:noProof/>
        </w:rPr>
      </w:r>
      <w:r>
        <w:rPr>
          <w:noProof/>
        </w:rPr>
        <w:fldChar w:fldCharType="separate"/>
      </w:r>
      <w:r>
        <w:rPr>
          <w:noProof/>
        </w:rPr>
        <w:t>163</w:t>
      </w:r>
      <w:r>
        <w:rPr>
          <w:noProof/>
        </w:rPr>
        <w:fldChar w:fldCharType="end"/>
      </w:r>
    </w:p>
    <w:p w14:paraId="15E6E545" w14:textId="26D86E83"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_Toc199185381 \h </w:instrText>
      </w:r>
      <w:r>
        <w:rPr>
          <w:noProof/>
        </w:rPr>
      </w:r>
      <w:r>
        <w:rPr>
          <w:noProof/>
        </w:rPr>
        <w:fldChar w:fldCharType="separate"/>
      </w:r>
      <w:r>
        <w:rPr>
          <w:noProof/>
        </w:rPr>
        <w:t>163</w:t>
      </w:r>
      <w:r>
        <w:rPr>
          <w:noProof/>
        </w:rPr>
        <w:fldChar w:fldCharType="end"/>
      </w:r>
    </w:p>
    <w:p w14:paraId="55F653BE" w14:textId="5ED6F084"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_Toc199185382 \h </w:instrText>
      </w:r>
      <w:r>
        <w:rPr>
          <w:noProof/>
        </w:rPr>
      </w:r>
      <w:r>
        <w:rPr>
          <w:noProof/>
        </w:rPr>
        <w:fldChar w:fldCharType="separate"/>
      </w:r>
      <w:r>
        <w:rPr>
          <w:noProof/>
        </w:rPr>
        <w:t>163</w:t>
      </w:r>
      <w:r>
        <w:rPr>
          <w:noProof/>
        </w:rPr>
        <w:fldChar w:fldCharType="end"/>
      </w:r>
    </w:p>
    <w:p w14:paraId="65F78B65" w14:textId="5CCD2EB5"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_Toc199185383 \h </w:instrText>
      </w:r>
      <w:r>
        <w:rPr>
          <w:noProof/>
        </w:rPr>
      </w:r>
      <w:r>
        <w:rPr>
          <w:noProof/>
        </w:rPr>
        <w:fldChar w:fldCharType="separate"/>
      </w:r>
      <w:r>
        <w:rPr>
          <w:noProof/>
        </w:rPr>
        <w:t>163</w:t>
      </w:r>
      <w:r>
        <w:rPr>
          <w:noProof/>
        </w:rPr>
        <w:fldChar w:fldCharType="end"/>
      </w:r>
    </w:p>
    <w:p w14:paraId="64AB86B1" w14:textId="6508D9CF"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_Toc199185384 \h </w:instrText>
      </w:r>
      <w:r>
        <w:rPr>
          <w:noProof/>
        </w:rPr>
      </w:r>
      <w:r>
        <w:rPr>
          <w:noProof/>
        </w:rPr>
        <w:fldChar w:fldCharType="separate"/>
      </w:r>
      <w:r>
        <w:rPr>
          <w:noProof/>
        </w:rPr>
        <w:t>164</w:t>
      </w:r>
      <w:r>
        <w:rPr>
          <w:noProof/>
        </w:rPr>
        <w:fldChar w:fldCharType="end"/>
      </w:r>
    </w:p>
    <w:p w14:paraId="235B2ED0" w14:textId="0BF8E695"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_Toc199185385 \h </w:instrText>
      </w:r>
      <w:r>
        <w:rPr>
          <w:noProof/>
        </w:rPr>
      </w:r>
      <w:r>
        <w:rPr>
          <w:noProof/>
        </w:rPr>
        <w:fldChar w:fldCharType="separate"/>
      </w:r>
      <w:r>
        <w:rPr>
          <w:noProof/>
        </w:rPr>
        <w:t>164</w:t>
      </w:r>
      <w:r>
        <w:rPr>
          <w:noProof/>
        </w:rPr>
        <w:fldChar w:fldCharType="end"/>
      </w:r>
    </w:p>
    <w:p w14:paraId="7C1F945C" w14:textId="502ED0C1"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_Toc199185386 \h </w:instrText>
      </w:r>
      <w:r>
        <w:rPr>
          <w:noProof/>
        </w:rPr>
      </w:r>
      <w:r>
        <w:rPr>
          <w:noProof/>
        </w:rPr>
        <w:fldChar w:fldCharType="separate"/>
      </w:r>
      <w:r>
        <w:rPr>
          <w:noProof/>
        </w:rPr>
        <w:t>164</w:t>
      </w:r>
      <w:r>
        <w:rPr>
          <w:noProof/>
        </w:rPr>
        <w:fldChar w:fldCharType="end"/>
      </w:r>
    </w:p>
    <w:p w14:paraId="628B9378" w14:textId="6D265746" w:rsidR="006C77BA" w:rsidRDefault="006C77BA">
      <w:pPr>
        <w:pStyle w:val="TOC5"/>
        <w:rPr>
          <w:rFonts w:asciiTheme="minorHAnsi" w:eastAsiaTheme="minorEastAsia" w:hAnsiTheme="minorHAnsi" w:cstheme="minorBidi"/>
          <w:noProof/>
          <w:sz w:val="22"/>
          <w:szCs w:val="22"/>
          <w:lang w:val="en-US"/>
        </w:rPr>
      </w:pPr>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_Toc199185387 \h </w:instrText>
      </w:r>
      <w:r>
        <w:rPr>
          <w:noProof/>
        </w:rPr>
      </w:r>
      <w:r>
        <w:rPr>
          <w:noProof/>
        </w:rPr>
        <w:fldChar w:fldCharType="separate"/>
      </w:r>
      <w:r>
        <w:rPr>
          <w:noProof/>
        </w:rPr>
        <w:t>165</w:t>
      </w:r>
      <w:r>
        <w:rPr>
          <w:noProof/>
        </w:rPr>
        <w:fldChar w:fldCharType="end"/>
      </w:r>
    </w:p>
    <w:p w14:paraId="1FA53AC9" w14:textId="2C11DA26"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_Toc199185388 \h </w:instrText>
      </w:r>
      <w:r>
        <w:rPr>
          <w:noProof/>
        </w:rPr>
      </w:r>
      <w:r>
        <w:rPr>
          <w:noProof/>
        </w:rPr>
        <w:fldChar w:fldCharType="separate"/>
      </w:r>
      <w:r>
        <w:rPr>
          <w:noProof/>
        </w:rPr>
        <w:t>166</w:t>
      </w:r>
      <w:r>
        <w:rPr>
          <w:noProof/>
        </w:rPr>
        <w:fldChar w:fldCharType="end"/>
      </w:r>
    </w:p>
    <w:p w14:paraId="20CD02D8" w14:textId="49F9C348" w:rsidR="006C77BA" w:rsidRDefault="006C77BA">
      <w:pPr>
        <w:pStyle w:val="TOC5"/>
        <w:rPr>
          <w:rFonts w:asciiTheme="minorHAnsi" w:eastAsiaTheme="minorEastAsia" w:hAnsiTheme="minorHAnsi" w:cstheme="minorBidi"/>
          <w:noProof/>
          <w:sz w:val="22"/>
          <w:szCs w:val="22"/>
          <w:lang w:val="en-US"/>
        </w:rPr>
      </w:pPr>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_Toc199185389 \h </w:instrText>
      </w:r>
      <w:r>
        <w:rPr>
          <w:noProof/>
        </w:rPr>
      </w:r>
      <w:r>
        <w:rPr>
          <w:noProof/>
        </w:rPr>
        <w:fldChar w:fldCharType="separate"/>
      </w:r>
      <w:r>
        <w:rPr>
          <w:noProof/>
        </w:rPr>
        <w:t>167</w:t>
      </w:r>
      <w:r>
        <w:rPr>
          <w:noProof/>
        </w:rPr>
        <w:fldChar w:fldCharType="end"/>
      </w:r>
    </w:p>
    <w:p w14:paraId="73F2D96E" w14:textId="03BD8757" w:rsidR="006C77BA" w:rsidRDefault="006C77BA">
      <w:pPr>
        <w:pStyle w:val="TOC4"/>
        <w:rPr>
          <w:rFonts w:asciiTheme="minorHAnsi" w:eastAsiaTheme="minorEastAsia" w:hAnsiTheme="minorHAnsi" w:cstheme="minorBidi"/>
          <w:noProof/>
          <w:sz w:val="22"/>
          <w:szCs w:val="22"/>
          <w:lang w:val="en-US"/>
        </w:rPr>
      </w:pPr>
      <w:r>
        <w:rPr>
          <w:noProof/>
          <w:lang w:eastAsia="zh-CN"/>
        </w:rPr>
        <w:t>6.5</w:t>
      </w:r>
      <w:r w:rsidRPr="003C762A">
        <w:rPr>
          <w:noProof/>
          <w:lang w:val="en-US"/>
        </w:rPr>
        <w:t>.6.3</w:t>
      </w:r>
      <w:r>
        <w:rPr>
          <w:rFonts w:asciiTheme="minorHAnsi" w:eastAsiaTheme="minorEastAsia" w:hAnsiTheme="minorHAnsi" w:cstheme="minorBidi"/>
          <w:noProof/>
          <w:sz w:val="22"/>
          <w:szCs w:val="22"/>
          <w:lang w:val="en-US"/>
        </w:rPr>
        <w:tab/>
      </w:r>
      <w:r w:rsidRPr="003C762A">
        <w:rPr>
          <w:noProof/>
          <w:lang w:val="en-US"/>
        </w:rPr>
        <w:t>Simple data types and enumerations</w:t>
      </w:r>
      <w:r>
        <w:rPr>
          <w:noProof/>
        </w:rPr>
        <w:tab/>
      </w:r>
      <w:r>
        <w:rPr>
          <w:noProof/>
        </w:rPr>
        <w:fldChar w:fldCharType="begin"/>
      </w:r>
      <w:r>
        <w:rPr>
          <w:noProof/>
        </w:rPr>
        <w:instrText xml:space="preserve"> PAGEREF _Toc199185390 \h </w:instrText>
      </w:r>
      <w:r>
        <w:rPr>
          <w:noProof/>
        </w:rPr>
      </w:r>
      <w:r>
        <w:rPr>
          <w:noProof/>
        </w:rPr>
        <w:fldChar w:fldCharType="separate"/>
      </w:r>
      <w:r>
        <w:rPr>
          <w:noProof/>
        </w:rPr>
        <w:t>167</w:t>
      </w:r>
      <w:r>
        <w:rPr>
          <w:noProof/>
        </w:rPr>
        <w:fldChar w:fldCharType="end"/>
      </w:r>
    </w:p>
    <w:p w14:paraId="468C3D4F" w14:textId="56EDF576"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_Toc199185391 \h </w:instrText>
      </w:r>
      <w:r>
        <w:rPr>
          <w:noProof/>
        </w:rPr>
      </w:r>
      <w:r>
        <w:rPr>
          <w:noProof/>
        </w:rPr>
        <w:fldChar w:fldCharType="separate"/>
      </w:r>
      <w:r>
        <w:rPr>
          <w:noProof/>
        </w:rPr>
        <w:t>167</w:t>
      </w:r>
      <w:r>
        <w:rPr>
          <w:noProof/>
        </w:rPr>
        <w:fldChar w:fldCharType="end"/>
      </w:r>
    </w:p>
    <w:p w14:paraId="0D18CC5B" w14:textId="11A67369"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_Toc199185392 \h </w:instrText>
      </w:r>
      <w:r>
        <w:rPr>
          <w:noProof/>
        </w:rPr>
      </w:r>
      <w:r>
        <w:rPr>
          <w:noProof/>
        </w:rPr>
        <w:fldChar w:fldCharType="separate"/>
      </w:r>
      <w:r>
        <w:rPr>
          <w:noProof/>
        </w:rPr>
        <w:t>167</w:t>
      </w:r>
      <w:r>
        <w:rPr>
          <w:noProof/>
        </w:rPr>
        <w:fldChar w:fldCharType="end"/>
      </w:r>
    </w:p>
    <w:p w14:paraId="0B646B92" w14:textId="5A073A35" w:rsidR="006C77BA" w:rsidRDefault="006C77BA">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_Toc199185393 \h </w:instrText>
      </w:r>
      <w:r>
        <w:rPr>
          <w:noProof/>
        </w:rPr>
      </w:r>
      <w:r>
        <w:rPr>
          <w:noProof/>
        </w:rPr>
        <w:fldChar w:fldCharType="separate"/>
      </w:r>
      <w:r>
        <w:rPr>
          <w:noProof/>
        </w:rPr>
        <w:t>167</w:t>
      </w:r>
      <w:r>
        <w:rPr>
          <w:noProof/>
        </w:rPr>
        <w:fldChar w:fldCharType="end"/>
      </w:r>
    </w:p>
    <w:p w14:paraId="267F6F78" w14:textId="32DE351A" w:rsidR="006C77BA" w:rsidRDefault="006C77BA">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_Toc199185394 \h </w:instrText>
      </w:r>
      <w:r>
        <w:rPr>
          <w:noProof/>
        </w:rPr>
      </w:r>
      <w:r>
        <w:rPr>
          <w:noProof/>
        </w:rPr>
        <w:fldChar w:fldCharType="separate"/>
      </w:r>
      <w:r>
        <w:rPr>
          <w:noProof/>
        </w:rPr>
        <w:t>167</w:t>
      </w:r>
      <w:r>
        <w:rPr>
          <w:noProof/>
        </w:rPr>
        <w:fldChar w:fldCharType="end"/>
      </w:r>
    </w:p>
    <w:p w14:paraId="01E4279D" w14:textId="392EB804" w:rsidR="006C77BA" w:rsidRDefault="006C77BA">
      <w:pPr>
        <w:pStyle w:val="TOC4"/>
        <w:rPr>
          <w:rFonts w:asciiTheme="minorHAnsi" w:eastAsiaTheme="minorEastAsia" w:hAnsiTheme="minorHAnsi" w:cstheme="minorBidi"/>
          <w:noProof/>
          <w:sz w:val="22"/>
          <w:szCs w:val="22"/>
          <w:lang w:val="en-US"/>
        </w:rPr>
      </w:pPr>
      <w:r>
        <w:rPr>
          <w:noProof/>
          <w:lang w:eastAsia="zh-CN"/>
        </w:rPr>
        <w:t>6.5</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_Toc199185395 \h </w:instrText>
      </w:r>
      <w:r>
        <w:rPr>
          <w:noProof/>
        </w:rPr>
      </w:r>
      <w:r>
        <w:rPr>
          <w:noProof/>
        </w:rPr>
        <w:fldChar w:fldCharType="separate"/>
      </w:r>
      <w:r>
        <w:rPr>
          <w:noProof/>
        </w:rPr>
        <w:t>168</w:t>
      </w:r>
      <w:r>
        <w:rPr>
          <w:noProof/>
        </w:rPr>
        <w:fldChar w:fldCharType="end"/>
      </w:r>
    </w:p>
    <w:p w14:paraId="28D05D6C" w14:textId="2DB8C8A2" w:rsidR="006C77BA" w:rsidRDefault="006C77BA">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_Toc199185396 \h </w:instrText>
      </w:r>
      <w:r>
        <w:rPr>
          <w:noProof/>
        </w:rPr>
      </w:r>
      <w:r>
        <w:rPr>
          <w:noProof/>
        </w:rPr>
        <w:fldChar w:fldCharType="separate"/>
      </w:r>
      <w:r>
        <w:rPr>
          <w:noProof/>
        </w:rPr>
        <w:t>168</w:t>
      </w:r>
      <w:r>
        <w:rPr>
          <w:noProof/>
        </w:rPr>
        <w:fldChar w:fldCharType="end"/>
      </w:r>
    </w:p>
    <w:p w14:paraId="5C9CB23B" w14:textId="5E313229"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_Toc199185397 \h </w:instrText>
      </w:r>
      <w:r>
        <w:rPr>
          <w:noProof/>
        </w:rPr>
      </w:r>
      <w:r>
        <w:rPr>
          <w:noProof/>
        </w:rPr>
        <w:fldChar w:fldCharType="separate"/>
      </w:r>
      <w:r>
        <w:rPr>
          <w:noProof/>
        </w:rPr>
        <w:t>168</w:t>
      </w:r>
      <w:r>
        <w:rPr>
          <w:noProof/>
        </w:rPr>
        <w:fldChar w:fldCharType="end"/>
      </w:r>
    </w:p>
    <w:p w14:paraId="026E628B" w14:textId="16481E4E" w:rsidR="006C77BA" w:rsidRDefault="006C77BA">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_Toc199185398 \h </w:instrText>
      </w:r>
      <w:r>
        <w:rPr>
          <w:noProof/>
        </w:rPr>
      </w:r>
      <w:r>
        <w:rPr>
          <w:noProof/>
        </w:rPr>
        <w:fldChar w:fldCharType="separate"/>
      </w:r>
      <w:r>
        <w:rPr>
          <w:noProof/>
        </w:rPr>
        <w:t>168</w:t>
      </w:r>
      <w:r>
        <w:rPr>
          <w:noProof/>
        </w:rPr>
        <w:fldChar w:fldCharType="end"/>
      </w:r>
    </w:p>
    <w:p w14:paraId="5FC7318E" w14:textId="7B671A7F" w:rsidR="006C77BA" w:rsidRDefault="006C77BA">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_Toc199185399 \h </w:instrText>
      </w:r>
      <w:r>
        <w:rPr>
          <w:noProof/>
        </w:rPr>
      </w:r>
      <w:r>
        <w:rPr>
          <w:noProof/>
        </w:rPr>
        <w:fldChar w:fldCharType="separate"/>
      </w:r>
      <w:r>
        <w:rPr>
          <w:noProof/>
        </w:rPr>
        <w:t>168</w:t>
      </w:r>
      <w:r>
        <w:rPr>
          <w:noProof/>
        </w:rPr>
        <w:fldChar w:fldCharType="end"/>
      </w:r>
    </w:p>
    <w:p w14:paraId="77C5043A" w14:textId="7A3CE7B0" w:rsidR="006C77BA" w:rsidRDefault="006C77BA">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_Toc199185400 \h </w:instrText>
      </w:r>
      <w:r>
        <w:rPr>
          <w:noProof/>
        </w:rPr>
      </w:r>
      <w:r>
        <w:rPr>
          <w:noProof/>
        </w:rPr>
        <w:fldChar w:fldCharType="separate"/>
      </w:r>
      <w:r>
        <w:rPr>
          <w:noProof/>
        </w:rPr>
        <w:t>168</w:t>
      </w:r>
      <w:r>
        <w:rPr>
          <w:noProof/>
        </w:rPr>
        <w:fldChar w:fldCharType="end"/>
      </w:r>
    </w:p>
    <w:p w14:paraId="5C402EA3" w14:textId="4897CA89" w:rsidR="006C77BA" w:rsidRDefault="006C77BA">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_Toc199185401 \h </w:instrText>
      </w:r>
      <w:r>
        <w:rPr>
          <w:noProof/>
        </w:rPr>
      </w:r>
      <w:r>
        <w:rPr>
          <w:noProof/>
        </w:rPr>
        <w:fldChar w:fldCharType="separate"/>
      </w:r>
      <w:r>
        <w:rPr>
          <w:noProof/>
        </w:rPr>
        <w:t>168</w:t>
      </w:r>
      <w:r>
        <w:rPr>
          <w:noProof/>
        </w:rPr>
        <w:fldChar w:fldCharType="end"/>
      </w:r>
    </w:p>
    <w:p w14:paraId="254A0FF0" w14:textId="1ADBF5FB" w:rsidR="006C77BA" w:rsidRDefault="006C77BA">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_Toc199185402 \h </w:instrText>
      </w:r>
      <w:r>
        <w:rPr>
          <w:noProof/>
        </w:rPr>
      </w:r>
      <w:r>
        <w:rPr>
          <w:noProof/>
        </w:rPr>
        <w:fldChar w:fldCharType="separate"/>
      </w:r>
      <w:r>
        <w:rPr>
          <w:noProof/>
        </w:rPr>
        <w:t>168</w:t>
      </w:r>
      <w:r>
        <w:rPr>
          <w:noProof/>
        </w:rPr>
        <w:fldChar w:fldCharType="end"/>
      </w:r>
    </w:p>
    <w:p w14:paraId="2552332B" w14:textId="78152511" w:rsidR="006C77BA" w:rsidRDefault="006C77BA">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_Toc199185403 \h </w:instrText>
      </w:r>
      <w:r>
        <w:rPr>
          <w:noProof/>
        </w:rPr>
      </w:r>
      <w:r>
        <w:rPr>
          <w:noProof/>
        </w:rPr>
        <w:fldChar w:fldCharType="separate"/>
      </w:r>
      <w:r>
        <w:rPr>
          <w:noProof/>
        </w:rPr>
        <w:t>169</w:t>
      </w:r>
      <w:r>
        <w:rPr>
          <w:noProof/>
        </w:rPr>
        <w:fldChar w:fldCharType="end"/>
      </w:r>
    </w:p>
    <w:p w14:paraId="5D81CF50" w14:textId="7FEEC17A" w:rsidR="006C77BA" w:rsidRDefault="006C77BA">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_Toc199185404 \h </w:instrText>
      </w:r>
      <w:r>
        <w:rPr>
          <w:noProof/>
        </w:rPr>
      </w:r>
      <w:r>
        <w:rPr>
          <w:noProof/>
        </w:rPr>
        <w:fldChar w:fldCharType="separate"/>
      </w:r>
      <w:r>
        <w:rPr>
          <w:noProof/>
        </w:rPr>
        <w:t>170</w:t>
      </w:r>
      <w:r>
        <w:rPr>
          <w:noProof/>
        </w:rPr>
        <w:fldChar w:fldCharType="end"/>
      </w:r>
    </w:p>
    <w:p w14:paraId="57FB0FF8" w14:textId="1F36C42D"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_Toc199185405 \h </w:instrText>
      </w:r>
      <w:r>
        <w:rPr>
          <w:noProof/>
        </w:rPr>
      </w:r>
      <w:r>
        <w:rPr>
          <w:noProof/>
        </w:rPr>
        <w:fldChar w:fldCharType="separate"/>
      </w:r>
      <w:r>
        <w:rPr>
          <w:noProof/>
        </w:rPr>
        <w:t>170</w:t>
      </w:r>
      <w:r>
        <w:rPr>
          <w:noProof/>
        </w:rPr>
        <w:fldChar w:fldCharType="end"/>
      </w:r>
    </w:p>
    <w:p w14:paraId="55A08A1D" w14:textId="600CF19A"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_Toc199185406 \h </w:instrText>
      </w:r>
      <w:r>
        <w:rPr>
          <w:noProof/>
        </w:rPr>
      </w:r>
      <w:r>
        <w:rPr>
          <w:noProof/>
        </w:rPr>
        <w:fldChar w:fldCharType="separate"/>
      </w:r>
      <w:r>
        <w:rPr>
          <w:noProof/>
        </w:rPr>
        <w:t>170</w:t>
      </w:r>
      <w:r>
        <w:rPr>
          <w:noProof/>
        </w:rPr>
        <w:fldChar w:fldCharType="end"/>
      </w:r>
    </w:p>
    <w:p w14:paraId="0ADF5F64" w14:textId="1CEF0336"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_Toc199185407 \h </w:instrText>
      </w:r>
      <w:r>
        <w:rPr>
          <w:noProof/>
        </w:rPr>
      </w:r>
      <w:r>
        <w:rPr>
          <w:noProof/>
        </w:rPr>
        <w:fldChar w:fldCharType="separate"/>
      </w:r>
      <w:r>
        <w:rPr>
          <w:noProof/>
        </w:rPr>
        <w:t>170</w:t>
      </w:r>
      <w:r>
        <w:rPr>
          <w:noProof/>
        </w:rPr>
        <w:fldChar w:fldCharType="end"/>
      </w:r>
    </w:p>
    <w:p w14:paraId="365B4589" w14:textId="7C8CCAD5" w:rsidR="006C77BA" w:rsidRDefault="006C77BA">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_Toc199185408 \h </w:instrText>
      </w:r>
      <w:r>
        <w:rPr>
          <w:noProof/>
        </w:rPr>
      </w:r>
      <w:r>
        <w:rPr>
          <w:noProof/>
        </w:rPr>
        <w:fldChar w:fldCharType="separate"/>
      </w:r>
      <w:r>
        <w:rPr>
          <w:noProof/>
        </w:rPr>
        <w:t>170</w:t>
      </w:r>
      <w:r>
        <w:rPr>
          <w:noProof/>
        </w:rPr>
        <w:fldChar w:fldCharType="end"/>
      </w:r>
    </w:p>
    <w:p w14:paraId="66877A2D" w14:textId="7027B039" w:rsidR="006C77BA" w:rsidRDefault="006C77BA">
      <w:pPr>
        <w:pStyle w:val="TOC4"/>
        <w:rPr>
          <w:rFonts w:asciiTheme="minorHAnsi" w:eastAsiaTheme="minorEastAsia" w:hAnsiTheme="minorHAnsi" w:cstheme="minorBidi"/>
          <w:noProof/>
          <w:sz w:val="22"/>
          <w:szCs w:val="22"/>
          <w:lang w:val="en-US"/>
        </w:rPr>
      </w:pPr>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_Toc199185409 \h </w:instrText>
      </w:r>
      <w:r>
        <w:rPr>
          <w:noProof/>
        </w:rPr>
      </w:r>
      <w:r>
        <w:rPr>
          <w:noProof/>
        </w:rPr>
        <w:fldChar w:fldCharType="separate"/>
      </w:r>
      <w:r>
        <w:rPr>
          <w:noProof/>
        </w:rPr>
        <w:t>171</w:t>
      </w:r>
      <w:r>
        <w:rPr>
          <w:noProof/>
        </w:rPr>
        <w:fldChar w:fldCharType="end"/>
      </w:r>
    </w:p>
    <w:p w14:paraId="7666EF47" w14:textId="24426025"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_Toc199185410 \h </w:instrText>
      </w:r>
      <w:r>
        <w:rPr>
          <w:noProof/>
        </w:rPr>
      </w:r>
      <w:r>
        <w:rPr>
          <w:noProof/>
        </w:rPr>
        <w:fldChar w:fldCharType="separate"/>
      </w:r>
      <w:r>
        <w:rPr>
          <w:noProof/>
        </w:rPr>
        <w:t>171</w:t>
      </w:r>
      <w:r>
        <w:rPr>
          <w:noProof/>
        </w:rPr>
        <w:fldChar w:fldCharType="end"/>
      </w:r>
    </w:p>
    <w:p w14:paraId="65F67C50" w14:textId="74F3B8B5"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_Toc199185411 \h </w:instrText>
      </w:r>
      <w:r>
        <w:rPr>
          <w:noProof/>
        </w:rPr>
      </w:r>
      <w:r>
        <w:rPr>
          <w:noProof/>
        </w:rPr>
        <w:fldChar w:fldCharType="separate"/>
      </w:r>
      <w:r>
        <w:rPr>
          <w:noProof/>
        </w:rPr>
        <w:t>171</w:t>
      </w:r>
      <w:r>
        <w:rPr>
          <w:noProof/>
        </w:rPr>
        <w:fldChar w:fldCharType="end"/>
      </w:r>
    </w:p>
    <w:p w14:paraId="3C0BFD47" w14:textId="35B2A7BF"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_Toc199185412 \h </w:instrText>
      </w:r>
      <w:r>
        <w:rPr>
          <w:noProof/>
        </w:rPr>
      </w:r>
      <w:r>
        <w:rPr>
          <w:noProof/>
        </w:rPr>
        <w:fldChar w:fldCharType="separate"/>
      </w:r>
      <w:r>
        <w:rPr>
          <w:noProof/>
        </w:rPr>
        <w:t>171</w:t>
      </w:r>
      <w:r>
        <w:rPr>
          <w:noProof/>
        </w:rPr>
        <w:fldChar w:fldCharType="end"/>
      </w:r>
    </w:p>
    <w:p w14:paraId="33005C11" w14:textId="1807CBBC"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_Toc199185413 \h </w:instrText>
      </w:r>
      <w:r>
        <w:rPr>
          <w:noProof/>
        </w:rPr>
      </w:r>
      <w:r>
        <w:rPr>
          <w:noProof/>
        </w:rPr>
        <w:fldChar w:fldCharType="separate"/>
      </w:r>
      <w:r>
        <w:rPr>
          <w:noProof/>
        </w:rPr>
        <w:t>172</w:t>
      </w:r>
      <w:r>
        <w:rPr>
          <w:noProof/>
        </w:rPr>
        <w:fldChar w:fldCharType="end"/>
      </w:r>
    </w:p>
    <w:p w14:paraId="2FD8D8C2" w14:textId="0EAC67ED" w:rsidR="006C77BA" w:rsidRDefault="006C77BA">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_Toc199185414 \h </w:instrText>
      </w:r>
      <w:r>
        <w:rPr>
          <w:noProof/>
        </w:rPr>
      </w:r>
      <w:r>
        <w:rPr>
          <w:noProof/>
        </w:rPr>
        <w:fldChar w:fldCharType="separate"/>
      </w:r>
      <w:r>
        <w:rPr>
          <w:noProof/>
        </w:rPr>
        <w:t>172</w:t>
      </w:r>
      <w:r>
        <w:rPr>
          <w:noProof/>
        </w:rPr>
        <w:fldChar w:fldCharType="end"/>
      </w:r>
    </w:p>
    <w:p w14:paraId="2D00697D" w14:textId="725AEDA6"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_Toc199185415 \h </w:instrText>
      </w:r>
      <w:r>
        <w:rPr>
          <w:noProof/>
        </w:rPr>
      </w:r>
      <w:r>
        <w:rPr>
          <w:noProof/>
        </w:rPr>
        <w:fldChar w:fldCharType="separate"/>
      </w:r>
      <w:r>
        <w:rPr>
          <w:noProof/>
        </w:rPr>
        <w:t>172</w:t>
      </w:r>
      <w:r>
        <w:rPr>
          <w:noProof/>
        </w:rPr>
        <w:fldChar w:fldCharType="end"/>
      </w:r>
    </w:p>
    <w:p w14:paraId="03DBA02E" w14:textId="4E403690" w:rsidR="006C77BA" w:rsidRDefault="006C77BA">
      <w:pPr>
        <w:pStyle w:val="TOC5"/>
        <w:rPr>
          <w:rFonts w:asciiTheme="minorHAnsi" w:eastAsiaTheme="minorEastAsia" w:hAnsiTheme="minorHAnsi" w:cstheme="minorBidi"/>
          <w:noProof/>
          <w:sz w:val="22"/>
          <w:szCs w:val="22"/>
          <w:lang w:val="en-US"/>
        </w:rPr>
      </w:pPr>
      <w:r>
        <w:rPr>
          <w:noProof/>
          <w:lang w:eastAsia="zh-CN"/>
        </w:rPr>
        <w:lastRenderedPageBreak/>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_Toc199185416 \h </w:instrText>
      </w:r>
      <w:r>
        <w:rPr>
          <w:noProof/>
        </w:rPr>
      </w:r>
      <w:r>
        <w:rPr>
          <w:noProof/>
        </w:rPr>
        <w:fldChar w:fldCharType="separate"/>
      </w:r>
      <w:r>
        <w:rPr>
          <w:noProof/>
        </w:rPr>
        <w:t>172</w:t>
      </w:r>
      <w:r>
        <w:rPr>
          <w:noProof/>
        </w:rPr>
        <w:fldChar w:fldCharType="end"/>
      </w:r>
    </w:p>
    <w:p w14:paraId="1B9CA7EE" w14:textId="7DC55935"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_Toc199185417 \h </w:instrText>
      </w:r>
      <w:r>
        <w:rPr>
          <w:noProof/>
        </w:rPr>
      </w:r>
      <w:r>
        <w:rPr>
          <w:noProof/>
        </w:rPr>
        <w:fldChar w:fldCharType="separate"/>
      </w:r>
      <w:r>
        <w:rPr>
          <w:noProof/>
        </w:rPr>
        <w:t>172</w:t>
      </w:r>
      <w:r>
        <w:rPr>
          <w:noProof/>
        </w:rPr>
        <w:fldChar w:fldCharType="end"/>
      </w:r>
    </w:p>
    <w:p w14:paraId="63E3172C" w14:textId="31A7FC05"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_Toc199185418 \h </w:instrText>
      </w:r>
      <w:r>
        <w:rPr>
          <w:noProof/>
        </w:rPr>
      </w:r>
      <w:r>
        <w:rPr>
          <w:noProof/>
        </w:rPr>
        <w:fldChar w:fldCharType="separate"/>
      </w:r>
      <w:r>
        <w:rPr>
          <w:noProof/>
        </w:rPr>
        <w:t>176</w:t>
      </w:r>
      <w:r>
        <w:rPr>
          <w:noProof/>
        </w:rPr>
        <w:fldChar w:fldCharType="end"/>
      </w:r>
    </w:p>
    <w:p w14:paraId="19FCD84A" w14:textId="714E0780"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_Toc199185419 \h </w:instrText>
      </w:r>
      <w:r>
        <w:rPr>
          <w:noProof/>
        </w:rPr>
      </w:r>
      <w:r>
        <w:rPr>
          <w:noProof/>
        </w:rPr>
        <w:fldChar w:fldCharType="separate"/>
      </w:r>
      <w:r>
        <w:rPr>
          <w:noProof/>
        </w:rPr>
        <w:t>177</w:t>
      </w:r>
      <w:r>
        <w:rPr>
          <w:noProof/>
        </w:rPr>
        <w:fldChar w:fldCharType="end"/>
      </w:r>
    </w:p>
    <w:p w14:paraId="1402588A" w14:textId="43F80C81"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_Toc199185420 \h </w:instrText>
      </w:r>
      <w:r>
        <w:rPr>
          <w:noProof/>
        </w:rPr>
      </w:r>
      <w:r>
        <w:rPr>
          <w:noProof/>
        </w:rPr>
        <w:fldChar w:fldCharType="separate"/>
      </w:r>
      <w:r>
        <w:rPr>
          <w:noProof/>
        </w:rPr>
        <w:t>177</w:t>
      </w:r>
      <w:r>
        <w:rPr>
          <w:noProof/>
        </w:rPr>
        <w:fldChar w:fldCharType="end"/>
      </w:r>
    </w:p>
    <w:p w14:paraId="390B6ED0" w14:textId="406FAE5A" w:rsidR="006C77BA" w:rsidRDefault="006C77BA">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_Toc199185421 \h </w:instrText>
      </w:r>
      <w:r>
        <w:rPr>
          <w:noProof/>
        </w:rPr>
      </w:r>
      <w:r>
        <w:rPr>
          <w:noProof/>
        </w:rPr>
        <w:fldChar w:fldCharType="separate"/>
      </w:r>
      <w:r>
        <w:rPr>
          <w:noProof/>
        </w:rPr>
        <w:t>177</w:t>
      </w:r>
      <w:r>
        <w:rPr>
          <w:noProof/>
        </w:rPr>
        <w:fldChar w:fldCharType="end"/>
      </w:r>
    </w:p>
    <w:p w14:paraId="06A702C0" w14:textId="05752B2E" w:rsidR="006C77BA" w:rsidRDefault="006C77BA">
      <w:pPr>
        <w:pStyle w:val="TOC4"/>
        <w:rPr>
          <w:rFonts w:asciiTheme="minorHAnsi" w:eastAsiaTheme="minorEastAsia" w:hAnsiTheme="minorHAnsi" w:cstheme="minorBidi"/>
          <w:noProof/>
          <w:sz w:val="22"/>
          <w:szCs w:val="22"/>
          <w:lang w:val="en-US"/>
        </w:rPr>
      </w:pPr>
      <w:r>
        <w:rPr>
          <w:noProof/>
        </w:rPr>
        <w:t>6.6</w:t>
      </w:r>
      <w:r w:rsidRPr="003C762A">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_Toc199185422 \h </w:instrText>
      </w:r>
      <w:r>
        <w:rPr>
          <w:noProof/>
        </w:rPr>
      </w:r>
      <w:r>
        <w:rPr>
          <w:noProof/>
        </w:rPr>
        <w:fldChar w:fldCharType="separate"/>
      </w:r>
      <w:r>
        <w:rPr>
          <w:noProof/>
        </w:rPr>
        <w:t>177</w:t>
      </w:r>
      <w:r>
        <w:rPr>
          <w:noProof/>
        </w:rPr>
        <w:fldChar w:fldCharType="end"/>
      </w:r>
    </w:p>
    <w:p w14:paraId="5021236A" w14:textId="5C44DD56" w:rsidR="006C77BA" w:rsidRDefault="006C77BA">
      <w:pPr>
        <w:pStyle w:val="TOC5"/>
        <w:rPr>
          <w:rFonts w:asciiTheme="minorHAnsi" w:eastAsiaTheme="minorEastAsia" w:hAnsiTheme="minorHAnsi" w:cstheme="minorBidi"/>
          <w:noProof/>
          <w:sz w:val="22"/>
          <w:szCs w:val="22"/>
          <w:lang w:val="en-US"/>
        </w:rPr>
      </w:pPr>
      <w:r>
        <w:rPr>
          <w:noProof/>
        </w:rPr>
        <w:t>6.6</w:t>
      </w:r>
      <w:r w:rsidRPr="003C762A">
        <w:rPr>
          <w:noProof/>
          <w:lang w:val="en-US"/>
        </w:rPr>
        <w:t>.5.2.1</w:t>
      </w:r>
      <w:r>
        <w:rPr>
          <w:rFonts w:asciiTheme="minorHAnsi" w:eastAsiaTheme="minorEastAsia" w:hAnsiTheme="minorHAnsi" w:cstheme="minorBidi"/>
          <w:noProof/>
          <w:sz w:val="22"/>
          <w:szCs w:val="22"/>
          <w:lang w:val="en-US"/>
        </w:rPr>
        <w:tab/>
      </w:r>
      <w:r w:rsidRPr="003C762A">
        <w:rPr>
          <w:noProof/>
          <w:lang w:val="en-US"/>
        </w:rPr>
        <w:t>Description</w:t>
      </w:r>
      <w:r>
        <w:rPr>
          <w:noProof/>
        </w:rPr>
        <w:tab/>
      </w:r>
      <w:r>
        <w:rPr>
          <w:noProof/>
        </w:rPr>
        <w:fldChar w:fldCharType="begin"/>
      </w:r>
      <w:r>
        <w:rPr>
          <w:noProof/>
        </w:rPr>
        <w:instrText xml:space="preserve"> PAGEREF _Toc199185423 \h </w:instrText>
      </w:r>
      <w:r>
        <w:rPr>
          <w:noProof/>
        </w:rPr>
      </w:r>
      <w:r>
        <w:rPr>
          <w:noProof/>
        </w:rPr>
        <w:fldChar w:fldCharType="separate"/>
      </w:r>
      <w:r>
        <w:rPr>
          <w:noProof/>
        </w:rPr>
        <w:t>177</w:t>
      </w:r>
      <w:r>
        <w:rPr>
          <w:noProof/>
        </w:rPr>
        <w:fldChar w:fldCharType="end"/>
      </w:r>
    </w:p>
    <w:p w14:paraId="22588508" w14:textId="5BD7611B" w:rsidR="006C77BA" w:rsidRDefault="006C77BA">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_Toc199185424 \h </w:instrText>
      </w:r>
      <w:r>
        <w:rPr>
          <w:noProof/>
        </w:rPr>
      </w:r>
      <w:r>
        <w:rPr>
          <w:noProof/>
        </w:rPr>
        <w:fldChar w:fldCharType="separate"/>
      </w:r>
      <w:r>
        <w:rPr>
          <w:noProof/>
        </w:rPr>
        <w:t>177</w:t>
      </w:r>
      <w:r>
        <w:rPr>
          <w:noProof/>
        </w:rPr>
        <w:fldChar w:fldCharType="end"/>
      </w:r>
    </w:p>
    <w:p w14:paraId="38F4507C" w14:textId="4FE161FC" w:rsidR="006C77BA" w:rsidRDefault="006C77BA">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_Toc199185425 \h </w:instrText>
      </w:r>
      <w:r>
        <w:rPr>
          <w:noProof/>
        </w:rPr>
      </w:r>
      <w:r>
        <w:rPr>
          <w:noProof/>
        </w:rPr>
        <w:fldChar w:fldCharType="separate"/>
      </w:r>
      <w:r>
        <w:rPr>
          <w:noProof/>
        </w:rPr>
        <w:t>177</w:t>
      </w:r>
      <w:r>
        <w:rPr>
          <w:noProof/>
        </w:rPr>
        <w:fldChar w:fldCharType="end"/>
      </w:r>
    </w:p>
    <w:p w14:paraId="0FC070F4" w14:textId="189BB53B"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_Toc199185426 \h </w:instrText>
      </w:r>
      <w:r>
        <w:rPr>
          <w:noProof/>
        </w:rPr>
      </w:r>
      <w:r>
        <w:rPr>
          <w:noProof/>
        </w:rPr>
        <w:fldChar w:fldCharType="separate"/>
      </w:r>
      <w:r>
        <w:rPr>
          <w:noProof/>
        </w:rPr>
        <w:t>178</w:t>
      </w:r>
      <w:r>
        <w:rPr>
          <w:noProof/>
        </w:rPr>
        <w:fldChar w:fldCharType="end"/>
      </w:r>
    </w:p>
    <w:p w14:paraId="64B9F430" w14:textId="2F0840C8" w:rsidR="006C77BA" w:rsidRDefault="006C77BA">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_Toc199185427 \h </w:instrText>
      </w:r>
      <w:r>
        <w:rPr>
          <w:noProof/>
        </w:rPr>
      </w:r>
      <w:r>
        <w:rPr>
          <w:noProof/>
        </w:rPr>
        <w:fldChar w:fldCharType="separate"/>
      </w:r>
      <w:r>
        <w:rPr>
          <w:noProof/>
        </w:rPr>
        <w:t>178</w:t>
      </w:r>
      <w:r>
        <w:rPr>
          <w:noProof/>
        </w:rPr>
        <w:fldChar w:fldCharType="end"/>
      </w:r>
    </w:p>
    <w:p w14:paraId="4CD9D471" w14:textId="06785347" w:rsidR="006C77BA" w:rsidRDefault="006C77BA">
      <w:pPr>
        <w:pStyle w:val="TOC4"/>
        <w:rPr>
          <w:rFonts w:asciiTheme="minorHAnsi" w:eastAsiaTheme="minorEastAsia" w:hAnsiTheme="minorHAnsi" w:cstheme="minorBidi"/>
          <w:noProof/>
          <w:sz w:val="22"/>
          <w:szCs w:val="22"/>
          <w:lang w:val="en-US"/>
        </w:rPr>
      </w:pPr>
      <w:r>
        <w:rPr>
          <w:noProof/>
          <w:lang w:eastAsia="zh-CN"/>
        </w:rPr>
        <w:t>6.6</w:t>
      </w:r>
      <w:r w:rsidRPr="003C762A">
        <w:rPr>
          <w:noProof/>
          <w:lang w:val="en-US"/>
        </w:rPr>
        <w:t>.6.2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_Toc199185428 \h </w:instrText>
      </w:r>
      <w:r>
        <w:rPr>
          <w:noProof/>
        </w:rPr>
      </w:r>
      <w:r>
        <w:rPr>
          <w:noProof/>
        </w:rPr>
        <w:fldChar w:fldCharType="separate"/>
      </w:r>
      <w:r>
        <w:rPr>
          <w:noProof/>
        </w:rPr>
        <w:t>179</w:t>
      </w:r>
      <w:r>
        <w:rPr>
          <w:noProof/>
        </w:rPr>
        <w:fldChar w:fldCharType="end"/>
      </w:r>
    </w:p>
    <w:p w14:paraId="5BB7C851" w14:textId="1EF0C172"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_Toc199185429 \h </w:instrText>
      </w:r>
      <w:r>
        <w:rPr>
          <w:noProof/>
        </w:rPr>
      </w:r>
      <w:r>
        <w:rPr>
          <w:noProof/>
        </w:rPr>
        <w:fldChar w:fldCharType="separate"/>
      </w:r>
      <w:r>
        <w:rPr>
          <w:noProof/>
        </w:rPr>
        <w:t>179</w:t>
      </w:r>
      <w:r>
        <w:rPr>
          <w:noProof/>
        </w:rPr>
        <w:fldChar w:fldCharType="end"/>
      </w:r>
    </w:p>
    <w:p w14:paraId="348CC064" w14:textId="5EE3E0CF"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_Toc199185430 \h </w:instrText>
      </w:r>
      <w:r>
        <w:rPr>
          <w:noProof/>
        </w:rPr>
      </w:r>
      <w:r>
        <w:rPr>
          <w:noProof/>
        </w:rPr>
        <w:fldChar w:fldCharType="separate"/>
      </w:r>
      <w:r>
        <w:rPr>
          <w:noProof/>
        </w:rPr>
        <w:t>179</w:t>
      </w:r>
      <w:r>
        <w:rPr>
          <w:noProof/>
        </w:rPr>
        <w:fldChar w:fldCharType="end"/>
      </w:r>
    </w:p>
    <w:p w14:paraId="16BD8490" w14:textId="6FD9E219"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_Toc199185431 \h </w:instrText>
      </w:r>
      <w:r>
        <w:rPr>
          <w:noProof/>
        </w:rPr>
      </w:r>
      <w:r>
        <w:rPr>
          <w:noProof/>
        </w:rPr>
        <w:fldChar w:fldCharType="separate"/>
      </w:r>
      <w:r>
        <w:rPr>
          <w:noProof/>
        </w:rPr>
        <w:t>180</w:t>
      </w:r>
      <w:r>
        <w:rPr>
          <w:noProof/>
        </w:rPr>
        <w:fldChar w:fldCharType="end"/>
      </w:r>
    </w:p>
    <w:p w14:paraId="7F933FAE" w14:textId="59D73501"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_Toc199185432 \h </w:instrText>
      </w:r>
      <w:r>
        <w:rPr>
          <w:noProof/>
        </w:rPr>
      </w:r>
      <w:r>
        <w:rPr>
          <w:noProof/>
        </w:rPr>
        <w:fldChar w:fldCharType="separate"/>
      </w:r>
      <w:r>
        <w:rPr>
          <w:noProof/>
        </w:rPr>
        <w:t>180</w:t>
      </w:r>
      <w:r>
        <w:rPr>
          <w:noProof/>
        </w:rPr>
        <w:fldChar w:fldCharType="end"/>
      </w:r>
    </w:p>
    <w:p w14:paraId="4EFEFF54" w14:textId="3D0CF1CD"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_Toc199185433 \h </w:instrText>
      </w:r>
      <w:r>
        <w:rPr>
          <w:noProof/>
        </w:rPr>
      </w:r>
      <w:r>
        <w:rPr>
          <w:noProof/>
        </w:rPr>
        <w:fldChar w:fldCharType="separate"/>
      </w:r>
      <w:r>
        <w:rPr>
          <w:noProof/>
        </w:rPr>
        <w:t>180</w:t>
      </w:r>
      <w:r>
        <w:rPr>
          <w:noProof/>
        </w:rPr>
        <w:fldChar w:fldCharType="end"/>
      </w:r>
    </w:p>
    <w:p w14:paraId="279622F1" w14:textId="551A591B" w:rsidR="006C77BA" w:rsidRDefault="006C77BA">
      <w:pPr>
        <w:pStyle w:val="TOC4"/>
        <w:rPr>
          <w:rFonts w:asciiTheme="minorHAnsi" w:eastAsiaTheme="minorEastAsia" w:hAnsiTheme="minorHAnsi" w:cstheme="minorBidi"/>
          <w:noProof/>
          <w:sz w:val="22"/>
          <w:szCs w:val="22"/>
          <w:lang w:val="en-US"/>
        </w:rPr>
      </w:pPr>
      <w:r>
        <w:rPr>
          <w:noProof/>
          <w:lang w:eastAsia="zh-CN"/>
        </w:rPr>
        <w:t>6.6</w:t>
      </w:r>
      <w:r w:rsidRPr="003C762A">
        <w:rPr>
          <w:noProof/>
          <w:lang w:val="en-US"/>
        </w:rPr>
        <w:t>.6.3</w:t>
      </w:r>
      <w:r>
        <w:rPr>
          <w:rFonts w:asciiTheme="minorHAnsi" w:eastAsiaTheme="minorEastAsia" w:hAnsiTheme="minorHAnsi" w:cstheme="minorBidi"/>
          <w:noProof/>
          <w:sz w:val="22"/>
          <w:szCs w:val="22"/>
          <w:lang w:val="en-US"/>
        </w:rPr>
        <w:tab/>
      </w:r>
      <w:r w:rsidRPr="003C762A">
        <w:rPr>
          <w:noProof/>
          <w:lang w:val="en-US"/>
        </w:rPr>
        <w:t>Simple data types and enumerations</w:t>
      </w:r>
      <w:r>
        <w:rPr>
          <w:noProof/>
        </w:rPr>
        <w:tab/>
      </w:r>
      <w:r>
        <w:rPr>
          <w:noProof/>
        </w:rPr>
        <w:fldChar w:fldCharType="begin"/>
      </w:r>
      <w:r>
        <w:rPr>
          <w:noProof/>
        </w:rPr>
        <w:instrText xml:space="preserve"> PAGEREF _Toc199185434 \h </w:instrText>
      </w:r>
      <w:r>
        <w:rPr>
          <w:noProof/>
        </w:rPr>
      </w:r>
      <w:r>
        <w:rPr>
          <w:noProof/>
        </w:rPr>
        <w:fldChar w:fldCharType="separate"/>
      </w:r>
      <w:r>
        <w:rPr>
          <w:noProof/>
        </w:rPr>
        <w:t>180</w:t>
      </w:r>
      <w:r>
        <w:rPr>
          <w:noProof/>
        </w:rPr>
        <w:fldChar w:fldCharType="end"/>
      </w:r>
    </w:p>
    <w:p w14:paraId="45C740D5" w14:textId="2ED6926C"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_Toc199185435 \h </w:instrText>
      </w:r>
      <w:r>
        <w:rPr>
          <w:noProof/>
        </w:rPr>
      </w:r>
      <w:r>
        <w:rPr>
          <w:noProof/>
        </w:rPr>
        <w:fldChar w:fldCharType="separate"/>
      </w:r>
      <w:r>
        <w:rPr>
          <w:noProof/>
        </w:rPr>
        <w:t>180</w:t>
      </w:r>
      <w:r>
        <w:rPr>
          <w:noProof/>
        </w:rPr>
        <w:fldChar w:fldCharType="end"/>
      </w:r>
    </w:p>
    <w:p w14:paraId="080EF796" w14:textId="21C677C9"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_Toc199185436 \h </w:instrText>
      </w:r>
      <w:r>
        <w:rPr>
          <w:noProof/>
        </w:rPr>
      </w:r>
      <w:r>
        <w:rPr>
          <w:noProof/>
        </w:rPr>
        <w:fldChar w:fldCharType="separate"/>
      </w:r>
      <w:r>
        <w:rPr>
          <w:noProof/>
        </w:rPr>
        <w:t>180</w:t>
      </w:r>
      <w:r>
        <w:rPr>
          <w:noProof/>
        </w:rPr>
        <w:fldChar w:fldCharType="end"/>
      </w:r>
    </w:p>
    <w:p w14:paraId="413CDE8E" w14:textId="3B2764FF" w:rsidR="006C77BA" w:rsidRDefault="006C77BA">
      <w:pPr>
        <w:pStyle w:val="TOC4"/>
        <w:rPr>
          <w:rFonts w:asciiTheme="minorHAnsi" w:eastAsiaTheme="minorEastAsia" w:hAnsiTheme="minorHAnsi" w:cstheme="minorBidi"/>
          <w:noProof/>
          <w:sz w:val="22"/>
          <w:szCs w:val="22"/>
          <w:lang w:val="en-US"/>
        </w:rPr>
      </w:pPr>
      <w:r>
        <w:rPr>
          <w:noProof/>
          <w:lang w:eastAsia="zh-CN"/>
        </w:rPr>
        <w:t>6.6</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_Toc199185437 \h </w:instrText>
      </w:r>
      <w:r>
        <w:rPr>
          <w:noProof/>
        </w:rPr>
      </w:r>
      <w:r>
        <w:rPr>
          <w:noProof/>
        </w:rPr>
        <w:fldChar w:fldCharType="separate"/>
      </w:r>
      <w:r>
        <w:rPr>
          <w:noProof/>
        </w:rPr>
        <w:t>181</w:t>
      </w:r>
      <w:r>
        <w:rPr>
          <w:noProof/>
        </w:rPr>
        <w:fldChar w:fldCharType="end"/>
      </w:r>
    </w:p>
    <w:p w14:paraId="5732B5BE" w14:textId="168CB391" w:rsidR="006C77BA" w:rsidRDefault="006C77BA">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_Toc199185438 \h </w:instrText>
      </w:r>
      <w:r>
        <w:rPr>
          <w:noProof/>
        </w:rPr>
      </w:r>
      <w:r>
        <w:rPr>
          <w:noProof/>
        </w:rPr>
        <w:fldChar w:fldCharType="separate"/>
      </w:r>
      <w:r>
        <w:rPr>
          <w:noProof/>
        </w:rPr>
        <w:t>181</w:t>
      </w:r>
      <w:r>
        <w:rPr>
          <w:noProof/>
        </w:rPr>
        <w:fldChar w:fldCharType="end"/>
      </w:r>
    </w:p>
    <w:p w14:paraId="4F7310CA" w14:textId="159DBAFE"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_Toc199185439 \h </w:instrText>
      </w:r>
      <w:r>
        <w:rPr>
          <w:noProof/>
        </w:rPr>
      </w:r>
      <w:r>
        <w:rPr>
          <w:noProof/>
        </w:rPr>
        <w:fldChar w:fldCharType="separate"/>
      </w:r>
      <w:r>
        <w:rPr>
          <w:noProof/>
        </w:rPr>
        <w:t>181</w:t>
      </w:r>
      <w:r>
        <w:rPr>
          <w:noProof/>
        </w:rPr>
        <w:fldChar w:fldCharType="end"/>
      </w:r>
    </w:p>
    <w:p w14:paraId="0C57FC43" w14:textId="7642F901"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_Toc199185440 \h </w:instrText>
      </w:r>
      <w:r>
        <w:rPr>
          <w:noProof/>
        </w:rPr>
      </w:r>
      <w:r>
        <w:rPr>
          <w:noProof/>
        </w:rPr>
        <w:fldChar w:fldCharType="separate"/>
      </w:r>
      <w:r>
        <w:rPr>
          <w:noProof/>
        </w:rPr>
        <w:t>181</w:t>
      </w:r>
      <w:r>
        <w:rPr>
          <w:noProof/>
        </w:rPr>
        <w:fldChar w:fldCharType="end"/>
      </w:r>
    </w:p>
    <w:p w14:paraId="267558E1" w14:textId="1B6BCB8D" w:rsidR="006C77BA" w:rsidRDefault="006C77BA">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_Toc199185441 \h </w:instrText>
      </w:r>
      <w:r>
        <w:rPr>
          <w:noProof/>
        </w:rPr>
      </w:r>
      <w:r>
        <w:rPr>
          <w:noProof/>
        </w:rPr>
        <w:fldChar w:fldCharType="separate"/>
      </w:r>
      <w:r>
        <w:rPr>
          <w:noProof/>
        </w:rPr>
        <w:t>181</w:t>
      </w:r>
      <w:r>
        <w:rPr>
          <w:noProof/>
        </w:rPr>
        <w:fldChar w:fldCharType="end"/>
      </w:r>
    </w:p>
    <w:p w14:paraId="7EDF6E9A" w14:textId="196EFCD5" w:rsidR="006C77BA" w:rsidRDefault="006C77BA">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_Toc199185442 \h </w:instrText>
      </w:r>
      <w:r>
        <w:rPr>
          <w:noProof/>
        </w:rPr>
      </w:r>
      <w:r>
        <w:rPr>
          <w:noProof/>
        </w:rPr>
        <w:fldChar w:fldCharType="separate"/>
      </w:r>
      <w:r>
        <w:rPr>
          <w:noProof/>
        </w:rPr>
        <w:t>181</w:t>
      </w:r>
      <w:r>
        <w:rPr>
          <w:noProof/>
        </w:rPr>
        <w:fldChar w:fldCharType="end"/>
      </w:r>
    </w:p>
    <w:p w14:paraId="5CA2F2FE" w14:textId="25EA93D1" w:rsidR="006C77BA" w:rsidRDefault="006C77BA">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_Toc199185443 \h </w:instrText>
      </w:r>
      <w:r>
        <w:rPr>
          <w:noProof/>
        </w:rPr>
      </w:r>
      <w:r>
        <w:rPr>
          <w:noProof/>
        </w:rPr>
        <w:fldChar w:fldCharType="separate"/>
      </w:r>
      <w:r>
        <w:rPr>
          <w:noProof/>
        </w:rPr>
        <w:t>181</w:t>
      </w:r>
      <w:r>
        <w:rPr>
          <w:noProof/>
        </w:rPr>
        <w:fldChar w:fldCharType="end"/>
      </w:r>
    </w:p>
    <w:p w14:paraId="7250ED96" w14:textId="33DE49A1"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_Toc199185444 \h </w:instrText>
      </w:r>
      <w:r>
        <w:rPr>
          <w:noProof/>
        </w:rPr>
      </w:r>
      <w:r>
        <w:rPr>
          <w:noProof/>
        </w:rPr>
        <w:fldChar w:fldCharType="separate"/>
      </w:r>
      <w:r>
        <w:rPr>
          <w:noProof/>
        </w:rPr>
        <w:t>181</w:t>
      </w:r>
      <w:r>
        <w:rPr>
          <w:noProof/>
        </w:rPr>
        <w:fldChar w:fldCharType="end"/>
      </w:r>
    </w:p>
    <w:p w14:paraId="25B7823D" w14:textId="797FC53B"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_Toc199185445 \h </w:instrText>
      </w:r>
      <w:r>
        <w:rPr>
          <w:noProof/>
        </w:rPr>
      </w:r>
      <w:r>
        <w:rPr>
          <w:noProof/>
        </w:rPr>
        <w:fldChar w:fldCharType="separate"/>
      </w:r>
      <w:r>
        <w:rPr>
          <w:noProof/>
        </w:rPr>
        <w:t>181</w:t>
      </w:r>
      <w:r>
        <w:rPr>
          <w:noProof/>
        </w:rPr>
        <w:fldChar w:fldCharType="end"/>
      </w:r>
    </w:p>
    <w:p w14:paraId="0C0C239F" w14:textId="7C3A8701" w:rsidR="006C77BA" w:rsidRDefault="006C77BA">
      <w:pPr>
        <w:pStyle w:val="TOC1"/>
        <w:rPr>
          <w:rFonts w:asciiTheme="minorHAnsi" w:eastAsiaTheme="minorEastAsia" w:hAnsiTheme="minorHAnsi" w:cstheme="minorBidi"/>
          <w:noProof/>
          <w:szCs w:val="22"/>
          <w:lang w:val="en-US"/>
        </w:rPr>
      </w:pPr>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_Toc199185446 \h </w:instrText>
      </w:r>
      <w:r>
        <w:rPr>
          <w:noProof/>
        </w:rPr>
      </w:r>
      <w:r>
        <w:rPr>
          <w:noProof/>
        </w:rPr>
        <w:fldChar w:fldCharType="separate"/>
      </w:r>
      <w:r>
        <w:rPr>
          <w:noProof/>
        </w:rPr>
        <w:t>183</w:t>
      </w:r>
      <w:r>
        <w:rPr>
          <w:noProof/>
        </w:rPr>
        <w:fldChar w:fldCharType="end"/>
      </w:r>
    </w:p>
    <w:p w14:paraId="48BF4CD9" w14:textId="6F14C8C1" w:rsidR="006C77BA" w:rsidRDefault="006C77BA">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_Toc199185447 \h </w:instrText>
      </w:r>
      <w:r>
        <w:rPr>
          <w:noProof/>
        </w:rPr>
      </w:r>
      <w:r>
        <w:rPr>
          <w:noProof/>
        </w:rPr>
        <w:fldChar w:fldCharType="separate"/>
      </w:r>
      <w:r>
        <w:rPr>
          <w:noProof/>
        </w:rPr>
        <w:t>184</w:t>
      </w:r>
      <w:r>
        <w:rPr>
          <w:noProof/>
        </w:rPr>
        <w:fldChar w:fldCharType="end"/>
      </w:r>
    </w:p>
    <w:p w14:paraId="6DF4029C" w14:textId="072E24BE" w:rsidR="006C77BA" w:rsidRDefault="006C77BA">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_Toc199185448 \h </w:instrText>
      </w:r>
      <w:r>
        <w:rPr>
          <w:noProof/>
        </w:rPr>
      </w:r>
      <w:r>
        <w:rPr>
          <w:noProof/>
        </w:rPr>
        <w:fldChar w:fldCharType="separate"/>
      </w:r>
      <w:r>
        <w:rPr>
          <w:noProof/>
        </w:rPr>
        <w:t>184</w:t>
      </w:r>
      <w:r>
        <w:rPr>
          <w:noProof/>
        </w:rPr>
        <w:fldChar w:fldCharType="end"/>
      </w:r>
    </w:p>
    <w:p w14:paraId="45151C73" w14:textId="0ED61C70" w:rsidR="006C77BA" w:rsidRDefault="006C77BA">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_Toc199185449 \h </w:instrText>
      </w:r>
      <w:r>
        <w:rPr>
          <w:noProof/>
        </w:rPr>
      </w:r>
      <w:r>
        <w:rPr>
          <w:noProof/>
        </w:rPr>
        <w:fldChar w:fldCharType="separate"/>
      </w:r>
      <w:r>
        <w:rPr>
          <w:noProof/>
        </w:rPr>
        <w:t>185</w:t>
      </w:r>
      <w:r>
        <w:rPr>
          <w:noProof/>
        </w:rPr>
        <w:fldChar w:fldCharType="end"/>
      </w:r>
    </w:p>
    <w:p w14:paraId="55F13254" w14:textId="77BA5A1F" w:rsidR="006C77BA" w:rsidRDefault="006C77BA">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3C762A">
        <w:rPr>
          <w:noProof/>
          <w:lang w:val="en-US"/>
        </w:rPr>
        <w:t>SDD_DataStorage</w:t>
      </w:r>
      <w:r>
        <w:rPr>
          <w:noProof/>
        </w:rPr>
        <w:t xml:space="preserve"> API</w:t>
      </w:r>
      <w:r>
        <w:rPr>
          <w:noProof/>
        </w:rPr>
        <w:tab/>
      </w:r>
      <w:r>
        <w:rPr>
          <w:noProof/>
        </w:rPr>
        <w:fldChar w:fldCharType="begin"/>
      </w:r>
      <w:r>
        <w:rPr>
          <w:noProof/>
        </w:rPr>
        <w:instrText xml:space="preserve"> PAGEREF _Toc199185450 \h </w:instrText>
      </w:r>
      <w:r>
        <w:rPr>
          <w:noProof/>
        </w:rPr>
      </w:r>
      <w:r>
        <w:rPr>
          <w:noProof/>
        </w:rPr>
        <w:fldChar w:fldCharType="separate"/>
      </w:r>
      <w:r>
        <w:rPr>
          <w:noProof/>
        </w:rPr>
        <w:t>196</w:t>
      </w:r>
      <w:r>
        <w:rPr>
          <w:noProof/>
        </w:rPr>
        <w:fldChar w:fldCharType="end"/>
      </w:r>
    </w:p>
    <w:p w14:paraId="2124B674" w14:textId="5E49E63C" w:rsidR="006C77BA" w:rsidRDefault="006C77BA">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3C762A">
        <w:rPr>
          <w:noProof/>
          <w:lang w:val="en-US"/>
        </w:rPr>
        <w:t>SDD_DDContext</w:t>
      </w:r>
      <w:r>
        <w:rPr>
          <w:noProof/>
        </w:rPr>
        <w:t xml:space="preserve"> API</w:t>
      </w:r>
      <w:r>
        <w:rPr>
          <w:noProof/>
        </w:rPr>
        <w:tab/>
      </w:r>
      <w:r>
        <w:rPr>
          <w:noProof/>
        </w:rPr>
        <w:fldChar w:fldCharType="begin"/>
      </w:r>
      <w:r>
        <w:rPr>
          <w:noProof/>
        </w:rPr>
        <w:instrText xml:space="preserve"> PAGEREF _Toc199185451 \h </w:instrText>
      </w:r>
      <w:r>
        <w:rPr>
          <w:noProof/>
        </w:rPr>
      </w:r>
      <w:r>
        <w:rPr>
          <w:noProof/>
        </w:rPr>
        <w:fldChar w:fldCharType="separate"/>
      </w:r>
      <w:r>
        <w:rPr>
          <w:noProof/>
        </w:rPr>
        <w:t>211</w:t>
      </w:r>
      <w:r>
        <w:rPr>
          <w:noProof/>
        </w:rPr>
        <w:fldChar w:fldCharType="end"/>
      </w:r>
    </w:p>
    <w:p w14:paraId="1878563C" w14:textId="6E4B1E26" w:rsidR="006C77BA" w:rsidRDefault="006C77BA">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3C762A">
        <w:rPr>
          <w:noProof/>
          <w:lang w:val="en-US"/>
        </w:rPr>
        <w:t xml:space="preserve">SDD_TransmissionQualityMeasurement </w:t>
      </w:r>
      <w:r>
        <w:rPr>
          <w:noProof/>
        </w:rPr>
        <w:t>API</w:t>
      </w:r>
      <w:r>
        <w:rPr>
          <w:noProof/>
        </w:rPr>
        <w:tab/>
      </w:r>
      <w:r>
        <w:rPr>
          <w:noProof/>
        </w:rPr>
        <w:fldChar w:fldCharType="begin"/>
      </w:r>
      <w:r>
        <w:rPr>
          <w:noProof/>
        </w:rPr>
        <w:instrText xml:space="preserve"> PAGEREF _Toc199185452 \h </w:instrText>
      </w:r>
      <w:r>
        <w:rPr>
          <w:noProof/>
        </w:rPr>
      </w:r>
      <w:r>
        <w:rPr>
          <w:noProof/>
        </w:rPr>
        <w:fldChar w:fldCharType="separate"/>
      </w:r>
      <w:r>
        <w:rPr>
          <w:noProof/>
        </w:rPr>
        <w:t>217</w:t>
      </w:r>
      <w:r>
        <w:rPr>
          <w:noProof/>
        </w:rPr>
        <w:fldChar w:fldCharType="end"/>
      </w:r>
    </w:p>
    <w:p w14:paraId="5B910A52" w14:textId="4A400587" w:rsidR="006C77BA" w:rsidRDefault="006C77BA">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3C762A">
        <w:rPr>
          <w:noProof/>
          <w:lang w:val="en-US"/>
        </w:rPr>
        <w:t xml:space="preserve"> </w:t>
      </w:r>
      <w:r>
        <w:rPr>
          <w:noProof/>
        </w:rPr>
        <w:t>API</w:t>
      </w:r>
      <w:r>
        <w:rPr>
          <w:noProof/>
        </w:rPr>
        <w:tab/>
      </w:r>
      <w:r>
        <w:rPr>
          <w:noProof/>
        </w:rPr>
        <w:fldChar w:fldCharType="begin"/>
      </w:r>
      <w:r>
        <w:rPr>
          <w:noProof/>
        </w:rPr>
        <w:instrText xml:space="preserve"> PAGEREF _Toc199185453 \h </w:instrText>
      </w:r>
      <w:r>
        <w:rPr>
          <w:noProof/>
        </w:rPr>
      </w:r>
      <w:r>
        <w:rPr>
          <w:noProof/>
        </w:rPr>
        <w:fldChar w:fldCharType="separate"/>
      </w:r>
      <w:r>
        <w:rPr>
          <w:noProof/>
        </w:rPr>
        <w:t>232</w:t>
      </w:r>
      <w:r>
        <w:rPr>
          <w:noProof/>
        </w:rPr>
        <w:fldChar w:fldCharType="end"/>
      </w:r>
    </w:p>
    <w:p w14:paraId="6645D36A" w14:textId="23C0AB1B" w:rsidR="006C77BA" w:rsidRDefault="006C77BA">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3C762A">
        <w:rPr>
          <w:noProof/>
          <w:lang w:val="en-US"/>
        </w:rPr>
        <w:t xml:space="preserve"> </w:t>
      </w:r>
      <w:r>
        <w:rPr>
          <w:noProof/>
        </w:rPr>
        <w:t>API</w:t>
      </w:r>
      <w:r>
        <w:rPr>
          <w:noProof/>
        </w:rPr>
        <w:tab/>
      </w:r>
      <w:r>
        <w:rPr>
          <w:noProof/>
        </w:rPr>
        <w:fldChar w:fldCharType="begin"/>
      </w:r>
      <w:r>
        <w:rPr>
          <w:noProof/>
        </w:rPr>
        <w:instrText xml:space="preserve"> PAGEREF _Toc199185454 \h </w:instrText>
      </w:r>
      <w:r>
        <w:rPr>
          <w:noProof/>
        </w:rPr>
      </w:r>
      <w:r>
        <w:rPr>
          <w:noProof/>
        </w:rPr>
        <w:fldChar w:fldCharType="separate"/>
      </w:r>
      <w:r>
        <w:rPr>
          <w:noProof/>
        </w:rPr>
        <w:t>241</w:t>
      </w:r>
      <w:r>
        <w:rPr>
          <w:noProof/>
        </w:rPr>
        <w:fldChar w:fldCharType="end"/>
      </w:r>
    </w:p>
    <w:p w14:paraId="1FCC6B5E" w14:textId="7B2CB911" w:rsidR="006C77BA" w:rsidRDefault="006C77BA">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_Toc199185455 \h </w:instrText>
      </w:r>
      <w:r>
        <w:rPr>
          <w:noProof/>
        </w:rPr>
      </w:r>
      <w:r>
        <w:rPr>
          <w:noProof/>
        </w:rPr>
        <w:fldChar w:fldCharType="separate"/>
      </w:r>
      <w:r>
        <w:rPr>
          <w:noProof/>
        </w:rPr>
        <w:t>247</w:t>
      </w:r>
      <w:r>
        <w:rPr>
          <w:noProof/>
        </w:rPr>
        <w:fldChar w:fldCharType="end"/>
      </w:r>
    </w:p>
    <w:p w14:paraId="003FB12C" w14:textId="22739939" w:rsidR="006C77BA" w:rsidRDefault="006C77BA">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_Toc199185456 \h </w:instrText>
      </w:r>
      <w:r>
        <w:rPr>
          <w:noProof/>
        </w:rPr>
      </w:r>
      <w:r>
        <w:rPr>
          <w:noProof/>
        </w:rPr>
        <w:fldChar w:fldCharType="separate"/>
      </w:r>
      <w:r>
        <w:rPr>
          <w:noProof/>
        </w:rPr>
        <w:t>247</w:t>
      </w:r>
      <w:r>
        <w:rPr>
          <w:noProof/>
        </w:rPr>
        <w:fldChar w:fldCharType="end"/>
      </w:r>
    </w:p>
    <w:p w14:paraId="267C850E" w14:textId="73C90FB8" w:rsidR="006C77BA" w:rsidRDefault="006C77BA">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_Toc199185457 \h </w:instrText>
      </w:r>
      <w:r>
        <w:rPr>
          <w:noProof/>
        </w:rPr>
      </w:r>
      <w:r>
        <w:rPr>
          <w:noProof/>
        </w:rPr>
        <w:fldChar w:fldCharType="separate"/>
      </w:r>
      <w:r>
        <w:rPr>
          <w:noProof/>
        </w:rPr>
        <w:t>247</w:t>
      </w:r>
      <w:r>
        <w:rPr>
          <w:noProof/>
        </w:rPr>
        <w:fldChar w:fldCharType="end"/>
      </w:r>
    </w:p>
    <w:p w14:paraId="12093A0A" w14:textId="3B1E7AEF" w:rsidR="006C77BA" w:rsidRDefault="006C77BA">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3C762A">
        <w:rPr>
          <w:noProof/>
          <w:lang w:val="en-US"/>
        </w:rPr>
        <w:t>SDD_DataStorage</w:t>
      </w:r>
      <w:r>
        <w:rPr>
          <w:noProof/>
        </w:rPr>
        <w:t xml:space="preserve"> API</w:t>
      </w:r>
      <w:r>
        <w:rPr>
          <w:noProof/>
        </w:rPr>
        <w:tab/>
      </w:r>
      <w:r>
        <w:rPr>
          <w:noProof/>
        </w:rPr>
        <w:fldChar w:fldCharType="begin"/>
      </w:r>
      <w:r>
        <w:rPr>
          <w:noProof/>
        </w:rPr>
        <w:instrText xml:space="preserve"> PAGEREF _Toc199185458 \h </w:instrText>
      </w:r>
      <w:r>
        <w:rPr>
          <w:noProof/>
        </w:rPr>
      </w:r>
      <w:r>
        <w:rPr>
          <w:noProof/>
        </w:rPr>
        <w:fldChar w:fldCharType="separate"/>
      </w:r>
      <w:r>
        <w:rPr>
          <w:noProof/>
        </w:rPr>
        <w:t>247</w:t>
      </w:r>
      <w:r>
        <w:rPr>
          <w:noProof/>
        </w:rPr>
        <w:fldChar w:fldCharType="end"/>
      </w:r>
    </w:p>
    <w:p w14:paraId="07044C3B" w14:textId="6A54B881" w:rsidR="006C77BA" w:rsidRDefault="006C77BA">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3C762A">
        <w:rPr>
          <w:noProof/>
          <w:lang w:val="en-US"/>
        </w:rPr>
        <w:t>SDD_DDContext</w:t>
      </w:r>
      <w:r>
        <w:rPr>
          <w:noProof/>
        </w:rPr>
        <w:t xml:space="preserve"> API</w:t>
      </w:r>
      <w:r>
        <w:rPr>
          <w:noProof/>
        </w:rPr>
        <w:tab/>
      </w:r>
      <w:r>
        <w:rPr>
          <w:noProof/>
        </w:rPr>
        <w:fldChar w:fldCharType="begin"/>
      </w:r>
      <w:r>
        <w:rPr>
          <w:noProof/>
        </w:rPr>
        <w:instrText xml:space="preserve"> PAGEREF _Toc199185459 \h </w:instrText>
      </w:r>
      <w:r>
        <w:rPr>
          <w:noProof/>
        </w:rPr>
      </w:r>
      <w:r>
        <w:rPr>
          <w:noProof/>
        </w:rPr>
        <w:fldChar w:fldCharType="separate"/>
      </w:r>
      <w:r>
        <w:rPr>
          <w:noProof/>
        </w:rPr>
        <w:t>247</w:t>
      </w:r>
      <w:r>
        <w:rPr>
          <w:noProof/>
        </w:rPr>
        <w:fldChar w:fldCharType="end"/>
      </w:r>
    </w:p>
    <w:p w14:paraId="4AED288F" w14:textId="1C36C7F2" w:rsidR="006C77BA" w:rsidRDefault="006C77BA">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3C762A">
        <w:rPr>
          <w:noProof/>
          <w:lang w:val="en-US"/>
        </w:rPr>
        <w:t xml:space="preserve">SDD_TransmissionQualityMeasurement </w:t>
      </w:r>
      <w:r>
        <w:rPr>
          <w:noProof/>
        </w:rPr>
        <w:t>API</w:t>
      </w:r>
      <w:r>
        <w:rPr>
          <w:noProof/>
        </w:rPr>
        <w:tab/>
      </w:r>
      <w:r>
        <w:rPr>
          <w:noProof/>
        </w:rPr>
        <w:fldChar w:fldCharType="begin"/>
      </w:r>
      <w:r>
        <w:rPr>
          <w:noProof/>
        </w:rPr>
        <w:instrText xml:space="preserve"> PAGEREF _Toc199185460 \h </w:instrText>
      </w:r>
      <w:r>
        <w:rPr>
          <w:noProof/>
        </w:rPr>
      </w:r>
      <w:r>
        <w:rPr>
          <w:noProof/>
        </w:rPr>
        <w:fldChar w:fldCharType="separate"/>
      </w:r>
      <w:r>
        <w:rPr>
          <w:noProof/>
        </w:rPr>
        <w:t>247</w:t>
      </w:r>
      <w:r>
        <w:rPr>
          <w:noProof/>
        </w:rPr>
        <w:fldChar w:fldCharType="end"/>
      </w:r>
    </w:p>
    <w:p w14:paraId="0739C77A" w14:textId="1946FF2C" w:rsidR="006C77BA" w:rsidRDefault="006C77BA">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_Toc199185461 \h </w:instrText>
      </w:r>
      <w:r>
        <w:rPr>
          <w:noProof/>
        </w:rPr>
      </w:r>
      <w:r>
        <w:rPr>
          <w:noProof/>
        </w:rPr>
        <w:fldChar w:fldCharType="separate"/>
      </w:r>
      <w:r>
        <w:rPr>
          <w:noProof/>
        </w:rPr>
        <w:t>248</w:t>
      </w:r>
      <w:r>
        <w:rPr>
          <w:noProof/>
        </w:rPr>
        <w:fldChar w:fldCharType="end"/>
      </w:r>
    </w:p>
    <w:p w14:paraId="4EA63869" w14:textId="39146445" w:rsidR="006C77BA" w:rsidRDefault="006C77BA">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_Toc199185462 \h </w:instrText>
      </w:r>
      <w:r>
        <w:rPr>
          <w:noProof/>
        </w:rPr>
      </w:r>
      <w:r>
        <w:rPr>
          <w:noProof/>
        </w:rPr>
        <w:fldChar w:fldCharType="separate"/>
      </w:r>
      <w:r>
        <w:rPr>
          <w:noProof/>
        </w:rPr>
        <w:t>248</w:t>
      </w:r>
      <w:r>
        <w:rPr>
          <w:noProof/>
        </w:rPr>
        <w:fldChar w:fldCharType="end"/>
      </w:r>
    </w:p>
    <w:p w14:paraId="59CEEA9C" w14:textId="035E33AA" w:rsidR="006C77BA" w:rsidRDefault="006C77BA">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_Toc199185463 \h </w:instrText>
      </w:r>
      <w:r>
        <w:rPr>
          <w:noProof/>
        </w:rPr>
      </w:r>
      <w:r>
        <w:rPr>
          <w:noProof/>
        </w:rPr>
        <w:fldChar w:fldCharType="separate"/>
      </w:r>
      <w:r>
        <w:rPr>
          <w:noProof/>
        </w:rPr>
        <w:t>249</w:t>
      </w:r>
      <w:r>
        <w:rPr>
          <w:noProof/>
        </w:rPr>
        <w:fldChar w:fldCharType="end"/>
      </w:r>
    </w:p>
    <w:p w14:paraId="7CD6A724" w14:textId="63D12563"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95373886"/>
      <w:bookmarkStart w:id="22" w:name="_Toc199184990"/>
      <w:bookmarkEnd w:id="11"/>
      <w:r w:rsidRPr="002C1E75">
        <w:rPr>
          <w:lang w:val="en-US"/>
        </w:rPr>
        <w:lastRenderedPageBreak/>
        <w:t>Foreword</w:t>
      </w:r>
      <w:bookmarkEnd w:id="12"/>
      <w:bookmarkEnd w:id="13"/>
      <w:bookmarkEnd w:id="14"/>
      <w:bookmarkEnd w:id="15"/>
      <w:bookmarkEnd w:id="16"/>
      <w:bookmarkEnd w:id="17"/>
      <w:bookmarkEnd w:id="18"/>
      <w:bookmarkEnd w:id="19"/>
      <w:bookmarkEnd w:id="20"/>
      <w:bookmarkEnd w:id="21"/>
      <w:bookmarkEnd w:id="22"/>
    </w:p>
    <w:p w14:paraId="429B4BB3" w14:textId="77777777" w:rsidR="00080512" w:rsidRPr="002C1E75" w:rsidRDefault="00080512">
      <w:pPr>
        <w:rPr>
          <w:lang w:val="en-US"/>
        </w:rPr>
      </w:pPr>
      <w:r w:rsidRPr="002C1E75">
        <w:rPr>
          <w:lang w:val="en-US"/>
        </w:rPr>
        <w:t xml:space="preserve">This Technical </w:t>
      </w:r>
      <w:bookmarkStart w:id="23" w:name="spectype3"/>
      <w:r w:rsidRPr="002C1E75">
        <w:rPr>
          <w:lang w:val="en-US"/>
        </w:rPr>
        <w:t>Specification</w:t>
      </w:r>
      <w:bookmarkEnd w:id="23"/>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w:t>
      </w:r>
      <w:r>
        <w:lastRenderedPageBreak/>
        <w:t>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4" w:name="introduction"/>
      <w:bookmarkEnd w:id="24"/>
      <w:r w:rsidRPr="004D3578">
        <w:br w:type="page"/>
      </w:r>
      <w:bookmarkStart w:id="25" w:name="_Toc510696578"/>
      <w:bookmarkStart w:id="26" w:name="_Toc35971370"/>
      <w:bookmarkStart w:id="27" w:name="_Toc144024097"/>
      <w:bookmarkStart w:id="28" w:name="_Toc148176791"/>
      <w:bookmarkStart w:id="29" w:name="_Toc151379148"/>
      <w:bookmarkStart w:id="30" w:name="_Toc151445330"/>
      <w:bookmarkStart w:id="31" w:name="_Toc160470390"/>
      <w:bookmarkStart w:id="32" w:name="_Toc164873534"/>
      <w:bookmarkStart w:id="33" w:name="_Toc180306154"/>
      <w:bookmarkStart w:id="34" w:name="_Toc195373887"/>
      <w:bookmarkStart w:id="35" w:name="_Toc199184991"/>
      <w:r w:rsidRPr="004D3578">
        <w:lastRenderedPageBreak/>
        <w:t>1</w:t>
      </w:r>
      <w:r w:rsidRPr="004D3578">
        <w:tab/>
        <w:t>Scope</w:t>
      </w:r>
      <w:bookmarkEnd w:id="25"/>
      <w:bookmarkEnd w:id="26"/>
      <w:bookmarkEnd w:id="27"/>
      <w:bookmarkEnd w:id="28"/>
      <w:bookmarkEnd w:id="29"/>
      <w:bookmarkEnd w:id="30"/>
      <w:bookmarkEnd w:id="31"/>
      <w:bookmarkEnd w:id="32"/>
      <w:bookmarkEnd w:id="33"/>
      <w:bookmarkEnd w:id="34"/>
      <w:bookmarkEnd w:id="35"/>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w:t>
      </w:r>
      <w:r w:rsidR="00DE5F76">
        <w:lastRenderedPageBreak/>
        <w:t>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6" w:name="_Toc510696579"/>
      <w:bookmarkStart w:id="37"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8" w:name="_Toc144024098"/>
      <w:bookmarkStart w:id="39" w:name="_Toc148176792"/>
      <w:bookmarkStart w:id="40" w:name="_Toc151379149"/>
      <w:bookmarkStart w:id="41" w:name="_Toc151445331"/>
      <w:bookmarkStart w:id="42" w:name="_Toc160470391"/>
      <w:bookmarkStart w:id="43" w:name="_Toc164873535"/>
      <w:bookmarkStart w:id="44" w:name="_Toc180306155"/>
      <w:bookmarkStart w:id="45" w:name="_Toc195373888"/>
      <w:bookmarkStart w:id="46" w:name="_Toc199184992"/>
      <w:r w:rsidR="008A6D4A" w:rsidRPr="004D3578">
        <w:lastRenderedPageBreak/>
        <w:t>2</w:t>
      </w:r>
      <w:r w:rsidR="008A6D4A" w:rsidRPr="004D3578">
        <w:tab/>
        <w:t>References</w:t>
      </w:r>
      <w:bookmarkEnd w:id="36"/>
      <w:bookmarkEnd w:id="37"/>
      <w:bookmarkEnd w:id="38"/>
      <w:bookmarkEnd w:id="39"/>
      <w:bookmarkEnd w:id="40"/>
      <w:bookmarkEnd w:id="41"/>
      <w:bookmarkEnd w:id="42"/>
      <w:bookmarkEnd w:id="43"/>
      <w:bookmarkEnd w:id="44"/>
      <w:bookmarkEnd w:id="45"/>
      <w:bookmarkEnd w:id="46"/>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47"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47"/>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w:t>
      </w:r>
      <w:r>
        <w:lastRenderedPageBreak/>
        <w:t xml:space="preserve"> APIs; Stage 2".</w:t>
      </w:r>
    </w:p>
    <w:p w14:paraId="2801B9AD" w14:textId="08BE5A84" w:rsidR="00E02AB5" w:rsidRDefault="00E02AB5" w:rsidP="00E02AB5">
      <w:pPr>
        <w:pStyle w:val="EX"/>
      </w:pPr>
      <w:r>
        <w:t>[</w:t>
      </w:r>
      <w:r w:rsidR="008508AC">
        <w:t>9</w:t>
      </w:r>
      <w:r>
        <w:t>]</w:t>
      </w:r>
      <w:r>
        <w:tab/>
        <w:t>3GPP TS 29.222: "</w:t>
      </w:r>
      <w:bookmarkStart w:id="48" w:name="_Hlk506360308"/>
      <w:r>
        <w:t>Common API Framework for 3GPP Northbound APIs</w:t>
      </w:r>
      <w:bookmarkEnd w:id="48"/>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49" w:name="_Toc510696580"/>
      <w:bookmarkStart w:id="50"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51" w:name="_Toc144024099"/>
      <w:bookmarkStart w:id="52" w:name="_Toc148176793"/>
      <w:bookmarkStart w:id="53" w:name="_Toc151379150"/>
      <w:bookmarkStart w:id="54" w:name="_Toc151445332"/>
      <w:bookmarkStart w:id="55" w:name="_Toc160470392"/>
      <w:bookmarkStart w:id="56" w:name="_Toc164873536"/>
      <w:bookmarkStart w:id="57" w:name="_Toc180306156"/>
      <w:bookmarkStart w:id="58" w:name="_Toc195373889"/>
      <w:bookmarkStart w:id="59" w:name="_Toc199184993"/>
      <w:r w:rsidR="008A6D4A" w:rsidRPr="004D3578">
        <w:lastRenderedPageBreak/>
        <w:t>3</w:t>
      </w:r>
      <w:r w:rsidR="008A6D4A" w:rsidRPr="004D3578">
        <w:tab/>
        <w:t>Definitions, symbols and abbreviations</w:t>
      </w:r>
      <w:bookmarkEnd w:id="49"/>
      <w:bookmarkEnd w:id="50"/>
      <w:bookmarkEnd w:id="51"/>
      <w:bookmarkEnd w:id="52"/>
      <w:bookmarkEnd w:id="53"/>
      <w:bookmarkEnd w:id="54"/>
      <w:bookmarkEnd w:id="55"/>
      <w:bookmarkEnd w:id="56"/>
      <w:bookmarkEnd w:id="57"/>
      <w:bookmarkEnd w:id="58"/>
      <w:bookmarkEnd w:id="59"/>
    </w:p>
    <w:p w14:paraId="5AB8F883" w14:textId="77777777" w:rsidR="008A6D4A" w:rsidRPr="004D3578" w:rsidRDefault="008A6D4A" w:rsidP="007A4424">
      <w:pPr>
        <w:pStyle w:val="Heading2"/>
      </w:pPr>
      <w:bookmarkStart w:id="60" w:name="_Toc510696581"/>
      <w:bookmarkStart w:id="61" w:name="_Toc35971373"/>
      <w:bookmarkStart w:id="62" w:name="_Toc144024100"/>
      <w:bookmarkStart w:id="63" w:name="_Toc148176794"/>
      <w:bookmarkStart w:id="64" w:name="_Toc151379151"/>
      <w:bookmarkStart w:id="65" w:name="_Toc151445333"/>
      <w:bookmarkStart w:id="66" w:name="_Toc160470393"/>
      <w:bookmarkStart w:id="67" w:name="_Toc164873537"/>
      <w:bookmarkStart w:id="68" w:name="_Toc180306157"/>
      <w:bookmarkStart w:id="69" w:name="_Toc195373890"/>
      <w:bookmarkStart w:id="70" w:name="_Toc199184994"/>
      <w:r w:rsidRPr="004D3578">
        <w:t>3.1</w:t>
      </w:r>
      <w:r w:rsidRPr="004D3578">
        <w:tab/>
        <w:t>Definitions</w:t>
      </w:r>
      <w:bookmarkEnd w:id="60"/>
      <w:bookmarkEnd w:id="61"/>
      <w:bookmarkEnd w:id="62"/>
      <w:bookmarkEnd w:id="63"/>
      <w:bookmarkEnd w:id="64"/>
      <w:bookmarkEnd w:id="65"/>
      <w:bookmarkEnd w:id="66"/>
      <w:bookmarkEnd w:id="67"/>
      <w:bookmarkEnd w:id="68"/>
      <w:bookmarkEnd w:id="69"/>
      <w:bookmarkEnd w:id="70"/>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71" w:name="_Toc510696582"/>
      <w:bookmarkStart w:id="72" w:name="_Toc35971374"/>
      <w:bookmarkStart w:id="73" w:name="_Toc144024101"/>
      <w:bookmarkStart w:id="74" w:name="_Toc148176795"/>
      <w:bookmarkStart w:id="75" w:name="_Toc151379152"/>
      <w:bookmarkStart w:id="76" w:name="_Toc151445334"/>
      <w:bookmarkStart w:id="77" w:name="_Toc160470394"/>
      <w:bookmarkStart w:id="78" w:name="_Toc164873538"/>
      <w:bookmarkStart w:id="79" w:name="_Toc180306158"/>
      <w:bookmarkStart w:id="80" w:name="_Toc195373891"/>
      <w:bookmarkStart w:id="81" w:name="_Toc199184995"/>
      <w:r w:rsidRPr="004D3578">
        <w:t>3.2</w:t>
      </w:r>
      <w:r w:rsidRPr="004D3578">
        <w:tab/>
        <w:t>Symbols</w:t>
      </w:r>
      <w:bookmarkEnd w:id="71"/>
      <w:bookmarkEnd w:id="72"/>
      <w:bookmarkEnd w:id="73"/>
      <w:bookmarkEnd w:id="74"/>
      <w:bookmarkEnd w:id="75"/>
      <w:bookmarkEnd w:id="76"/>
      <w:bookmarkEnd w:id="77"/>
      <w:bookmarkEnd w:id="78"/>
      <w:bookmarkEnd w:id="79"/>
      <w:bookmarkEnd w:id="80"/>
      <w:bookmarkEnd w:id="81"/>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82" w:name="_Toc510696583"/>
      <w:bookmarkStart w:id="83" w:name="_Toc35971375"/>
      <w:bookmarkStart w:id="84" w:name="_Toc144024102"/>
      <w:bookmarkStart w:id="85" w:name="_Toc148176796"/>
      <w:bookmarkStart w:id="86" w:name="_Toc151379153"/>
      <w:bookmarkStart w:id="87" w:name="_Toc151445335"/>
      <w:bookmarkStart w:id="88" w:name="_Toc160470395"/>
      <w:bookmarkStart w:id="89" w:name="_Toc164873539"/>
      <w:bookmarkStart w:id="90" w:name="_Toc180306159"/>
      <w:bookmarkStart w:id="91" w:name="_Toc195373892"/>
      <w:bookmarkStart w:id="92" w:name="_Toc199184996"/>
      <w:r w:rsidRPr="004D3578">
        <w:t>3.3</w:t>
      </w:r>
      <w:r w:rsidRPr="004D3578">
        <w:tab/>
        <w:t>Abbreviations</w:t>
      </w:r>
      <w:bookmarkEnd w:id="82"/>
      <w:bookmarkEnd w:id="83"/>
      <w:bookmarkEnd w:id="84"/>
      <w:bookmarkEnd w:id="85"/>
      <w:bookmarkEnd w:id="86"/>
      <w:bookmarkEnd w:id="87"/>
      <w:bookmarkEnd w:id="88"/>
      <w:bookmarkEnd w:id="89"/>
      <w:bookmarkEnd w:id="90"/>
      <w:bookmarkEnd w:id="91"/>
      <w:bookmarkEnd w:id="92"/>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lastRenderedPageBreak/>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93" w:name="_Toc510696584"/>
      <w:bookmarkStart w:id="94" w:name="_Toc35971376"/>
      <w:r w:rsidRPr="004D3578">
        <w:br w:type="page"/>
      </w:r>
      <w:bookmarkStart w:id="95" w:name="_Toc144024103"/>
      <w:bookmarkStart w:id="96" w:name="_Toc148176797"/>
      <w:bookmarkStart w:id="97" w:name="_Toc151379154"/>
      <w:bookmarkStart w:id="98" w:name="_Toc151445336"/>
      <w:bookmarkStart w:id="99" w:name="_Toc160470396"/>
      <w:bookmarkStart w:id="100" w:name="_Toc164873540"/>
      <w:bookmarkStart w:id="101" w:name="_Toc180306160"/>
      <w:bookmarkStart w:id="102" w:name="_Toc195373893"/>
      <w:bookmarkStart w:id="103" w:name="_Toc199184997"/>
      <w:r w:rsidR="008A6D4A" w:rsidRPr="004D3578">
        <w:lastRenderedPageBreak/>
        <w:t>4</w:t>
      </w:r>
      <w:r w:rsidR="008A6D4A" w:rsidRPr="004D3578">
        <w:tab/>
      </w:r>
      <w:r w:rsidR="008A6D4A">
        <w:t>Overview</w:t>
      </w:r>
      <w:bookmarkEnd w:id="93"/>
      <w:bookmarkEnd w:id="94"/>
      <w:bookmarkEnd w:id="95"/>
      <w:bookmarkEnd w:id="96"/>
      <w:bookmarkEnd w:id="97"/>
      <w:bookmarkEnd w:id="98"/>
      <w:bookmarkEnd w:id="99"/>
      <w:bookmarkEnd w:id="100"/>
      <w:bookmarkEnd w:id="101"/>
      <w:bookmarkEnd w:id="102"/>
      <w:bookmarkEnd w:id="103"/>
    </w:p>
    <w:p w14:paraId="3EA0DEA8" w14:textId="77777777" w:rsidR="00A80F69" w:rsidRPr="00690A26" w:rsidRDefault="00A80F69" w:rsidP="00A80F69">
      <w:pPr>
        <w:rPr>
          <w:lang w:val="en-US"/>
        </w:rPr>
      </w:pPr>
      <w:bookmarkStart w:id="104"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104"/>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05" w:name="_MON_1740821112"/>
    <w:bookmarkEnd w:id="105"/>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3pt" o:ole="">
            <v:imagedata r:id="rId13" o:title=""/>
          </v:shape>
          <o:OLEObject Type="Embed" ProgID="Word.Document.12" ShapeID="_x0000_i1027" DrawAspect="Content" ObjectID="_1811193516" r:id="rId14">
            <o:FieldCodes>\s</o:FieldCodes>
          </o:OLEObject>
        </w:object>
      </w:r>
    </w:p>
    <w:p w14:paraId="0362F154" w14:textId="77777777" w:rsidR="00A80F69" w:rsidRPr="00690A26" w:rsidRDefault="00A80F69" w:rsidP="00A80F69">
      <w:pPr>
        <w:pStyle w:val="TF"/>
        <w:rPr>
          <w:lang w:val="en-US"/>
        </w:rPr>
      </w:pPr>
      <w:bookmarkStart w:id="106"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07" w:name="_Toc510696585"/>
      <w:bookmarkStart w:id="108" w:name="_Toc35971377"/>
      <w:bookmarkEnd w:id="106"/>
      <w:r w:rsidRPr="004D3578">
        <w:br w:type="page"/>
      </w:r>
      <w:bookmarkStart w:id="109" w:name="_Toc144024104"/>
      <w:bookmarkStart w:id="110" w:name="_Toc148176798"/>
      <w:bookmarkStart w:id="111" w:name="_Toc151379155"/>
      <w:bookmarkStart w:id="112" w:name="_Toc151445337"/>
      <w:bookmarkStart w:id="113" w:name="_Toc160470397"/>
      <w:bookmarkStart w:id="114" w:name="_Toc164873541"/>
      <w:bookmarkStart w:id="115" w:name="_Toc180306161"/>
      <w:bookmarkStart w:id="116" w:name="_Toc195373894"/>
      <w:bookmarkStart w:id="117" w:name="_Toc199184998"/>
      <w:r w:rsidR="008A6D4A">
        <w:lastRenderedPageBreak/>
        <w:t>5</w:t>
      </w:r>
      <w:r w:rsidR="008A6D4A" w:rsidRPr="004D3578">
        <w:tab/>
      </w:r>
      <w:r w:rsidR="008A6D4A">
        <w:t xml:space="preserve">Services offered by the </w:t>
      </w:r>
      <w:bookmarkEnd w:id="107"/>
      <w:bookmarkEnd w:id="108"/>
      <w:r w:rsidR="00814305">
        <w:t>SEALDD Server</w:t>
      </w:r>
      <w:bookmarkEnd w:id="109"/>
      <w:bookmarkEnd w:id="110"/>
      <w:bookmarkEnd w:id="111"/>
      <w:bookmarkEnd w:id="112"/>
      <w:bookmarkEnd w:id="113"/>
      <w:bookmarkEnd w:id="114"/>
      <w:bookmarkEnd w:id="115"/>
      <w:bookmarkEnd w:id="116"/>
      <w:bookmarkEnd w:id="117"/>
    </w:p>
    <w:p w14:paraId="5A6A4D44" w14:textId="77777777" w:rsidR="008A6D4A" w:rsidRDefault="008A6D4A" w:rsidP="007A4424">
      <w:pPr>
        <w:pStyle w:val="Heading2"/>
      </w:pPr>
      <w:bookmarkStart w:id="118" w:name="_Toc510696586"/>
      <w:bookmarkStart w:id="119" w:name="_Toc35971378"/>
      <w:bookmarkStart w:id="120" w:name="_Toc144024105"/>
      <w:bookmarkStart w:id="121" w:name="_Toc148176799"/>
      <w:bookmarkStart w:id="122" w:name="_Toc151379156"/>
      <w:bookmarkStart w:id="123" w:name="_Toc151445338"/>
      <w:bookmarkStart w:id="124" w:name="_Toc160470398"/>
      <w:bookmarkStart w:id="125" w:name="_Toc164873542"/>
      <w:bookmarkStart w:id="126" w:name="_Toc180306162"/>
      <w:bookmarkStart w:id="127" w:name="_Toc195373895"/>
      <w:bookmarkStart w:id="128" w:name="_Toc199184999"/>
      <w:r>
        <w:t>5.1</w:t>
      </w:r>
      <w:r>
        <w:tab/>
        <w:t>Introduction</w:t>
      </w:r>
      <w:bookmarkEnd w:id="118"/>
      <w:bookmarkEnd w:id="119"/>
      <w:bookmarkEnd w:id="120"/>
      <w:bookmarkEnd w:id="121"/>
      <w:bookmarkEnd w:id="122"/>
      <w:bookmarkEnd w:id="123"/>
      <w:bookmarkEnd w:id="124"/>
      <w:bookmarkEnd w:id="125"/>
      <w:bookmarkEnd w:id="126"/>
      <w:bookmarkEnd w:id="127"/>
      <w:bookmarkEnd w:id="128"/>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w:t>
            </w:r>
            <w:r w:rsidRPr="00C20CAE">
              <w:rPr>
                <w:lang w:val="en-US"/>
              </w:rPr>
              <w:lastRenderedPageBreak/>
              <w:t>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29" w:name="_Toc510696587"/>
      <w:bookmarkStart w:id="130" w:name="_Toc35971379"/>
      <w:r w:rsidRPr="004D3578">
        <w:br w:type="page"/>
      </w:r>
      <w:bookmarkStart w:id="131" w:name="_Toc144024106"/>
      <w:bookmarkStart w:id="132" w:name="_Toc148176800"/>
      <w:bookmarkStart w:id="133" w:name="_Toc151379157"/>
      <w:bookmarkStart w:id="134" w:name="_Toc151445339"/>
      <w:bookmarkStart w:id="135" w:name="_Toc160470399"/>
      <w:bookmarkStart w:id="136" w:name="_Toc164873543"/>
      <w:bookmarkStart w:id="137" w:name="_Toc180306163"/>
      <w:bookmarkStart w:id="138" w:name="_Toc195373896"/>
      <w:bookmarkStart w:id="139" w:name="_Toc199185000"/>
      <w:r w:rsidR="008A6D4A">
        <w:lastRenderedPageBreak/>
        <w:t>5.2</w:t>
      </w:r>
      <w:r w:rsidR="008A6D4A">
        <w:tab/>
      </w:r>
      <w:r w:rsidR="004323EA" w:rsidRPr="003430D5">
        <w:rPr>
          <w:lang w:val="en-US"/>
        </w:rPr>
        <w:t>SDD_Transmission</w:t>
      </w:r>
      <w:r w:rsidR="008A6D4A" w:rsidRPr="00AF47A0">
        <w:t xml:space="preserve"> </w:t>
      </w:r>
      <w:r w:rsidR="008A6D4A">
        <w:t>Service</w:t>
      </w:r>
      <w:bookmarkEnd w:id="129"/>
      <w:bookmarkEnd w:id="130"/>
      <w:bookmarkEnd w:id="131"/>
      <w:bookmarkEnd w:id="132"/>
      <w:bookmarkEnd w:id="133"/>
      <w:bookmarkEnd w:id="134"/>
      <w:bookmarkEnd w:id="135"/>
      <w:bookmarkEnd w:id="136"/>
      <w:bookmarkEnd w:id="137"/>
      <w:bookmarkEnd w:id="138"/>
      <w:bookmarkEnd w:id="139"/>
    </w:p>
    <w:p w14:paraId="689EB835" w14:textId="77777777" w:rsidR="008A6D4A" w:rsidRDefault="008A6D4A" w:rsidP="007A4424">
      <w:pPr>
        <w:pStyle w:val="Heading3"/>
      </w:pPr>
      <w:bookmarkStart w:id="140" w:name="_Toc510696588"/>
      <w:bookmarkStart w:id="141" w:name="_Toc35971380"/>
      <w:bookmarkStart w:id="142" w:name="_Toc144024107"/>
      <w:bookmarkStart w:id="143" w:name="_Toc148176801"/>
      <w:bookmarkStart w:id="144" w:name="_Toc151379158"/>
      <w:bookmarkStart w:id="145" w:name="_Toc151445340"/>
      <w:bookmarkStart w:id="146" w:name="_Toc160470400"/>
      <w:bookmarkStart w:id="147" w:name="_Toc164873544"/>
      <w:bookmarkStart w:id="148" w:name="_Toc180306164"/>
      <w:bookmarkStart w:id="149" w:name="_Toc195373897"/>
      <w:bookmarkStart w:id="150" w:name="_Toc199185001"/>
      <w:r>
        <w:t>5.2.1</w:t>
      </w:r>
      <w:r>
        <w:tab/>
        <w:t>Service Description</w:t>
      </w:r>
      <w:bookmarkEnd w:id="140"/>
      <w:bookmarkEnd w:id="141"/>
      <w:bookmarkEnd w:id="142"/>
      <w:bookmarkEnd w:id="143"/>
      <w:bookmarkEnd w:id="144"/>
      <w:bookmarkEnd w:id="145"/>
      <w:bookmarkEnd w:id="146"/>
      <w:bookmarkEnd w:id="147"/>
      <w:bookmarkEnd w:id="148"/>
      <w:bookmarkEnd w:id="149"/>
      <w:bookmarkEnd w:id="150"/>
    </w:p>
    <w:p w14:paraId="571DE644" w14:textId="6EE13D09" w:rsidR="003C336D" w:rsidRDefault="003C336D" w:rsidP="003C336D">
      <w:bookmarkStart w:id="151" w:name="_Toc510696589"/>
      <w:bookmarkStart w:id="152"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53"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54" w:name="_Toc148176802"/>
      <w:bookmarkStart w:id="155" w:name="_Toc151379159"/>
      <w:bookmarkStart w:id="156" w:name="_Toc151445341"/>
      <w:bookmarkStart w:id="157" w:name="_Toc160470401"/>
      <w:bookmarkStart w:id="158" w:name="_Toc164873545"/>
      <w:bookmarkStart w:id="159" w:name="_Toc180306165"/>
      <w:bookmarkStart w:id="160" w:name="_Toc195373898"/>
      <w:bookmarkStart w:id="161" w:name="_Toc199185002"/>
      <w:r>
        <w:t>5.2.2</w:t>
      </w:r>
      <w:r>
        <w:tab/>
        <w:t>Service Operations</w:t>
      </w:r>
      <w:bookmarkEnd w:id="151"/>
      <w:bookmarkEnd w:id="152"/>
      <w:bookmarkEnd w:id="153"/>
      <w:bookmarkEnd w:id="154"/>
      <w:bookmarkEnd w:id="155"/>
      <w:bookmarkEnd w:id="156"/>
      <w:bookmarkEnd w:id="157"/>
      <w:bookmarkEnd w:id="158"/>
      <w:bookmarkEnd w:id="159"/>
      <w:bookmarkEnd w:id="160"/>
      <w:bookmarkEnd w:id="161"/>
    </w:p>
    <w:p w14:paraId="7C9FCE91" w14:textId="77777777" w:rsidR="00C07B9A" w:rsidRDefault="00C07B9A" w:rsidP="00C07B9A">
      <w:pPr>
        <w:pStyle w:val="Heading4"/>
      </w:pPr>
      <w:bookmarkStart w:id="162" w:name="_Toc148176803"/>
      <w:bookmarkStart w:id="163" w:name="_Toc151379160"/>
      <w:bookmarkStart w:id="164" w:name="_Toc151445342"/>
      <w:bookmarkStart w:id="165" w:name="_Toc160470402"/>
      <w:bookmarkStart w:id="166" w:name="_Toc164873546"/>
      <w:bookmarkStart w:id="167" w:name="_Toc180306166"/>
      <w:bookmarkStart w:id="168" w:name="_Toc195373899"/>
      <w:bookmarkStart w:id="169" w:name="_Toc199185003"/>
      <w:r>
        <w:t>5.2.2.1</w:t>
      </w:r>
      <w:r>
        <w:tab/>
        <w:t>Introduction</w:t>
      </w:r>
      <w:bookmarkEnd w:id="162"/>
      <w:bookmarkEnd w:id="163"/>
      <w:bookmarkEnd w:id="164"/>
      <w:bookmarkEnd w:id="165"/>
      <w:bookmarkEnd w:id="166"/>
      <w:bookmarkEnd w:id="167"/>
      <w:bookmarkEnd w:id="168"/>
      <w:bookmarkEnd w:id="169"/>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70" w:name="_Toc510696591"/>
      <w:bookmarkStart w:id="171" w:name="_Toc35971383"/>
      <w:bookmarkStart w:id="172" w:name="_Toc144024110"/>
      <w:bookmarkStart w:id="173" w:name="_Toc148176804"/>
      <w:bookmarkStart w:id="174" w:name="_Toc151379161"/>
      <w:bookmarkStart w:id="175" w:name="_Toc151445343"/>
      <w:bookmarkStart w:id="176" w:name="_Toc160470403"/>
      <w:bookmarkStart w:id="177" w:name="_Toc164873547"/>
      <w:bookmarkStart w:id="178" w:name="_Toc180306167"/>
      <w:bookmarkStart w:id="179" w:name="_Toc195373900"/>
      <w:bookmarkStart w:id="180" w:name="_Toc199185004"/>
      <w:r>
        <w:t>5.2.2.2</w:t>
      </w:r>
      <w:r>
        <w:tab/>
      </w:r>
      <w:r w:rsidR="00CE7754" w:rsidRPr="003430D5">
        <w:rPr>
          <w:lang w:val="en-US"/>
        </w:rPr>
        <w:t>SDD_Transmission</w:t>
      </w:r>
      <w:r w:rsidR="00CE7754">
        <w:rPr>
          <w:lang w:val="en-US"/>
        </w:rPr>
        <w:t>_Request</w:t>
      </w:r>
      <w:bookmarkEnd w:id="170"/>
      <w:bookmarkEnd w:id="171"/>
      <w:bookmarkEnd w:id="172"/>
      <w:bookmarkEnd w:id="173"/>
      <w:bookmarkEnd w:id="174"/>
      <w:bookmarkEnd w:id="175"/>
      <w:bookmarkEnd w:id="176"/>
      <w:bookmarkEnd w:id="177"/>
      <w:bookmarkEnd w:id="178"/>
      <w:bookmarkEnd w:id="179"/>
      <w:bookmarkEnd w:id="180"/>
    </w:p>
    <w:p w14:paraId="687573F6" w14:textId="77777777" w:rsidR="008A6D4A" w:rsidRDefault="008A6D4A" w:rsidP="007A4424">
      <w:pPr>
        <w:pStyle w:val="Heading5"/>
      </w:pPr>
      <w:bookmarkStart w:id="181" w:name="_Toc510696592"/>
      <w:bookmarkStart w:id="182" w:name="_Toc35971384"/>
      <w:bookmarkStart w:id="183" w:name="_Toc144024111"/>
      <w:bookmarkStart w:id="184" w:name="_Toc148176805"/>
      <w:bookmarkStart w:id="185" w:name="_Toc151379162"/>
      <w:bookmarkStart w:id="186" w:name="_Toc151445344"/>
      <w:bookmarkStart w:id="187" w:name="_Toc160470404"/>
      <w:bookmarkStart w:id="188" w:name="_Toc164873548"/>
      <w:bookmarkStart w:id="189" w:name="_Toc180306168"/>
      <w:bookmarkStart w:id="190" w:name="_Toc195373901"/>
      <w:bookmarkStart w:id="191" w:name="_Toc199185005"/>
      <w:r>
        <w:t>5.2.2.2.1</w:t>
      </w:r>
      <w:r>
        <w:tab/>
        <w:t>General</w:t>
      </w:r>
      <w:bookmarkEnd w:id="181"/>
      <w:bookmarkEnd w:id="182"/>
      <w:bookmarkEnd w:id="183"/>
      <w:bookmarkEnd w:id="184"/>
      <w:bookmarkEnd w:id="185"/>
      <w:bookmarkEnd w:id="186"/>
      <w:bookmarkEnd w:id="187"/>
      <w:bookmarkEnd w:id="188"/>
      <w:bookmarkEnd w:id="189"/>
      <w:bookmarkEnd w:id="190"/>
      <w:bookmarkEnd w:id="191"/>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192" w:name="_Toc510696593"/>
      <w:bookmarkStart w:id="193" w:name="_Toc35971385"/>
      <w:bookmarkStart w:id="194" w:name="_Toc144024112"/>
      <w:bookmarkStart w:id="195" w:name="_Toc148176806"/>
      <w:bookmarkStart w:id="196" w:name="_Toc151379163"/>
      <w:bookmarkStart w:id="197" w:name="_Toc151445345"/>
      <w:bookmarkStart w:id="198" w:name="_Toc160470405"/>
      <w:bookmarkStart w:id="199" w:name="_Toc164873549"/>
      <w:bookmarkStart w:id="200" w:name="_Toc180306169"/>
      <w:bookmarkStart w:id="201" w:name="_Toc195373902"/>
      <w:bookmarkStart w:id="202" w:name="_Toc199185006"/>
      <w:r>
        <w:t>5.2.2.2.2</w:t>
      </w:r>
      <w:r>
        <w:tab/>
      </w:r>
      <w:r w:rsidR="00186C81">
        <w:t>SEALDD Transmission Request</w:t>
      </w:r>
      <w:bookmarkEnd w:id="192"/>
      <w:bookmarkEnd w:id="193"/>
      <w:bookmarkEnd w:id="194"/>
      <w:bookmarkEnd w:id="195"/>
      <w:bookmarkEnd w:id="196"/>
      <w:bookmarkEnd w:id="197"/>
      <w:bookmarkEnd w:id="198"/>
      <w:bookmarkEnd w:id="199"/>
      <w:bookmarkEnd w:id="200"/>
      <w:bookmarkEnd w:id="201"/>
      <w:bookmarkEnd w:id="202"/>
    </w:p>
    <w:p w14:paraId="6F2155D3" w14:textId="41581FE6" w:rsidR="00C7571F" w:rsidRPr="00705544" w:rsidRDefault="00C7571F" w:rsidP="00C7571F">
      <w:bookmarkStart w:id="203" w:name="_Toc510696594"/>
      <w:bookmarkStart w:id="204" w:name="_Toc35971386"/>
      <w:r w:rsidRPr="00705544">
        <w:t>Figure 5.</w:t>
      </w:r>
      <w:r>
        <w:t>2</w:t>
      </w:r>
      <w:r w:rsidRPr="00705544">
        <w:t xml:space="preserve">.2.2.2-1 depicts a scenario where a </w:t>
      </w:r>
      <w:r>
        <w:t>service cons</w:t>
      </w:r>
      <w:r>
        <w:lastRenderedPageBreak/>
        <w:t xml:space="preserve">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05" w:name="_MON_1752674973"/>
    <w:bookmarkEnd w:id="205"/>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11193517"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06" w:name="_Toc510696595"/>
      <w:bookmarkStart w:id="207" w:name="_Toc35971387"/>
      <w:bookmarkStart w:id="208" w:name="_Toc144024113"/>
      <w:bookmarkStart w:id="209" w:name="_Toc148176807"/>
      <w:bookmarkStart w:id="210" w:name="_Toc151379164"/>
      <w:bookmarkStart w:id="211" w:name="_Toc151445346"/>
      <w:bookmarkStart w:id="212" w:name="_Toc160470406"/>
      <w:bookmarkStart w:id="213" w:name="_Toc164873550"/>
      <w:bookmarkStart w:id="214" w:name="_Toc180306170"/>
      <w:bookmarkStart w:id="215" w:name="_Toc195373903"/>
      <w:bookmarkStart w:id="216" w:name="_Toc199185007"/>
      <w:bookmarkEnd w:id="203"/>
      <w:bookmarkEnd w:id="204"/>
      <w:r>
        <w:t>5.2.2.3</w:t>
      </w:r>
      <w:r>
        <w:tab/>
      </w:r>
      <w:r w:rsidR="002A02E2" w:rsidRPr="002C4BE8">
        <w:rPr>
          <w:lang w:val="en-US"/>
        </w:rPr>
        <w:t>SDD_Transmission</w:t>
      </w:r>
      <w:r w:rsidR="002A02E2">
        <w:t>_ConnStatusSubscribe</w:t>
      </w:r>
      <w:bookmarkEnd w:id="206"/>
      <w:bookmarkEnd w:id="207"/>
      <w:bookmarkEnd w:id="208"/>
      <w:bookmarkEnd w:id="209"/>
      <w:bookmarkEnd w:id="210"/>
      <w:bookmarkEnd w:id="211"/>
      <w:bookmarkEnd w:id="212"/>
      <w:bookmarkEnd w:id="213"/>
      <w:bookmarkEnd w:id="214"/>
      <w:bookmarkEnd w:id="215"/>
      <w:bookmarkEnd w:id="216"/>
    </w:p>
    <w:p w14:paraId="1AD48662" w14:textId="4295B301" w:rsidR="00F850F5" w:rsidRDefault="00F850F5" w:rsidP="00F850F5">
      <w:pPr>
        <w:pStyle w:val="Heading5"/>
      </w:pPr>
      <w:bookmarkStart w:id="217" w:name="_Toc144024114"/>
      <w:bookmarkStart w:id="218" w:name="_Toc148176808"/>
      <w:bookmarkStart w:id="219" w:name="_Toc151379165"/>
      <w:bookmarkStart w:id="220" w:name="_Toc151445347"/>
      <w:bookmarkStart w:id="221" w:name="_Toc160470407"/>
      <w:bookmarkStart w:id="222" w:name="_Toc164873551"/>
      <w:bookmarkStart w:id="223" w:name="_Toc180306171"/>
      <w:bookmarkStart w:id="224" w:name="_Toc195373904"/>
      <w:bookmarkStart w:id="225" w:name="_Toc199185008"/>
      <w:bookmarkStart w:id="226" w:name="_Toc510696596"/>
      <w:bookmarkStart w:id="227" w:name="_Toc35971388"/>
      <w:r>
        <w:t>5.2.2.3.1</w:t>
      </w:r>
      <w:r>
        <w:tab/>
        <w:t>General</w:t>
      </w:r>
      <w:bookmarkEnd w:id="217"/>
      <w:bookmarkEnd w:id="218"/>
      <w:bookmarkEnd w:id="219"/>
      <w:bookmarkEnd w:id="220"/>
      <w:bookmarkEnd w:id="221"/>
      <w:bookmarkEnd w:id="222"/>
      <w:bookmarkEnd w:id="223"/>
      <w:bookmarkEnd w:id="224"/>
      <w:bookmarkEnd w:id="225"/>
    </w:p>
    <w:p w14:paraId="040E676D" w14:textId="4AC230F0" w:rsidR="00C07B9A" w:rsidRDefault="00C07B9A" w:rsidP="00C07B9A">
      <w:bookmarkStart w:id="228"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29" w:name="_Toc148176809"/>
      <w:bookmarkStart w:id="230" w:name="_Toc151379166"/>
      <w:bookmarkStart w:id="231" w:name="_Toc151445348"/>
      <w:bookmarkStart w:id="232" w:name="_Toc160470408"/>
      <w:bookmarkStart w:id="233" w:name="_Toc164873552"/>
      <w:bookmarkStart w:id="234" w:name="_Toc180306172"/>
      <w:bookmarkStart w:id="235" w:name="_Toc195373905"/>
      <w:bookmarkStart w:id="236" w:name="_Toc199185009"/>
      <w:r>
        <w:t>5.2.2.3.2</w:t>
      </w:r>
      <w:r>
        <w:tab/>
      </w:r>
      <w:r w:rsidR="00C07B9A">
        <w:rPr>
          <w:lang w:val="en-US"/>
        </w:rPr>
        <w:t xml:space="preserve">SEALDD </w:t>
      </w:r>
      <w:r w:rsidR="00C07B9A">
        <w:t>Connection Status Subscription</w:t>
      </w:r>
      <w:r w:rsidR="00C07B9A" w:rsidRPr="008E137B">
        <w:t xml:space="preserve"> </w:t>
      </w:r>
      <w:r w:rsidR="00C07B9A">
        <w:t>Creation</w:t>
      </w:r>
      <w:bookmarkEnd w:id="228"/>
      <w:bookmarkEnd w:id="229"/>
      <w:bookmarkEnd w:id="230"/>
      <w:bookmarkEnd w:id="231"/>
      <w:bookmarkEnd w:id="232"/>
      <w:bookmarkEnd w:id="233"/>
      <w:bookmarkEnd w:id="234"/>
      <w:bookmarkEnd w:id="235"/>
      <w:bookmarkEnd w:id="236"/>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w:t>
      </w:r>
      <w:r>
        <w:lastRenderedPageBreak/>
        <w:t>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37" w:name="_MON_1756886537"/>
    <w:bookmarkEnd w:id="237"/>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11193518"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38" w:name="_Toc148176810"/>
      <w:bookmarkStart w:id="239" w:name="_Toc151379167"/>
      <w:bookmarkStart w:id="240" w:name="_Toc151445349"/>
      <w:bookmarkStart w:id="241" w:name="_Toc160470409"/>
      <w:bookmarkStart w:id="242" w:name="_Toc164873553"/>
      <w:bookmarkStart w:id="243" w:name="_Toc180306173"/>
      <w:bookmarkStart w:id="244" w:name="_Toc195373906"/>
      <w:bookmarkStart w:id="245" w:name="_Toc199185010"/>
      <w:bookmarkStart w:id="246" w:name="_Toc144024116"/>
      <w:r w:rsidRPr="00C07B9A">
        <w:t>5.2.2.3.3</w:t>
      </w:r>
      <w:r w:rsidRPr="00C07B9A">
        <w:tab/>
      </w:r>
      <w:r w:rsidRPr="00C07B9A">
        <w:rPr>
          <w:lang w:val="en-US"/>
        </w:rPr>
        <w:t xml:space="preserve">SEALDD </w:t>
      </w:r>
      <w:r w:rsidRPr="00C07B9A">
        <w:t>Connection Status Subscription Update</w:t>
      </w:r>
      <w:bookmarkEnd w:id="238"/>
      <w:bookmarkEnd w:id="239"/>
      <w:bookmarkEnd w:id="240"/>
      <w:bookmarkEnd w:id="241"/>
      <w:bookmarkEnd w:id="242"/>
      <w:bookmarkEnd w:id="243"/>
      <w:bookmarkEnd w:id="244"/>
      <w:bookmarkEnd w:id="245"/>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4.3pt" o:ole="">
            <v:imagedata r:id="rId19" o:title=""/>
          </v:shape>
          <o:OLEObject Type="Embed" ProgID="Word.Document.8" ShapeID="_x0000_i1030" DrawAspect="Content" ObjectID="_1811193519"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Conn</w:t>
      </w:r>
      <w:r>
        <w:lastRenderedPageBreak/>
        <w:t xml:space="preserve">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47" w:name="_Hlk157180974"/>
      <w:r>
        <w:t xml:space="preserve">ConnStatusSubsc </w:t>
      </w:r>
      <w:bookmarkEnd w:id="247"/>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48" w:name="_Toc148176811"/>
      <w:bookmarkStart w:id="249" w:name="_Toc151379168"/>
      <w:bookmarkStart w:id="250" w:name="_Toc151445350"/>
      <w:bookmarkStart w:id="251" w:name="_Toc160470410"/>
      <w:bookmarkStart w:id="252" w:name="_Toc164873554"/>
      <w:bookmarkStart w:id="253" w:name="_Toc180306174"/>
      <w:bookmarkStart w:id="254" w:name="_Toc195373907"/>
      <w:bookmarkStart w:id="255" w:name="_Toc199185011"/>
      <w:r w:rsidRPr="00C07B9A">
        <w:t>5.2.2.3.4</w:t>
      </w:r>
      <w:r>
        <w:tab/>
      </w:r>
      <w:r>
        <w:rPr>
          <w:lang w:val="en-US"/>
        </w:rPr>
        <w:t xml:space="preserve">SEALDD </w:t>
      </w:r>
      <w:r>
        <w:t>Connection Status Subscription</w:t>
      </w:r>
      <w:r w:rsidRPr="008E137B">
        <w:t xml:space="preserve"> </w:t>
      </w:r>
      <w:r>
        <w:t>Deletion</w:t>
      </w:r>
      <w:bookmarkEnd w:id="248"/>
      <w:bookmarkEnd w:id="249"/>
      <w:bookmarkEnd w:id="250"/>
      <w:bookmarkEnd w:id="251"/>
      <w:bookmarkEnd w:id="252"/>
      <w:bookmarkEnd w:id="253"/>
      <w:bookmarkEnd w:id="254"/>
      <w:bookmarkEnd w:id="255"/>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56" w:name="_MON_1769239064"/>
    <w:bookmarkEnd w:id="256"/>
    <w:p w14:paraId="28327E85" w14:textId="77777777" w:rsidR="00B45034" w:rsidRPr="00535E7D" w:rsidRDefault="00B45034" w:rsidP="00B45034">
      <w:pPr>
        <w:pStyle w:val="TH"/>
      </w:pPr>
      <w:r w:rsidRPr="00535E7D">
        <w:object w:dxaOrig="9620" w:dyaOrig="2508" w14:anchorId="7B42BF21">
          <v:shape id="_x0000_i1031" type="#_x0000_t75" style="width:480pt;height:125.15pt" o:ole="">
            <v:imagedata r:id="rId21" o:title=""/>
          </v:shape>
          <o:OLEObject Type="Embed" ProgID="Word.Document.8" ShapeID="_x0000_i1031" DrawAspect="Content" ObjectID="_1811193520"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57" w:name="_Toc148176812"/>
      <w:bookmarkStart w:id="258" w:name="_Toc151379169"/>
      <w:bookmarkStart w:id="259" w:name="_Toc151445351"/>
      <w:bookmarkStart w:id="260" w:name="_Toc160470411"/>
      <w:bookmarkStart w:id="261" w:name="_Toc164873555"/>
      <w:bookmarkStart w:id="262" w:name="_Toc180306175"/>
      <w:bookmarkStart w:id="263" w:name="_Toc195373908"/>
      <w:bookmarkStart w:id="264" w:name="_Toc199185012"/>
      <w:r>
        <w:t>5.2</w:t>
      </w:r>
      <w:r w:rsidRPr="007E3FEE">
        <w:t>.2.4</w:t>
      </w:r>
      <w:r>
        <w:tab/>
      </w:r>
      <w:r w:rsidRPr="002C4BE8">
        <w:rPr>
          <w:lang w:val="en-US"/>
        </w:rPr>
        <w:t>SDD_Transmission</w:t>
      </w:r>
      <w:r>
        <w:t>_ConnStatusNotify</w:t>
      </w:r>
      <w:bookmarkEnd w:id="246"/>
      <w:bookmarkEnd w:id="257"/>
      <w:bookmarkEnd w:id="258"/>
      <w:bookmarkEnd w:id="259"/>
      <w:bookmarkEnd w:id="260"/>
      <w:bookmarkEnd w:id="261"/>
      <w:bookmarkEnd w:id="262"/>
      <w:bookmarkEnd w:id="263"/>
      <w:bookmarkEnd w:id="264"/>
    </w:p>
    <w:p w14:paraId="64659196" w14:textId="77777777" w:rsidR="00E70935" w:rsidRDefault="00E70935" w:rsidP="00E70935">
      <w:pPr>
        <w:pStyle w:val="Heading5"/>
      </w:pPr>
      <w:bookmarkStart w:id="265" w:name="_Toc144024117"/>
      <w:bookmarkStart w:id="266" w:name="_Toc148176813"/>
      <w:bookmarkStart w:id="267" w:name="_Toc151379170"/>
      <w:bookmarkStart w:id="268" w:name="_Toc151445352"/>
      <w:bookmarkStart w:id="269" w:name="_Toc160470412"/>
      <w:bookmarkStart w:id="270" w:name="_Toc164873556"/>
      <w:bookmarkStart w:id="271" w:name="_Toc180306176"/>
      <w:bookmarkStart w:id="272" w:name="_Toc195373909"/>
      <w:bookmarkStart w:id="273" w:name="_Toc199185013"/>
      <w:r>
        <w:t>5.2.2.4.1</w:t>
      </w:r>
      <w:r>
        <w:tab/>
        <w:t>General</w:t>
      </w:r>
      <w:bookmarkEnd w:id="265"/>
      <w:bookmarkEnd w:id="266"/>
      <w:bookmarkEnd w:id="267"/>
      <w:bookmarkEnd w:id="268"/>
      <w:bookmarkEnd w:id="269"/>
      <w:bookmarkEnd w:id="270"/>
      <w:bookmarkEnd w:id="271"/>
      <w:bookmarkEnd w:id="272"/>
      <w:bookmarkEnd w:id="273"/>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74" w:name="_Toc144024118"/>
      <w:bookmarkStart w:id="275" w:name="_Toc148176814"/>
      <w:bookmarkStart w:id="276" w:name="_Toc151379171"/>
      <w:bookmarkStart w:id="277" w:name="_Toc151445353"/>
      <w:bookmarkStart w:id="278" w:name="_Toc160470413"/>
      <w:bookmarkStart w:id="279" w:name="_Toc164873557"/>
      <w:bookmarkStart w:id="280" w:name="_Toc180306177"/>
      <w:bookmarkStart w:id="281" w:name="_Toc195373910"/>
      <w:bookmarkStart w:id="282" w:name="_Toc199185014"/>
      <w:r>
        <w:t>5.2.2.4.2</w:t>
      </w:r>
      <w:r>
        <w:tab/>
      </w:r>
      <w:r w:rsidR="00F67E5C">
        <w:t xml:space="preserve">SEALDD </w:t>
      </w:r>
      <w:r>
        <w:t xml:space="preserve">Connection Status </w:t>
      </w:r>
      <w:bookmarkEnd w:id="274"/>
      <w:r w:rsidR="009F2241">
        <w:t>Notification</w:t>
      </w:r>
      <w:bookmarkEnd w:id="275"/>
      <w:bookmarkEnd w:id="276"/>
      <w:bookmarkEnd w:id="277"/>
      <w:bookmarkEnd w:id="278"/>
      <w:bookmarkEnd w:id="279"/>
      <w:bookmarkEnd w:id="280"/>
      <w:bookmarkEnd w:id="281"/>
      <w:bookmarkEnd w:id="282"/>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83" w:name="_MON_1756887398"/>
    <w:bookmarkEnd w:id="283"/>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11193521"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84" w:name="_Toc144024119"/>
      <w:bookmarkStart w:id="285" w:name="_Toc148176815"/>
      <w:bookmarkStart w:id="286" w:name="_Toc151379172"/>
      <w:bookmarkStart w:id="287" w:name="_Toc151445354"/>
      <w:bookmarkStart w:id="288" w:name="_Toc160470414"/>
      <w:bookmarkStart w:id="289" w:name="_Toc164873558"/>
      <w:bookmarkStart w:id="290" w:name="_Toc180306178"/>
      <w:bookmarkStart w:id="291" w:name="_Toc195373911"/>
      <w:bookmarkStart w:id="292" w:name="_Toc199185015"/>
      <w:r w:rsidR="008A6D4A">
        <w:lastRenderedPageBreak/>
        <w:t>5.3</w:t>
      </w:r>
      <w:r w:rsidR="008A6D4A">
        <w:tab/>
      </w:r>
      <w:r w:rsidR="00715B59" w:rsidRPr="00E858DF">
        <w:rPr>
          <w:lang w:val="en-US"/>
        </w:rPr>
        <w:t>SDD_DataStorage</w:t>
      </w:r>
      <w:r w:rsidR="008A6D4A" w:rsidRPr="00AF47A0">
        <w:t xml:space="preserve"> </w:t>
      </w:r>
      <w:r w:rsidR="008A6D4A">
        <w:t>Service</w:t>
      </w:r>
      <w:bookmarkEnd w:id="226"/>
      <w:bookmarkEnd w:id="227"/>
      <w:bookmarkEnd w:id="284"/>
      <w:bookmarkEnd w:id="285"/>
      <w:bookmarkEnd w:id="286"/>
      <w:bookmarkEnd w:id="287"/>
      <w:bookmarkEnd w:id="288"/>
      <w:bookmarkEnd w:id="289"/>
      <w:bookmarkEnd w:id="290"/>
      <w:bookmarkEnd w:id="291"/>
      <w:bookmarkEnd w:id="292"/>
    </w:p>
    <w:p w14:paraId="1A5FA95E" w14:textId="77777777" w:rsidR="00715B59" w:rsidRPr="00715B59" w:rsidRDefault="00715B59" w:rsidP="00715B59">
      <w:pPr>
        <w:pStyle w:val="Heading3"/>
      </w:pPr>
      <w:bookmarkStart w:id="293" w:name="_Toc148176816"/>
      <w:bookmarkStart w:id="294" w:name="_Toc151379173"/>
      <w:bookmarkStart w:id="295" w:name="_Toc151445355"/>
      <w:bookmarkStart w:id="296" w:name="_Toc160470415"/>
      <w:bookmarkStart w:id="297" w:name="_Toc164873559"/>
      <w:bookmarkStart w:id="298" w:name="_Toc180306179"/>
      <w:bookmarkStart w:id="299" w:name="_Toc195373912"/>
      <w:bookmarkStart w:id="300" w:name="_Toc199185016"/>
      <w:bookmarkStart w:id="301" w:name="_Toc67903503"/>
      <w:bookmarkStart w:id="302" w:name="_Toc510696597"/>
      <w:bookmarkStart w:id="303" w:name="_Toc35971389"/>
      <w:r w:rsidRPr="00715B59">
        <w:t>5.3.1</w:t>
      </w:r>
      <w:r w:rsidRPr="00715B59">
        <w:tab/>
        <w:t>Service Description</w:t>
      </w:r>
      <w:bookmarkEnd w:id="293"/>
      <w:bookmarkEnd w:id="294"/>
      <w:bookmarkEnd w:id="295"/>
      <w:bookmarkEnd w:id="296"/>
      <w:bookmarkEnd w:id="297"/>
      <w:bookmarkEnd w:id="298"/>
      <w:bookmarkEnd w:id="299"/>
      <w:bookmarkEnd w:id="300"/>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04" w:name="_Toc148176817"/>
      <w:bookmarkStart w:id="305" w:name="_Toc151379174"/>
      <w:bookmarkStart w:id="306" w:name="_Toc151445356"/>
      <w:bookmarkStart w:id="307" w:name="_Toc160470416"/>
      <w:bookmarkStart w:id="308" w:name="_Toc164873560"/>
      <w:bookmarkStart w:id="309" w:name="_Toc180306180"/>
      <w:bookmarkStart w:id="310" w:name="_Toc195373913"/>
      <w:bookmarkStart w:id="311" w:name="_Toc199185017"/>
      <w:r w:rsidRPr="00715B59">
        <w:t>5.3.2</w:t>
      </w:r>
      <w:r w:rsidRPr="00715B59">
        <w:tab/>
        <w:t>Service Operations</w:t>
      </w:r>
      <w:bookmarkEnd w:id="304"/>
      <w:bookmarkEnd w:id="305"/>
      <w:bookmarkEnd w:id="306"/>
      <w:bookmarkEnd w:id="307"/>
      <w:bookmarkEnd w:id="308"/>
      <w:bookmarkEnd w:id="309"/>
      <w:bookmarkEnd w:id="310"/>
      <w:bookmarkEnd w:id="311"/>
    </w:p>
    <w:p w14:paraId="6745C23D" w14:textId="77777777" w:rsidR="00715B59" w:rsidRPr="00715B59" w:rsidRDefault="00715B59" w:rsidP="00715B59">
      <w:pPr>
        <w:pStyle w:val="Heading4"/>
      </w:pPr>
      <w:bookmarkStart w:id="312" w:name="_Toc148176818"/>
      <w:bookmarkStart w:id="313" w:name="_Toc151379175"/>
      <w:bookmarkStart w:id="314" w:name="_Toc151445357"/>
      <w:bookmarkStart w:id="315" w:name="_Toc160470417"/>
      <w:bookmarkStart w:id="316" w:name="_Toc164873561"/>
      <w:bookmarkStart w:id="317" w:name="_Toc180306181"/>
      <w:bookmarkStart w:id="318" w:name="_Toc195373914"/>
      <w:bookmarkStart w:id="319" w:name="_Toc199185018"/>
      <w:r w:rsidRPr="00715B59">
        <w:t>5.3.2.1</w:t>
      </w:r>
      <w:r w:rsidRPr="00715B59">
        <w:tab/>
        <w:t>Introduction</w:t>
      </w:r>
      <w:bookmarkEnd w:id="312"/>
      <w:bookmarkEnd w:id="313"/>
      <w:bookmarkEnd w:id="314"/>
      <w:bookmarkEnd w:id="315"/>
      <w:bookmarkEnd w:id="316"/>
      <w:bookmarkEnd w:id="317"/>
      <w:bookmarkEnd w:id="318"/>
      <w:bookmarkEnd w:id="319"/>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20" w:name="_Toc151379176"/>
      <w:bookmarkStart w:id="321" w:name="_Toc151445358"/>
      <w:bookmarkStart w:id="322" w:name="_Toc160470418"/>
      <w:bookmarkStart w:id="323" w:name="_Toc164873562"/>
      <w:bookmarkStart w:id="324" w:name="_Toc180306182"/>
      <w:bookmarkStart w:id="325" w:name="_Toc195373915"/>
      <w:bookmarkStart w:id="326" w:name="_Toc199185019"/>
      <w:r w:rsidRPr="008344F0">
        <w:t>5.</w:t>
      </w:r>
      <w:r>
        <w:t>3</w:t>
      </w:r>
      <w:r w:rsidRPr="008344F0">
        <w:t>.2.2</w:t>
      </w:r>
      <w:r w:rsidRPr="008344F0">
        <w:tab/>
      </w:r>
      <w:r w:rsidRPr="00715B59">
        <w:rPr>
          <w:lang w:val="en-US"/>
        </w:rPr>
        <w:t>SDD_DataStorage</w:t>
      </w:r>
      <w:r w:rsidRPr="00715B59">
        <w:t>_Create</w:t>
      </w:r>
      <w:bookmarkEnd w:id="320"/>
      <w:bookmarkEnd w:id="321"/>
      <w:bookmarkEnd w:id="322"/>
      <w:bookmarkEnd w:id="323"/>
      <w:bookmarkEnd w:id="324"/>
      <w:bookmarkEnd w:id="325"/>
      <w:bookmarkEnd w:id="326"/>
    </w:p>
    <w:p w14:paraId="6E232D7A" w14:textId="77777777" w:rsidR="003B1C12" w:rsidRPr="008344F0" w:rsidRDefault="003B1C12" w:rsidP="003B1C12">
      <w:pPr>
        <w:pStyle w:val="Heading5"/>
      </w:pPr>
      <w:bookmarkStart w:id="327" w:name="_Toc144459567"/>
      <w:bookmarkStart w:id="328" w:name="_Toc151379177"/>
      <w:bookmarkStart w:id="329" w:name="_Toc151445359"/>
      <w:bookmarkStart w:id="330" w:name="_Toc160470419"/>
      <w:bookmarkStart w:id="331" w:name="_Toc164873563"/>
      <w:bookmarkStart w:id="332" w:name="_Toc180306183"/>
      <w:bookmarkStart w:id="333" w:name="_Toc195373916"/>
      <w:bookmarkStart w:id="334" w:name="_Toc199185020"/>
      <w:r w:rsidRPr="008344F0">
        <w:t>5.</w:t>
      </w:r>
      <w:r>
        <w:t>3</w:t>
      </w:r>
      <w:r w:rsidRPr="008344F0">
        <w:t>.2.2.1</w:t>
      </w:r>
      <w:r w:rsidRPr="008344F0">
        <w:tab/>
        <w:t>General</w:t>
      </w:r>
      <w:bookmarkEnd w:id="327"/>
      <w:bookmarkEnd w:id="328"/>
      <w:bookmarkEnd w:id="329"/>
      <w:bookmarkEnd w:id="330"/>
      <w:bookmarkEnd w:id="331"/>
      <w:bookmarkEnd w:id="332"/>
      <w:bookmarkEnd w:id="333"/>
      <w:bookmarkEnd w:id="334"/>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35"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36" w:name="_Toc151379178"/>
      <w:bookmarkStart w:id="337" w:name="_Toc151445360"/>
      <w:bookmarkStart w:id="338" w:name="_Toc160470420"/>
      <w:bookmarkStart w:id="339" w:name="_Toc164873564"/>
      <w:bookmarkStart w:id="340" w:name="_Toc180306184"/>
      <w:bookmarkStart w:id="341" w:name="_Toc195373917"/>
      <w:bookmarkStart w:id="342" w:name="_Toc199185021"/>
      <w:r w:rsidRPr="008344F0">
        <w:t>5.</w:t>
      </w:r>
      <w:r>
        <w:t>3</w:t>
      </w:r>
      <w:r w:rsidRPr="008344F0">
        <w:t>.2.2.2</w:t>
      </w:r>
      <w:r w:rsidRPr="008344F0">
        <w:tab/>
      </w:r>
      <w:r>
        <w:t>Data Storage</w:t>
      </w:r>
      <w:r w:rsidRPr="008344F0">
        <w:t xml:space="preserve"> Creation</w:t>
      </w:r>
      <w:bookmarkEnd w:id="335"/>
      <w:bookmarkEnd w:id="336"/>
      <w:bookmarkEnd w:id="337"/>
      <w:bookmarkEnd w:id="338"/>
      <w:bookmarkEnd w:id="339"/>
      <w:bookmarkEnd w:id="340"/>
      <w:bookmarkEnd w:id="341"/>
      <w:bookmarkEnd w:id="342"/>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15pt" o:ole="">
            <v:imagedata r:id="rId25" o:title=""/>
          </v:shape>
          <o:OLEObject Type="Embed" ProgID="Word.Document.8" ShapeID="_x0000_i1033" DrawAspect="Content" ObjectID="_1811193522"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43" w:name="_Toc151379179"/>
      <w:bookmarkStart w:id="344" w:name="_Toc151445361"/>
      <w:bookmarkStart w:id="345" w:name="_Toc160470421"/>
      <w:bookmarkStart w:id="346" w:name="_Toc164873565"/>
      <w:bookmarkStart w:id="347" w:name="_Toc180306185"/>
      <w:bookmarkStart w:id="348" w:name="_Toc195373918"/>
      <w:bookmarkStart w:id="349" w:name="_Toc199185022"/>
      <w:bookmarkStart w:id="350"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43"/>
      <w:bookmarkEnd w:id="344"/>
      <w:bookmarkEnd w:id="345"/>
      <w:bookmarkEnd w:id="346"/>
      <w:bookmarkEnd w:id="347"/>
      <w:bookmarkEnd w:id="348"/>
      <w:bookmarkEnd w:id="349"/>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51" w:name="_MON_1760178766"/>
    <w:bookmarkEnd w:id="351"/>
    <w:p w14:paraId="499C35C7" w14:textId="6B77FEAB" w:rsidR="003B1C12" w:rsidRPr="00535E7D" w:rsidRDefault="008B0AD8" w:rsidP="003B1C12">
      <w:pPr>
        <w:pStyle w:val="TH"/>
      </w:pPr>
      <w:r w:rsidRPr="00642F4C">
        <w:object w:dxaOrig="9620" w:dyaOrig="2749" w14:anchorId="57C09808">
          <v:shape id="_x0000_i1034" type="#_x0000_t75" style="width:480pt;height:137.15pt" o:ole="">
            <v:imagedata r:id="rId27" o:title=""/>
          </v:shape>
          <o:OLEObject Type="Embed" ProgID="Word.Document.8" ShapeID="_x0000_i1034" DrawAspect="Content" ObjectID="_1811193523"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52" w:name="_Toc151379180"/>
      <w:bookmarkStart w:id="353" w:name="_Toc151445362"/>
      <w:bookmarkStart w:id="354" w:name="_Toc160470422"/>
      <w:bookmarkStart w:id="355" w:name="_Toc164873566"/>
      <w:bookmarkStart w:id="356" w:name="_Toc180306186"/>
      <w:bookmarkStart w:id="357" w:name="_Toc195373919"/>
      <w:bookmarkStart w:id="358" w:name="_Toc199185023"/>
      <w:r w:rsidRPr="008344F0">
        <w:t>5.</w:t>
      </w:r>
      <w:r>
        <w:t>3</w:t>
      </w:r>
      <w:r w:rsidRPr="008344F0">
        <w:t>.2.3</w:t>
      </w:r>
      <w:r w:rsidRPr="008344F0">
        <w:tab/>
      </w:r>
      <w:r w:rsidRPr="00715B59">
        <w:rPr>
          <w:lang w:val="en-US"/>
        </w:rPr>
        <w:t>SDD_DataStorage</w:t>
      </w:r>
      <w:r w:rsidRPr="00715B59">
        <w:t>_Manage</w:t>
      </w:r>
      <w:bookmarkEnd w:id="352"/>
      <w:bookmarkEnd w:id="353"/>
      <w:bookmarkEnd w:id="354"/>
      <w:bookmarkEnd w:id="355"/>
      <w:bookmarkEnd w:id="356"/>
      <w:bookmarkEnd w:id="357"/>
      <w:bookmarkEnd w:id="358"/>
    </w:p>
    <w:p w14:paraId="59773ACA" w14:textId="77777777" w:rsidR="003B1C12" w:rsidRPr="008344F0" w:rsidRDefault="003B1C12" w:rsidP="003B1C12">
      <w:pPr>
        <w:pStyle w:val="Heading5"/>
      </w:pPr>
      <w:bookmarkStart w:id="359" w:name="_Toc151379181"/>
      <w:bookmarkStart w:id="360" w:name="_Toc151445363"/>
      <w:bookmarkStart w:id="361" w:name="_Toc160470423"/>
      <w:bookmarkStart w:id="362" w:name="_Toc164873567"/>
      <w:bookmarkStart w:id="363" w:name="_Toc180306187"/>
      <w:bookmarkStart w:id="364" w:name="_Toc195373920"/>
      <w:bookmarkStart w:id="365" w:name="_Toc199185024"/>
      <w:r w:rsidRPr="008344F0">
        <w:t>5.</w:t>
      </w:r>
      <w:r>
        <w:t>3</w:t>
      </w:r>
      <w:r w:rsidRPr="008344F0">
        <w:t>.2.3.1</w:t>
      </w:r>
      <w:r w:rsidRPr="008344F0">
        <w:tab/>
        <w:t>General</w:t>
      </w:r>
      <w:bookmarkEnd w:id="359"/>
      <w:bookmarkEnd w:id="360"/>
      <w:bookmarkEnd w:id="361"/>
      <w:bookmarkEnd w:id="362"/>
      <w:bookmarkEnd w:id="363"/>
      <w:bookmarkEnd w:id="364"/>
      <w:bookmarkEnd w:id="365"/>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66" w:name="_Toc151379182"/>
      <w:bookmarkStart w:id="367" w:name="_Toc151445364"/>
      <w:bookmarkStart w:id="368" w:name="_Toc160470424"/>
      <w:bookmarkStart w:id="369" w:name="_Toc164873568"/>
      <w:bookmarkStart w:id="370" w:name="_Toc180306188"/>
      <w:bookmarkStart w:id="371" w:name="_Toc195373921"/>
      <w:bookmarkStart w:id="372" w:name="_Toc199185025"/>
      <w:r w:rsidRPr="008344F0">
        <w:t>5.</w:t>
      </w:r>
      <w:r>
        <w:t>3</w:t>
      </w:r>
      <w:r w:rsidRPr="008344F0">
        <w:t>.2.3.</w:t>
      </w:r>
      <w:r>
        <w:t>2</w:t>
      </w:r>
      <w:r w:rsidRPr="008344F0">
        <w:tab/>
      </w:r>
      <w:r>
        <w:t>Data Storage</w:t>
      </w:r>
      <w:r w:rsidRPr="008344F0">
        <w:t xml:space="preserve"> Update</w:t>
      </w:r>
      <w:bookmarkEnd w:id="350"/>
      <w:bookmarkEnd w:id="366"/>
      <w:bookmarkEnd w:id="367"/>
      <w:bookmarkEnd w:id="368"/>
      <w:bookmarkEnd w:id="369"/>
      <w:bookmarkEnd w:id="370"/>
      <w:bookmarkEnd w:id="371"/>
      <w:bookmarkEnd w:id="372"/>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11193524"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73" w:name="_Toc151379183"/>
      <w:bookmarkStart w:id="374" w:name="_Toc151445365"/>
      <w:bookmarkStart w:id="375" w:name="_Toc160470425"/>
      <w:bookmarkStart w:id="376" w:name="_Toc164873569"/>
      <w:bookmarkStart w:id="377" w:name="_Toc180306189"/>
      <w:bookmarkStart w:id="378" w:name="_Toc195373922"/>
      <w:bookmarkStart w:id="379" w:name="_Toc199185026"/>
      <w:bookmarkStart w:id="380" w:name="_Toc144459574"/>
      <w:bookmarkStart w:id="381" w:name="_Toc144459570"/>
      <w:r w:rsidRPr="008344F0">
        <w:t>5.</w:t>
      </w:r>
      <w:r>
        <w:t>3</w:t>
      </w:r>
      <w:r w:rsidRPr="008344F0">
        <w:t>.2.3.</w:t>
      </w:r>
      <w:r>
        <w:t>3</w:t>
      </w:r>
      <w:r w:rsidRPr="008344F0">
        <w:tab/>
      </w:r>
      <w:r>
        <w:t>Data Storage</w:t>
      </w:r>
      <w:r w:rsidRPr="008344F0">
        <w:t xml:space="preserve"> </w:t>
      </w:r>
      <w:r>
        <w:t>Deletion</w:t>
      </w:r>
      <w:bookmarkEnd w:id="373"/>
      <w:bookmarkEnd w:id="374"/>
      <w:bookmarkEnd w:id="375"/>
      <w:bookmarkEnd w:id="376"/>
      <w:bookmarkEnd w:id="377"/>
      <w:bookmarkEnd w:id="378"/>
      <w:bookmarkEnd w:id="379"/>
    </w:p>
    <w:bookmarkEnd w:id="380"/>
    <w:bookmarkEnd w:id="381"/>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15pt" o:ole="">
            <v:imagedata r:id="rId31" o:title=""/>
          </v:shape>
          <o:OLEObject Type="Embed" ProgID="Word.Document.8" ShapeID="_x0000_i1036" DrawAspect="Content" ObjectID="_1811193525"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82" w:name="_Toc151379184"/>
      <w:bookmarkStart w:id="383" w:name="_Toc151445366"/>
      <w:bookmarkStart w:id="384" w:name="_Toc160470426"/>
      <w:bookmarkStart w:id="385" w:name="_Toc164873570"/>
      <w:bookmarkStart w:id="386" w:name="_Toc180306190"/>
      <w:bookmarkStart w:id="387" w:name="_Toc195373923"/>
      <w:bookmarkStart w:id="388" w:name="_Toc199185027"/>
      <w:r w:rsidRPr="008344F0">
        <w:t>5.</w:t>
      </w:r>
      <w:r>
        <w:t>3</w:t>
      </w:r>
      <w:r w:rsidRPr="008344F0">
        <w:t>.2.</w:t>
      </w:r>
      <w:r>
        <w:t>4</w:t>
      </w:r>
      <w:r w:rsidRPr="008344F0">
        <w:tab/>
      </w:r>
      <w:r w:rsidRPr="00715B59">
        <w:rPr>
          <w:lang w:val="en-US"/>
        </w:rPr>
        <w:t>SDD_DataStorage</w:t>
      </w:r>
      <w:r w:rsidRPr="00715B59">
        <w:t>_</w:t>
      </w:r>
      <w:r>
        <w:t>Query</w:t>
      </w:r>
      <w:bookmarkEnd w:id="382"/>
      <w:bookmarkEnd w:id="383"/>
      <w:bookmarkEnd w:id="384"/>
      <w:bookmarkEnd w:id="385"/>
      <w:bookmarkEnd w:id="386"/>
      <w:bookmarkEnd w:id="387"/>
      <w:bookmarkEnd w:id="388"/>
    </w:p>
    <w:p w14:paraId="7D36DCF8" w14:textId="77777777" w:rsidR="003B1C12" w:rsidRPr="008344F0" w:rsidRDefault="003B1C12" w:rsidP="003B1C12">
      <w:pPr>
        <w:pStyle w:val="Heading5"/>
      </w:pPr>
      <w:bookmarkStart w:id="389" w:name="_Toc151379185"/>
      <w:bookmarkStart w:id="390" w:name="_Toc151445367"/>
      <w:bookmarkStart w:id="391" w:name="_Toc160470427"/>
      <w:bookmarkStart w:id="392" w:name="_Toc164873571"/>
      <w:bookmarkStart w:id="393" w:name="_Toc180306191"/>
      <w:bookmarkStart w:id="394" w:name="_Toc195373924"/>
      <w:bookmarkStart w:id="395" w:name="_Toc199185028"/>
      <w:r w:rsidRPr="008344F0">
        <w:t>5.</w:t>
      </w:r>
      <w:r>
        <w:t>3</w:t>
      </w:r>
      <w:r w:rsidRPr="008344F0">
        <w:t>.2.</w:t>
      </w:r>
      <w:r>
        <w:t>4</w:t>
      </w:r>
      <w:r w:rsidRPr="008344F0">
        <w:t>.1</w:t>
      </w:r>
      <w:r w:rsidRPr="008344F0">
        <w:tab/>
        <w:t>General</w:t>
      </w:r>
      <w:bookmarkEnd w:id="389"/>
      <w:bookmarkEnd w:id="390"/>
      <w:bookmarkEnd w:id="391"/>
      <w:bookmarkEnd w:id="392"/>
      <w:bookmarkEnd w:id="393"/>
      <w:bookmarkEnd w:id="394"/>
      <w:bookmarkEnd w:id="395"/>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96" w:name="_Toc151379186"/>
      <w:bookmarkStart w:id="397" w:name="_Toc151445368"/>
      <w:bookmarkStart w:id="398" w:name="_Toc160470428"/>
      <w:bookmarkStart w:id="399" w:name="_Toc164873572"/>
      <w:bookmarkStart w:id="400" w:name="_Toc180306192"/>
      <w:bookmarkStart w:id="401" w:name="_Toc195373925"/>
      <w:bookmarkStart w:id="402" w:name="_Toc199185029"/>
      <w:r w:rsidRPr="008344F0">
        <w:t>5.</w:t>
      </w:r>
      <w:r>
        <w:t>3</w:t>
      </w:r>
      <w:r w:rsidRPr="008344F0">
        <w:t>.2.</w:t>
      </w:r>
      <w:r>
        <w:t>4</w:t>
      </w:r>
      <w:r w:rsidRPr="008344F0">
        <w:t>.2</w:t>
      </w:r>
      <w:r w:rsidRPr="008344F0">
        <w:tab/>
      </w:r>
      <w:r>
        <w:t>Data Storage(s)</w:t>
      </w:r>
      <w:r w:rsidRPr="008344F0">
        <w:t xml:space="preserve"> </w:t>
      </w:r>
      <w:r>
        <w:t>Query</w:t>
      </w:r>
      <w:bookmarkEnd w:id="396"/>
      <w:bookmarkEnd w:id="397"/>
      <w:bookmarkEnd w:id="398"/>
      <w:bookmarkEnd w:id="399"/>
      <w:bookmarkEnd w:id="400"/>
      <w:bookmarkEnd w:id="401"/>
      <w:bookmarkEnd w:id="40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403" w:name="_MON_1760014837"/>
    <w:bookmarkEnd w:id="403"/>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11193526"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404" w:name="_Toc151379187"/>
      <w:bookmarkStart w:id="405" w:name="_Toc151445369"/>
      <w:bookmarkStart w:id="406" w:name="_Toc160470429"/>
      <w:bookmarkStart w:id="407" w:name="_Toc164873573"/>
      <w:bookmarkStart w:id="408" w:name="_Toc180306193"/>
      <w:bookmarkStart w:id="409" w:name="_Toc195373926"/>
      <w:bookmarkStart w:id="410" w:name="_Toc199185030"/>
      <w:r>
        <w:t>5.3.2.5</w:t>
      </w:r>
      <w:r>
        <w:tab/>
      </w:r>
      <w:r w:rsidRPr="00715B59">
        <w:rPr>
          <w:lang w:val="en-US"/>
        </w:rPr>
        <w:t>SDD_DataStorage_DelRequest</w:t>
      </w:r>
      <w:bookmarkEnd w:id="404"/>
      <w:bookmarkEnd w:id="405"/>
      <w:bookmarkEnd w:id="406"/>
      <w:bookmarkEnd w:id="407"/>
      <w:bookmarkEnd w:id="408"/>
      <w:bookmarkEnd w:id="409"/>
      <w:bookmarkEnd w:id="410"/>
    </w:p>
    <w:p w14:paraId="020FAD2A" w14:textId="77777777" w:rsidR="003B1C12" w:rsidRDefault="003B1C12" w:rsidP="003B1C12">
      <w:pPr>
        <w:pStyle w:val="Heading5"/>
      </w:pPr>
      <w:bookmarkStart w:id="411" w:name="_Toc151379188"/>
      <w:bookmarkStart w:id="412" w:name="_Toc151445370"/>
      <w:bookmarkStart w:id="413" w:name="_Toc160470430"/>
      <w:bookmarkStart w:id="414" w:name="_Toc164873574"/>
      <w:bookmarkStart w:id="415" w:name="_Toc180306194"/>
      <w:bookmarkStart w:id="416" w:name="_Toc195373927"/>
      <w:bookmarkStart w:id="417" w:name="_Toc199185031"/>
      <w:r>
        <w:t>5.3.2.5.1</w:t>
      </w:r>
      <w:r>
        <w:tab/>
        <w:t>General</w:t>
      </w:r>
      <w:bookmarkEnd w:id="411"/>
      <w:bookmarkEnd w:id="412"/>
      <w:bookmarkEnd w:id="413"/>
      <w:bookmarkEnd w:id="414"/>
      <w:bookmarkEnd w:id="415"/>
      <w:bookmarkEnd w:id="416"/>
      <w:bookmarkEnd w:id="417"/>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418" w:name="_Toc151379189"/>
      <w:bookmarkStart w:id="419" w:name="_Toc151445371"/>
      <w:bookmarkStart w:id="420" w:name="_Toc160470431"/>
      <w:bookmarkStart w:id="421" w:name="_Toc164873575"/>
      <w:bookmarkStart w:id="422" w:name="_Toc180306195"/>
      <w:bookmarkStart w:id="423" w:name="_Toc195373928"/>
      <w:bookmarkStart w:id="424" w:name="_Toc199185032"/>
      <w:r>
        <w:t>5.3.2.5.2</w:t>
      </w:r>
      <w:r>
        <w:tab/>
        <w:t>SEALDD Data Storage Delivery</w:t>
      </w:r>
      <w:r w:rsidRPr="00705544">
        <w:t xml:space="preserve"> </w:t>
      </w:r>
      <w:r>
        <w:t>Request</w:t>
      </w:r>
      <w:bookmarkEnd w:id="418"/>
      <w:bookmarkEnd w:id="419"/>
      <w:bookmarkEnd w:id="420"/>
      <w:bookmarkEnd w:id="421"/>
      <w:bookmarkEnd w:id="422"/>
      <w:bookmarkEnd w:id="423"/>
      <w:bookmarkEnd w:id="424"/>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15pt" o:ole="">
            <v:imagedata r:id="rId35" o:title=""/>
          </v:shape>
          <o:OLEObject Type="Embed" ProgID="Word.Document.8" ShapeID="_x0000_i1038" DrawAspect="Content" ObjectID="_1811193527"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425" w:name="_Toc160470432"/>
      <w:bookmarkStart w:id="426" w:name="_Toc164873576"/>
      <w:bookmarkStart w:id="427" w:name="_Toc180306196"/>
      <w:bookmarkStart w:id="428" w:name="_Toc195373929"/>
      <w:bookmarkStart w:id="429" w:name="_Toc199185033"/>
      <w:bookmarkStart w:id="430" w:name="_Toc151379190"/>
      <w:bookmarkStart w:id="431" w:name="_Toc151445372"/>
      <w:r>
        <w:t>5.3</w:t>
      </w:r>
      <w:r w:rsidRPr="00624255">
        <w:t>.2.6</w:t>
      </w:r>
      <w:r w:rsidRPr="00624255">
        <w:tab/>
      </w:r>
      <w:r w:rsidRPr="00624255">
        <w:rPr>
          <w:lang w:val="en-US"/>
        </w:rPr>
        <w:t>SDD_DataStorage_EstablishDelConn</w:t>
      </w:r>
      <w:bookmarkEnd w:id="425"/>
      <w:bookmarkEnd w:id="426"/>
      <w:bookmarkEnd w:id="427"/>
      <w:bookmarkEnd w:id="428"/>
      <w:bookmarkEnd w:id="429"/>
    </w:p>
    <w:p w14:paraId="311516E2" w14:textId="77777777" w:rsidR="00624255" w:rsidRPr="00624255" w:rsidRDefault="00624255" w:rsidP="00624255">
      <w:pPr>
        <w:pStyle w:val="Heading5"/>
      </w:pPr>
      <w:bookmarkStart w:id="432" w:name="_Toc160470433"/>
      <w:bookmarkStart w:id="433" w:name="_Toc164873577"/>
      <w:bookmarkStart w:id="434" w:name="_Toc180306197"/>
      <w:bookmarkStart w:id="435" w:name="_Toc195373930"/>
      <w:bookmarkStart w:id="436" w:name="_Toc199185034"/>
      <w:r w:rsidRPr="00624255">
        <w:t>5.3.2.6.1</w:t>
      </w:r>
      <w:r w:rsidRPr="00624255">
        <w:tab/>
        <w:t>General</w:t>
      </w:r>
      <w:bookmarkEnd w:id="432"/>
      <w:bookmarkEnd w:id="433"/>
      <w:bookmarkEnd w:id="434"/>
      <w:bookmarkEnd w:id="435"/>
      <w:bookmarkEnd w:id="436"/>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437" w:name="_Toc160470434"/>
      <w:bookmarkStart w:id="438" w:name="_Toc164873578"/>
      <w:bookmarkStart w:id="439" w:name="_Toc180306198"/>
      <w:bookmarkStart w:id="440" w:name="_Toc195373931"/>
      <w:bookmarkStart w:id="441" w:name="_Toc199185035"/>
      <w:r w:rsidRPr="00624255">
        <w:t>5.3.2.6.2</w:t>
      </w:r>
      <w:r w:rsidRPr="00624255">
        <w:tab/>
      </w:r>
      <w:r w:rsidRPr="00624255">
        <w:rPr>
          <w:lang w:val="en-US"/>
        </w:rPr>
        <w:t xml:space="preserve">SEALDD </w:t>
      </w:r>
      <w:r w:rsidRPr="00624255">
        <w:t>Data Storage Delivery Connection Establishment Request</w:t>
      </w:r>
      <w:bookmarkEnd w:id="437"/>
      <w:bookmarkEnd w:id="438"/>
      <w:bookmarkEnd w:id="439"/>
      <w:bookmarkEnd w:id="440"/>
      <w:bookmarkEnd w:id="441"/>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442" w:name="_MON_1768861073"/>
    <w:bookmarkEnd w:id="442"/>
    <w:p w14:paraId="1B4812D2" w14:textId="77777777" w:rsidR="00624255" w:rsidRPr="00624255" w:rsidRDefault="00624255" w:rsidP="00624255">
      <w:pPr>
        <w:pStyle w:val="TH"/>
      </w:pPr>
      <w:r w:rsidRPr="00624255">
        <w:object w:dxaOrig="9620" w:dyaOrig="2508" w14:anchorId="1B0B5595">
          <v:shape id="_x0000_i1039" type="#_x0000_t75" style="width:480pt;height:125.15pt" o:ole="">
            <v:imagedata r:id="rId37" o:title=""/>
          </v:shape>
          <o:OLEObject Type="Embed" ProgID="Word.Document.8" ShapeID="_x0000_i1039" DrawAspect="Content" ObjectID="_1811193528"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443" w:name="_Toc160470435"/>
      <w:bookmarkStart w:id="444" w:name="_Toc164873579"/>
      <w:bookmarkStart w:id="445" w:name="_Toc180306199"/>
      <w:bookmarkStart w:id="446" w:name="_Toc195373932"/>
      <w:bookmarkStart w:id="447" w:name="_Toc199185036"/>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430"/>
      <w:bookmarkEnd w:id="431"/>
      <w:bookmarkEnd w:id="443"/>
      <w:bookmarkEnd w:id="444"/>
      <w:bookmarkEnd w:id="445"/>
      <w:bookmarkEnd w:id="446"/>
      <w:bookmarkEnd w:id="447"/>
    </w:p>
    <w:p w14:paraId="01B358C2" w14:textId="6AA6A6DE" w:rsidR="003B1C12" w:rsidRPr="008344F0" w:rsidRDefault="003B1C12" w:rsidP="003B1C12">
      <w:pPr>
        <w:pStyle w:val="Heading5"/>
      </w:pPr>
      <w:bookmarkStart w:id="448" w:name="_Toc151379191"/>
      <w:bookmarkStart w:id="449" w:name="_Toc151445373"/>
      <w:bookmarkStart w:id="450" w:name="_Toc160470436"/>
      <w:bookmarkStart w:id="451" w:name="_Toc164873580"/>
      <w:bookmarkStart w:id="452" w:name="_Toc180306200"/>
      <w:bookmarkStart w:id="453" w:name="_Toc195373933"/>
      <w:bookmarkStart w:id="454" w:name="_Toc199185037"/>
      <w:r w:rsidRPr="008344F0">
        <w:t>5.</w:t>
      </w:r>
      <w:r>
        <w:t>3</w:t>
      </w:r>
      <w:r w:rsidRPr="008344F0">
        <w:t>.2.</w:t>
      </w:r>
      <w:r w:rsidR="008917CD">
        <w:t>7</w:t>
      </w:r>
      <w:r w:rsidRPr="008344F0">
        <w:t>.1</w:t>
      </w:r>
      <w:r w:rsidRPr="008344F0">
        <w:tab/>
        <w:t>General</w:t>
      </w:r>
      <w:bookmarkEnd w:id="448"/>
      <w:bookmarkEnd w:id="449"/>
      <w:bookmarkEnd w:id="450"/>
      <w:bookmarkEnd w:id="451"/>
      <w:bookmarkEnd w:id="452"/>
      <w:bookmarkEnd w:id="453"/>
      <w:bookmarkEnd w:id="454"/>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55" w:name="_Toc151379192"/>
      <w:bookmarkStart w:id="456" w:name="_Toc151445374"/>
      <w:bookmarkStart w:id="457" w:name="_Toc160470437"/>
      <w:bookmarkStart w:id="458" w:name="_Toc164873581"/>
      <w:bookmarkStart w:id="459" w:name="_Toc180306201"/>
      <w:bookmarkStart w:id="460" w:name="_Toc195373934"/>
      <w:bookmarkStart w:id="461" w:name="_Toc199185038"/>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55"/>
      <w:bookmarkEnd w:id="456"/>
      <w:bookmarkEnd w:id="457"/>
      <w:bookmarkEnd w:id="458"/>
      <w:bookmarkEnd w:id="459"/>
      <w:bookmarkEnd w:id="460"/>
      <w:bookmarkEnd w:id="461"/>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462" w:name="_MON_1760025966"/>
    <w:bookmarkEnd w:id="462"/>
    <w:p w14:paraId="4F024525" w14:textId="77777777" w:rsidR="00E927E1" w:rsidRDefault="003B1C12" w:rsidP="00E927E1">
      <w:pPr>
        <w:pStyle w:val="TH"/>
      </w:pPr>
      <w:r w:rsidRPr="00535E7D">
        <w:object w:dxaOrig="9620" w:dyaOrig="2508" w14:anchorId="510E6888">
          <v:shape id="_x0000_i1040" type="#_x0000_t75" style="width:480pt;height:125.15pt" o:ole="">
            <v:imagedata r:id="rId39" o:title=""/>
          </v:shape>
          <o:OLEObject Type="Embed" ProgID="Word.Document.8" ShapeID="_x0000_i1040" DrawAspect="Content" ObjectID="_1811193529"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463" w:name="_Hlk149413179"/>
      <w:r>
        <w:t xml:space="preserve">DataDelSubsc </w:t>
      </w:r>
      <w:bookmarkEnd w:id="463"/>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464" w:name="_Toc151379193"/>
      <w:bookmarkStart w:id="465" w:name="_Toc151445375"/>
      <w:bookmarkStart w:id="466" w:name="_Toc160470438"/>
      <w:bookmarkStart w:id="467" w:name="_Toc164873582"/>
      <w:bookmarkStart w:id="468" w:name="_Toc180306202"/>
      <w:bookmarkStart w:id="469" w:name="_Toc195373935"/>
      <w:bookmarkStart w:id="470" w:name="_Toc199185039"/>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464"/>
      <w:bookmarkEnd w:id="465"/>
      <w:bookmarkEnd w:id="466"/>
      <w:bookmarkEnd w:id="467"/>
      <w:bookmarkEnd w:id="468"/>
      <w:bookmarkEnd w:id="469"/>
      <w:bookmarkEnd w:id="47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471" w:name="_MON_1760026252"/>
    <w:bookmarkEnd w:id="471"/>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11193530"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472" w:name="_Toc151379194"/>
      <w:bookmarkStart w:id="473" w:name="_Toc151445376"/>
      <w:bookmarkStart w:id="474" w:name="_Toc160470439"/>
      <w:bookmarkStart w:id="475" w:name="_Toc164873583"/>
      <w:bookmarkStart w:id="476" w:name="_Toc180306203"/>
      <w:bookmarkStart w:id="477" w:name="_Toc195373936"/>
      <w:bookmarkStart w:id="478" w:name="_Toc199185040"/>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472"/>
      <w:bookmarkEnd w:id="473"/>
      <w:bookmarkEnd w:id="474"/>
      <w:bookmarkEnd w:id="475"/>
      <w:bookmarkEnd w:id="476"/>
      <w:bookmarkEnd w:id="477"/>
      <w:bookmarkEnd w:id="478"/>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479" w:name="_MON_1760119529"/>
    <w:bookmarkEnd w:id="479"/>
    <w:p w14:paraId="0860F2F9" w14:textId="77777777" w:rsidR="003B1C12" w:rsidRPr="00535E7D" w:rsidRDefault="003B1C12" w:rsidP="003B1C12">
      <w:pPr>
        <w:pStyle w:val="TH"/>
      </w:pPr>
      <w:r w:rsidRPr="00535E7D">
        <w:object w:dxaOrig="9620" w:dyaOrig="2508" w14:anchorId="4397FE58">
          <v:shape id="_x0000_i1042" type="#_x0000_t75" style="width:480pt;height:125.15pt" o:ole="">
            <v:imagedata r:id="rId43" o:title=""/>
          </v:shape>
          <o:OLEObject Type="Embed" ProgID="Word.Document.8" ShapeID="_x0000_i1042" DrawAspect="Content" ObjectID="_1811193531"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480" w:name="_Toc151379195"/>
      <w:bookmarkStart w:id="481" w:name="_Toc151445377"/>
      <w:bookmarkStart w:id="482" w:name="_Toc160470440"/>
      <w:bookmarkStart w:id="483" w:name="_Toc164873584"/>
      <w:bookmarkStart w:id="484" w:name="_Toc180306204"/>
      <w:bookmarkStart w:id="485" w:name="_Toc195373937"/>
      <w:bookmarkStart w:id="486" w:name="_Toc199185041"/>
      <w:r w:rsidRPr="008344F0">
        <w:t>5.</w:t>
      </w:r>
      <w:r>
        <w:t>3</w:t>
      </w:r>
      <w:r w:rsidRPr="008344F0">
        <w:t>.2.</w:t>
      </w:r>
      <w:r w:rsidR="00095E75">
        <w:t>8</w:t>
      </w:r>
      <w:r w:rsidRPr="008344F0">
        <w:tab/>
      </w:r>
      <w:r w:rsidRPr="00715B59">
        <w:rPr>
          <w:lang w:val="en-US"/>
        </w:rPr>
        <w:t>SDD_DataStorage_DelNotify</w:t>
      </w:r>
      <w:bookmarkEnd w:id="480"/>
      <w:bookmarkEnd w:id="481"/>
      <w:bookmarkEnd w:id="482"/>
      <w:bookmarkEnd w:id="483"/>
      <w:bookmarkEnd w:id="484"/>
      <w:bookmarkEnd w:id="485"/>
      <w:bookmarkEnd w:id="486"/>
    </w:p>
    <w:p w14:paraId="63CA1DF4" w14:textId="7430D945" w:rsidR="003B1C12" w:rsidRPr="008344F0" w:rsidRDefault="003B1C12" w:rsidP="003B1C12">
      <w:pPr>
        <w:pStyle w:val="Heading5"/>
      </w:pPr>
      <w:bookmarkStart w:id="487" w:name="_Toc151379196"/>
      <w:bookmarkStart w:id="488" w:name="_Toc151445378"/>
      <w:bookmarkStart w:id="489" w:name="_Toc160470441"/>
      <w:bookmarkStart w:id="490" w:name="_Toc164873585"/>
      <w:bookmarkStart w:id="491" w:name="_Toc180306205"/>
      <w:bookmarkStart w:id="492" w:name="_Toc195373938"/>
      <w:bookmarkStart w:id="493" w:name="_Toc199185042"/>
      <w:r w:rsidRPr="008344F0">
        <w:t>5.</w:t>
      </w:r>
      <w:r>
        <w:t>3</w:t>
      </w:r>
      <w:r w:rsidRPr="008344F0">
        <w:t>.2.</w:t>
      </w:r>
      <w:r w:rsidR="00095E75">
        <w:t>8</w:t>
      </w:r>
      <w:r w:rsidRPr="008344F0">
        <w:t>.1</w:t>
      </w:r>
      <w:r w:rsidRPr="008344F0">
        <w:tab/>
        <w:t>General</w:t>
      </w:r>
      <w:bookmarkEnd w:id="487"/>
      <w:bookmarkEnd w:id="488"/>
      <w:bookmarkEnd w:id="489"/>
      <w:bookmarkEnd w:id="490"/>
      <w:bookmarkEnd w:id="491"/>
      <w:bookmarkEnd w:id="492"/>
      <w:bookmarkEnd w:id="493"/>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94" w:name="_Toc151379197"/>
      <w:bookmarkStart w:id="495" w:name="_Toc151445379"/>
      <w:bookmarkStart w:id="496" w:name="_Toc160470442"/>
      <w:bookmarkStart w:id="497" w:name="_Toc164873586"/>
      <w:bookmarkStart w:id="498" w:name="_Toc180306206"/>
      <w:bookmarkStart w:id="499" w:name="_Toc195373939"/>
      <w:bookmarkStart w:id="500" w:name="_Toc199185043"/>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94"/>
      <w:bookmarkEnd w:id="495"/>
      <w:bookmarkEnd w:id="496"/>
      <w:bookmarkEnd w:id="497"/>
      <w:bookmarkEnd w:id="498"/>
      <w:bookmarkEnd w:id="499"/>
      <w:bookmarkEnd w:id="500"/>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501" w:name="_MON_1762057547"/>
    <w:bookmarkEnd w:id="501"/>
    <w:p w14:paraId="50EA27E1" w14:textId="7F20F086" w:rsidR="003B1C12" w:rsidRPr="00535E7D" w:rsidRDefault="00C440BA" w:rsidP="003B1C12">
      <w:pPr>
        <w:pStyle w:val="TH"/>
      </w:pPr>
      <w:r w:rsidRPr="00535E7D">
        <w:object w:dxaOrig="9620" w:dyaOrig="2749" w14:anchorId="39054E63">
          <v:shape id="_x0000_i1043" type="#_x0000_t75" style="width:480pt;height:137.15pt" o:ole="">
            <v:imagedata r:id="rId45" o:title=""/>
          </v:shape>
          <o:OLEObject Type="Embed" ProgID="Word.Document.8" ShapeID="_x0000_i1043" DrawAspect="Content" ObjectID="_1811193532"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502" w:name="_Toc144024120"/>
      <w:bookmarkStart w:id="503" w:name="_Toc148176819"/>
      <w:bookmarkStart w:id="504" w:name="_Toc151379198"/>
      <w:bookmarkStart w:id="505" w:name="_Toc151445380"/>
      <w:bookmarkStart w:id="506" w:name="_Toc160470443"/>
      <w:bookmarkStart w:id="507" w:name="_Toc164873587"/>
      <w:bookmarkStart w:id="508" w:name="_Toc180306207"/>
      <w:bookmarkStart w:id="509" w:name="_Toc195373940"/>
      <w:bookmarkStart w:id="510" w:name="_Toc199185044"/>
      <w:r w:rsidR="00547D0E">
        <w:lastRenderedPageBreak/>
        <w:t>5.4</w:t>
      </w:r>
      <w:r w:rsidR="00547D0E">
        <w:tab/>
      </w:r>
      <w:bookmarkEnd w:id="301"/>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502"/>
      <w:bookmarkEnd w:id="503"/>
      <w:bookmarkEnd w:id="504"/>
      <w:bookmarkEnd w:id="505"/>
      <w:bookmarkEnd w:id="506"/>
      <w:bookmarkEnd w:id="507"/>
      <w:bookmarkEnd w:id="508"/>
      <w:bookmarkEnd w:id="509"/>
      <w:bookmarkEnd w:id="510"/>
    </w:p>
    <w:p w14:paraId="2582C32D" w14:textId="77777777" w:rsidR="00547D0E" w:rsidRDefault="00547D0E" w:rsidP="00547D0E">
      <w:pPr>
        <w:pStyle w:val="Heading3"/>
      </w:pPr>
      <w:bookmarkStart w:id="511" w:name="_Toc67903504"/>
      <w:bookmarkStart w:id="512" w:name="_Toc144024121"/>
      <w:bookmarkStart w:id="513" w:name="_Toc148176820"/>
      <w:bookmarkStart w:id="514" w:name="_Toc151379199"/>
      <w:bookmarkStart w:id="515" w:name="_Toc151445381"/>
      <w:bookmarkStart w:id="516" w:name="_Toc160470444"/>
      <w:bookmarkStart w:id="517" w:name="_Toc164873588"/>
      <w:bookmarkStart w:id="518" w:name="_Toc180306208"/>
      <w:bookmarkStart w:id="519" w:name="_Toc195373941"/>
      <w:bookmarkStart w:id="520" w:name="_Toc199185045"/>
      <w:r>
        <w:t>5.4.1</w:t>
      </w:r>
      <w:r>
        <w:tab/>
        <w:t>Service Description</w:t>
      </w:r>
      <w:bookmarkEnd w:id="511"/>
      <w:bookmarkEnd w:id="512"/>
      <w:bookmarkEnd w:id="513"/>
      <w:bookmarkEnd w:id="514"/>
      <w:bookmarkEnd w:id="515"/>
      <w:bookmarkEnd w:id="516"/>
      <w:bookmarkEnd w:id="517"/>
      <w:bookmarkEnd w:id="518"/>
      <w:bookmarkEnd w:id="519"/>
      <w:bookmarkEnd w:id="520"/>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521" w:name="_Toc67903505"/>
      <w:bookmarkStart w:id="522" w:name="_Toc144024122"/>
      <w:bookmarkStart w:id="523" w:name="_Toc148176821"/>
      <w:bookmarkStart w:id="524" w:name="_Toc151379200"/>
      <w:bookmarkStart w:id="525" w:name="_Toc151445382"/>
      <w:bookmarkStart w:id="526" w:name="_Toc160470445"/>
      <w:bookmarkStart w:id="527" w:name="_Toc164873589"/>
      <w:bookmarkStart w:id="528"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529" w:name="_Toc195373942"/>
      <w:bookmarkStart w:id="530" w:name="_Toc199185046"/>
      <w:r>
        <w:t>5.4.2</w:t>
      </w:r>
      <w:r>
        <w:tab/>
        <w:t>Service Operations</w:t>
      </w:r>
      <w:bookmarkEnd w:id="521"/>
      <w:bookmarkEnd w:id="522"/>
      <w:bookmarkEnd w:id="523"/>
      <w:bookmarkEnd w:id="524"/>
      <w:bookmarkEnd w:id="525"/>
      <w:bookmarkEnd w:id="526"/>
      <w:bookmarkEnd w:id="527"/>
      <w:bookmarkEnd w:id="528"/>
      <w:bookmarkEnd w:id="529"/>
      <w:bookmarkEnd w:id="530"/>
    </w:p>
    <w:p w14:paraId="51CAA9EF" w14:textId="2E9AA441" w:rsidR="00547D0E" w:rsidRDefault="00547D0E" w:rsidP="00547D0E">
      <w:pPr>
        <w:pStyle w:val="Heading4"/>
      </w:pPr>
      <w:bookmarkStart w:id="531" w:name="_Toc24868402"/>
      <w:bookmarkStart w:id="532" w:name="_Toc34153892"/>
      <w:bookmarkStart w:id="533" w:name="_Toc36040836"/>
      <w:bookmarkStart w:id="534" w:name="_Toc36041149"/>
      <w:bookmarkStart w:id="535" w:name="_Toc43196422"/>
      <w:bookmarkStart w:id="536" w:name="_Toc43481192"/>
      <w:bookmarkStart w:id="537" w:name="_Toc45134469"/>
      <w:bookmarkStart w:id="538" w:name="_Toc51189001"/>
      <w:bookmarkStart w:id="539" w:name="_Toc51763677"/>
      <w:bookmarkStart w:id="540" w:name="_Toc57205909"/>
      <w:bookmarkStart w:id="541" w:name="_Toc59019250"/>
      <w:bookmarkStart w:id="542" w:name="_Toc68169923"/>
      <w:bookmarkStart w:id="543" w:name="_Toc83233964"/>
      <w:bookmarkStart w:id="544" w:name="_Toc90661318"/>
      <w:bookmarkStart w:id="545" w:name="_Toc120544221"/>
      <w:bookmarkStart w:id="546" w:name="_Toc144024123"/>
      <w:bookmarkStart w:id="547" w:name="_Toc148176822"/>
      <w:bookmarkStart w:id="548" w:name="_Toc151379201"/>
      <w:bookmarkStart w:id="549" w:name="_Toc151445383"/>
      <w:bookmarkStart w:id="550" w:name="_Toc160470446"/>
      <w:bookmarkStart w:id="551" w:name="_Toc164873590"/>
      <w:bookmarkStart w:id="552" w:name="_Toc180306210"/>
      <w:bookmarkStart w:id="553" w:name="_Toc195373943"/>
      <w:bookmarkStart w:id="554" w:name="_Toc199185047"/>
      <w:bookmarkStart w:id="555" w:name="_Toc67903506"/>
      <w:r>
        <w:t>5.4.2.1</w:t>
      </w:r>
      <w:r>
        <w:tab/>
        <w:t>Introduction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556" w:name="_Toc90661319"/>
      <w:bookmarkStart w:id="557" w:name="_Toc120544222"/>
      <w:bookmarkStart w:id="558" w:name="_Toc144024124"/>
      <w:bookmarkStart w:id="559" w:name="_Toc148176823"/>
      <w:bookmarkStart w:id="560" w:name="_Toc151379202"/>
      <w:bookmarkStart w:id="561" w:name="_Toc151445384"/>
      <w:bookmarkStart w:id="562" w:name="_Toc160470447"/>
      <w:bookmarkStart w:id="563" w:name="_Toc164873591"/>
      <w:bookmarkStart w:id="564" w:name="_Toc180306211"/>
      <w:bookmarkStart w:id="565" w:name="_Toc195373944"/>
      <w:bookmarkStart w:id="566" w:name="_Toc199185048"/>
      <w:bookmarkEnd w:id="555"/>
      <w:r>
        <w:t>5.4.2.2</w:t>
      </w:r>
      <w:r>
        <w:tab/>
      </w:r>
      <w:bookmarkEnd w:id="556"/>
      <w:bookmarkEnd w:id="557"/>
      <w:r>
        <w:t>SDD_</w:t>
      </w:r>
      <w:r>
        <w:rPr>
          <w:lang w:eastAsia="zh-CN"/>
        </w:rPr>
        <w:t>DDContext_Push</w:t>
      </w:r>
      <w:bookmarkEnd w:id="558"/>
      <w:bookmarkEnd w:id="559"/>
      <w:bookmarkEnd w:id="560"/>
      <w:bookmarkEnd w:id="561"/>
      <w:bookmarkEnd w:id="562"/>
      <w:bookmarkEnd w:id="563"/>
      <w:bookmarkEnd w:id="564"/>
      <w:bookmarkEnd w:id="565"/>
      <w:bookmarkEnd w:id="566"/>
    </w:p>
    <w:p w14:paraId="505C62CD" w14:textId="032ED7F7" w:rsidR="004C3915" w:rsidRDefault="004C3915" w:rsidP="004C3915">
      <w:pPr>
        <w:pStyle w:val="Heading5"/>
      </w:pPr>
      <w:bookmarkStart w:id="567" w:name="_Toc96843345"/>
      <w:bookmarkStart w:id="568" w:name="_Toc96844320"/>
      <w:bookmarkStart w:id="569" w:name="_Toc100739893"/>
      <w:bookmarkStart w:id="570" w:name="_Toc129252466"/>
      <w:bookmarkStart w:id="571" w:name="_Toc144024125"/>
      <w:bookmarkStart w:id="572" w:name="_Toc148176824"/>
      <w:bookmarkStart w:id="573" w:name="_Toc151379203"/>
      <w:bookmarkStart w:id="574" w:name="_Toc151445385"/>
      <w:bookmarkStart w:id="575" w:name="_Toc160470448"/>
      <w:bookmarkStart w:id="576" w:name="_Toc164873592"/>
      <w:bookmarkStart w:id="577" w:name="_Toc180306212"/>
      <w:bookmarkStart w:id="578" w:name="_Toc195373945"/>
      <w:bookmarkStart w:id="579" w:name="_Toc199185049"/>
      <w:bookmarkStart w:id="580" w:name="_Toc24868405"/>
      <w:bookmarkStart w:id="581" w:name="_Toc34153895"/>
      <w:bookmarkStart w:id="582" w:name="_Toc36040839"/>
      <w:bookmarkStart w:id="583" w:name="_Toc36041152"/>
      <w:bookmarkStart w:id="584" w:name="_Toc43196425"/>
      <w:bookmarkStart w:id="585" w:name="_Toc43481195"/>
      <w:bookmarkStart w:id="586" w:name="_Toc45134472"/>
      <w:bookmarkStart w:id="587" w:name="_Toc51189004"/>
      <w:bookmarkStart w:id="588" w:name="_Toc51763680"/>
      <w:bookmarkStart w:id="589" w:name="_Toc57205912"/>
      <w:bookmarkStart w:id="590" w:name="_Toc59019253"/>
      <w:bookmarkStart w:id="591" w:name="_Toc68169926"/>
      <w:bookmarkStart w:id="592" w:name="_Toc83233967"/>
      <w:bookmarkStart w:id="593" w:name="_Toc90661321"/>
      <w:bookmarkStart w:id="594" w:name="_Toc120544224"/>
      <w:r>
        <w:t>5.4.2.2.1</w:t>
      </w:r>
      <w:r>
        <w:tab/>
        <w:t>General</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595" w:name="_Toc144024126"/>
      <w:bookmarkStart w:id="596" w:name="_Toc148176825"/>
      <w:bookmarkStart w:id="597" w:name="_Toc151379204"/>
      <w:bookmarkStart w:id="598" w:name="_Toc151445386"/>
      <w:bookmarkStart w:id="599" w:name="_Toc160470449"/>
      <w:bookmarkStart w:id="600" w:name="_Toc164873593"/>
      <w:bookmarkStart w:id="601" w:name="_Toc180306213"/>
      <w:bookmarkStart w:id="602" w:name="_Toc195373946"/>
      <w:bookmarkStart w:id="603" w:name="_Toc199185050"/>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r>
        <w:t>5.4.2.2.2</w:t>
      </w:r>
      <w:r>
        <w:tab/>
      </w:r>
      <w:r w:rsidRPr="00E001E0">
        <w:t>DD Context Push</w:t>
      </w:r>
      <w:bookmarkEnd w:id="595"/>
      <w:bookmarkEnd w:id="596"/>
      <w:bookmarkEnd w:id="597"/>
      <w:bookmarkEnd w:id="598"/>
      <w:bookmarkEnd w:id="599"/>
      <w:bookmarkEnd w:id="600"/>
      <w:bookmarkEnd w:id="601"/>
      <w:bookmarkEnd w:id="602"/>
      <w:bookmarkEnd w:id="603"/>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604" w:name="_MON_1759225903"/>
    <w:bookmarkEnd w:id="604"/>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11193533"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605"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606" w:name="_Toc144024127"/>
      <w:bookmarkStart w:id="607" w:name="_Toc148176826"/>
      <w:bookmarkStart w:id="608" w:name="_Toc151379205"/>
      <w:bookmarkStart w:id="609" w:name="_Toc151445387"/>
      <w:bookmarkStart w:id="610" w:name="_Toc160470450"/>
      <w:bookmarkStart w:id="611" w:name="_Toc164873594"/>
      <w:bookmarkStart w:id="612" w:name="_Toc180306214"/>
      <w:bookmarkStart w:id="613" w:name="_Toc195373947"/>
      <w:bookmarkStart w:id="614" w:name="_Toc199185051"/>
      <w:bookmarkEnd w:id="605"/>
      <w:r>
        <w:t>5.4.2.3</w:t>
      </w:r>
      <w:r>
        <w:tab/>
        <w:t>SDD_</w:t>
      </w:r>
      <w:r>
        <w:rPr>
          <w:lang w:eastAsia="zh-CN"/>
        </w:rPr>
        <w:t>DDContext_Pull</w:t>
      </w:r>
      <w:bookmarkEnd w:id="606"/>
      <w:bookmarkEnd w:id="607"/>
      <w:bookmarkEnd w:id="608"/>
      <w:bookmarkEnd w:id="609"/>
      <w:bookmarkEnd w:id="610"/>
      <w:bookmarkEnd w:id="611"/>
      <w:bookmarkEnd w:id="612"/>
      <w:bookmarkEnd w:id="613"/>
      <w:bookmarkEnd w:id="614"/>
    </w:p>
    <w:p w14:paraId="1B536A75" w14:textId="0342FCB7" w:rsidR="00624ABE" w:rsidRDefault="00624ABE" w:rsidP="00624ABE">
      <w:pPr>
        <w:pStyle w:val="Heading5"/>
      </w:pPr>
      <w:bookmarkStart w:id="615" w:name="_Toc144024128"/>
      <w:bookmarkStart w:id="616" w:name="_Toc148176827"/>
      <w:bookmarkStart w:id="617" w:name="_Toc151379206"/>
      <w:bookmarkStart w:id="618" w:name="_Toc151445388"/>
      <w:bookmarkStart w:id="619" w:name="_Toc160470451"/>
      <w:bookmarkStart w:id="620" w:name="_Toc164873595"/>
      <w:bookmarkStart w:id="621" w:name="_Toc180306215"/>
      <w:bookmarkStart w:id="622" w:name="_Toc195373948"/>
      <w:bookmarkStart w:id="623" w:name="_Toc199185052"/>
      <w:r>
        <w:t>5.4.2.3.1</w:t>
      </w:r>
      <w:r>
        <w:tab/>
        <w:t>General</w:t>
      </w:r>
      <w:bookmarkEnd w:id="615"/>
      <w:bookmarkEnd w:id="616"/>
      <w:bookmarkEnd w:id="617"/>
      <w:bookmarkEnd w:id="618"/>
      <w:bookmarkEnd w:id="619"/>
      <w:bookmarkEnd w:id="620"/>
      <w:bookmarkEnd w:id="621"/>
      <w:bookmarkEnd w:id="622"/>
      <w:bookmarkEnd w:id="623"/>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624" w:name="_Toc144024129"/>
      <w:bookmarkStart w:id="625" w:name="_Toc148176828"/>
      <w:bookmarkStart w:id="626" w:name="_Toc151379207"/>
      <w:bookmarkStart w:id="627" w:name="_Toc151445389"/>
      <w:bookmarkStart w:id="628" w:name="_Toc160470452"/>
      <w:bookmarkStart w:id="629" w:name="_Toc164873596"/>
      <w:bookmarkStart w:id="630" w:name="_Toc180306216"/>
      <w:bookmarkStart w:id="631" w:name="_Toc195373949"/>
      <w:bookmarkStart w:id="632" w:name="_Toc199185053"/>
      <w:r>
        <w:t>5.4.2.</w:t>
      </w:r>
      <w:r w:rsidR="000F06DB">
        <w:t>3</w:t>
      </w:r>
      <w:r>
        <w:t>.2</w:t>
      </w:r>
      <w:r>
        <w:tab/>
      </w:r>
      <w:r w:rsidRPr="00E001E0">
        <w:t>DD Context Pu</w:t>
      </w:r>
      <w:r w:rsidR="00E045F7">
        <w:t>ll</w:t>
      </w:r>
      <w:bookmarkEnd w:id="624"/>
      <w:bookmarkEnd w:id="625"/>
      <w:bookmarkEnd w:id="626"/>
      <w:bookmarkEnd w:id="627"/>
      <w:bookmarkEnd w:id="628"/>
      <w:bookmarkEnd w:id="629"/>
      <w:bookmarkEnd w:id="630"/>
      <w:bookmarkEnd w:id="631"/>
      <w:bookmarkEnd w:id="632"/>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633" w:name="_MON_1759226467"/>
    <w:bookmarkEnd w:id="633"/>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11193534"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634" w:name="_Toc168595563"/>
      <w:bookmarkStart w:id="635" w:name="_Toc195373950"/>
      <w:bookmarkStart w:id="636" w:name="_Toc199185054"/>
      <w:r>
        <w:t>5.4.2.4</w:t>
      </w:r>
      <w:r>
        <w:tab/>
      </w:r>
      <w:bookmarkEnd w:id="634"/>
      <w:r w:rsidRPr="005227E4">
        <w:t>SDD_</w:t>
      </w:r>
      <w:r>
        <w:rPr>
          <w:lang w:eastAsia="zh-CN"/>
        </w:rPr>
        <w:t>DDContext_</w:t>
      </w:r>
      <w:r w:rsidRPr="005227E4">
        <w:t>InformACREvent</w:t>
      </w:r>
      <w:bookmarkEnd w:id="635"/>
      <w:bookmarkEnd w:id="636"/>
    </w:p>
    <w:p w14:paraId="45101227" w14:textId="77777777" w:rsidR="006330CC" w:rsidRDefault="006330CC" w:rsidP="006330CC">
      <w:pPr>
        <w:pStyle w:val="Heading5"/>
      </w:pPr>
      <w:bookmarkStart w:id="637" w:name="_Toc168595564"/>
      <w:bookmarkStart w:id="638" w:name="_Toc195373951"/>
      <w:bookmarkStart w:id="639" w:name="_Toc199185055"/>
      <w:r>
        <w:t>5.4.2.4.1</w:t>
      </w:r>
      <w:r>
        <w:tab/>
        <w:t>General</w:t>
      </w:r>
      <w:bookmarkEnd w:id="637"/>
      <w:bookmarkEnd w:id="638"/>
      <w:bookmarkEnd w:id="639"/>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640" w:name="_Toc168595565"/>
      <w:bookmarkStart w:id="641" w:name="_Toc195373952"/>
      <w:bookmarkStart w:id="642" w:name="_Toc199185056"/>
      <w:r>
        <w:t>5.4.2.4.2</w:t>
      </w:r>
      <w:r>
        <w:tab/>
      </w:r>
      <w:bookmarkEnd w:id="640"/>
      <w:r>
        <w:t>Inform ACR Events Request</w:t>
      </w:r>
      <w:bookmarkEnd w:id="641"/>
      <w:bookmarkEnd w:id="642"/>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643" w:name="_MON_1793558199"/>
    <w:bookmarkEnd w:id="643"/>
    <w:p w14:paraId="7766351D" w14:textId="77777777" w:rsidR="006330CC" w:rsidRPr="000B71E3" w:rsidRDefault="006330CC" w:rsidP="006330CC">
      <w:pPr>
        <w:pStyle w:val="TF"/>
      </w:pPr>
      <w:r w:rsidRPr="00535E7D">
        <w:object w:dxaOrig="9620" w:dyaOrig="2508" w14:anchorId="3C1AC34F">
          <v:shape id="_x0000_i1046" type="#_x0000_t75" style="width:480.85pt;height:125.15pt" o:ole="">
            <v:imagedata r:id="rId51" o:title=""/>
          </v:shape>
          <o:OLEObject Type="Embed" ProgID="Word.Document.8" ShapeID="_x0000_i1046" DrawAspect="Content" ObjectID="_1811193535"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644" w:name="_Toc168595556"/>
      <w:bookmarkStart w:id="645" w:name="_Toc195373953"/>
      <w:bookmarkStart w:id="646" w:name="_Toc199185057"/>
      <w:r w:rsidRPr="00C6081A">
        <w:t>5.4.2.5</w:t>
      </w:r>
      <w:r w:rsidRPr="008344F0">
        <w:tab/>
      </w:r>
      <w:bookmarkEnd w:id="644"/>
      <w:r w:rsidRPr="0048203C">
        <w:t>SDD_DDContext_Notify</w:t>
      </w:r>
      <w:bookmarkEnd w:id="645"/>
      <w:bookmarkEnd w:id="646"/>
    </w:p>
    <w:p w14:paraId="1606EFE9" w14:textId="77777777" w:rsidR="006330CC" w:rsidRPr="008344F0" w:rsidRDefault="006330CC" w:rsidP="006330CC">
      <w:pPr>
        <w:pStyle w:val="Heading5"/>
      </w:pPr>
      <w:bookmarkStart w:id="647" w:name="_Toc168595557"/>
      <w:bookmarkStart w:id="648" w:name="_Toc195373954"/>
      <w:bookmarkStart w:id="649" w:name="_Toc199185058"/>
      <w:r w:rsidRPr="00C6081A">
        <w:t>5.4.2.5</w:t>
      </w:r>
      <w:r w:rsidRPr="008344F0">
        <w:t>.1</w:t>
      </w:r>
      <w:r w:rsidRPr="008344F0">
        <w:tab/>
        <w:t>General</w:t>
      </w:r>
      <w:bookmarkEnd w:id="647"/>
      <w:bookmarkEnd w:id="648"/>
      <w:bookmarkEnd w:id="649"/>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650" w:name="_Toc168595558"/>
      <w:bookmarkStart w:id="651" w:name="_Toc195373955"/>
      <w:bookmarkStart w:id="652" w:name="_Toc199185059"/>
      <w:r w:rsidRPr="00C6081A">
        <w:t>5.4.2.5</w:t>
      </w:r>
      <w:r w:rsidRPr="008344F0">
        <w:t>.2</w:t>
      </w:r>
      <w:r w:rsidRPr="008344F0">
        <w:tab/>
      </w:r>
      <w:bookmarkEnd w:id="650"/>
      <w:r>
        <w:rPr>
          <w:lang w:val="en-US"/>
        </w:rPr>
        <w:t xml:space="preserve">ACR Event </w:t>
      </w:r>
      <w:r>
        <w:t>Notification</w:t>
      </w:r>
      <w:bookmarkEnd w:id="651"/>
      <w:bookmarkEnd w:id="652"/>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653" w:name="_MON_1793558504"/>
    <w:bookmarkEnd w:id="653"/>
    <w:p w14:paraId="438EE091" w14:textId="77777777" w:rsidR="006330CC" w:rsidRPr="00535E7D" w:rsidRDefault="006330CC" w:rsidP="006330CC">
      <w:pPr>
        <w:pStyle w:val="TH"/>
      </w:pPr>
      <w:r w:rsidRPr="00535E7D">
        <w:object w:dxaOrig="9620" w:dyaOrig="2749" w14:anchorId="69C371A8">
          <v:shape id="_x0000_i1047" type="#_x0000_t75" style="width:480.85pt;height:137.55pt" o:ole="">
            <v:imagedata r:id="rId53" o:title=""/>
          </v:shape>
          <o:OLEObject Type="Embed" ProgID="Word.Document.8" ShapeID="_x0000_i1047" DrawAspect="Content" ObjectID="_1811193536"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654" w:name="_Toc144024130"/>
      <w:bookmarkStart w:id="655" w:name="_Toc148176829"/>
      <w:bookmarkStart w:id="656" w:name="_Toc151379208"/>
      <w:bookmarkStart w:id="657" w:name="_Toc151445390"/>
      <w:bookmarkStart w:id="658" w:name="_Toc160470453"/>
      <w:bookmarkStart w:id="659" w:name="_Toc164873597"/>
      <w:bookmarkStart w:id="660" w:name="_Toc180306217"/>
      <w:bookmarkStart w:id="661" w:name="_Toc195373956"/>
      <w:bookmarkStart w:id="662" w:name="_Toc199185060"/>
      <w:r w:rsidR="008344F0" w:rsidRPr="008344F0">
        <w:lastRenderedPageBreak/>
        <w:t>5.5</w:t>
      </w:r>
      <w:r w:rsidR="008344F0" w:rsidRPr="008344F0">
        <w:tab/>
      </w:r>
      <w:r w:rsidR="008344F0" w:rsidRPr="008344F0">
        <w:rPr>
          <w:lang w:val="en-US"/>
        </w:rPr>
        <w:t>SDD_TransmissionQualityMeasurement</w:t>
      </w:r>
      <w:bookmarkEnd w:id="654"/>
      <w:bookmarkEnd w:id="655"/>
      <w:bookmarkEnd w:id="656"/>
      <w:bookmarkEnd w:id="657"/>
      <w:bookmarkEnd w:id="658"/>
      <w:bookmarkEnd w:id="659"/>
      <w:bookmarkEnd w:id="660"/>
      <w:bookmarkEnd w:id="661"/>
      <w:bookmarkEnd w:id="662"/>
    </w:p>
    <w:p w14:paraId="563331BA" w14:textId="77777777" w:rsidR="008344F0" w:rsidRPr="008344F0" w:rsidRDefault="008344F0" w:rsidP="008344F0">
      <w:pPr>
        <w:pStyle w:val="Heading3"/>
      </w:pPr>
      <w:bookmarkStart w:id="663" w:name="_Toc96843341"/>
      <w:bookmarkStart w:id="664" w:name="_Toc96844316"/>
      <w:bookmarkStart w:id="665" w:name="_Toc100739889"/>
      <w:bookmarkStart w:id="666" w:name="_Toc129252462"/>
      <w:bookmarkStart w:id="667" w:name="_Toc144024131"/>
      <w:bookmarkStart w:id="668" w:name="_Toc148176830"/>
      <w:bookmarkStart w:id="669" w:name="_Toc151379209"/>
      <w:bookmarkStart w:id="670" w:name="_Toc151445391"/>
      <w:bookmarkStart w:id="671" w:name="_Toc160470454"/>
      <w:bookmarkStart w:id="672" w:name="_Toc164873598"/>
      <w:bookmarkStart w:id="673" w:name="_Toc180306218"/>
      <w:bookmarkStart w:id="674" w:name="_Toc195373957"/>
      <w:bookmarkStart w:id="675" w:name="_Toc199185061"/>
      <w:r w:rsidRPr="008344F0">
        <w:t>5.5.1</w:t>
      </w:r>
      <w:r w:rsidRPr="008344F0">
        <w:tab/>
        <w:t>Service Description</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050784C4" w14:textId="2C79D17F" w:rsidR="008344F0" w:rsidRPr="008344F0" w:rsidRDefault="008344F0" w:rsidP="008344F0">
      <w:bookmarkStart w:id="676" w:name="_Toc96843342"/>
      <w:bookmarkStart w:id="677" w:name="_Toc96844317"/>
      <w:bookmarkStart w:id="678" w:name="_Toc100739890"/>
      <w:bookmarkStart w:id="679"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680" w:name="_Toc144024132"/>
      <w:bookmarkStart w:id="681" w:name="_Toc148176831"/>
      <w:bookmarkStart w:id="682" w:name="_Toc151379210"/>
      <w:bookmarkStart w:id="683" w:name="_Toc151445392"/>
      <w:bookmarkStart w:id="684" w:name="_Toc160470455"/>
      <w:bookmarkStart w:id="685" w:name="_Toc164873599"/>
      <w:bookmarkStart w:id="686" w:name="_Toc180306219"/>
      <w:bookmarkStart w:id="687" w:name="_Toc195373958"/>
      <w:bookmarkStart w:id="688" w:name="_Toc199185062"/>
      <w:r w:rsidRPr="008344F0">
        <w:t>5.5.2</w:t>
      </w:r>
      <w:r w:rsidRPr="008344F0">
        <w:tab/>
        <w:t>Service Operations</w:t>
      </w:r>
      <w:bookmarkEnd w:id="676"/>
      <w:bookmarkEnd w:id="677"/>
      <w:bookmarkEnd w:id="678"/>
      <w:bookmarkEnd w:id="679"/>
      <w:bookmarkEnd w:id="680"/>
      <w:bookmarkEnd w:id="681"/>
      <w:bookmarkEnd w:id="682"/>
      <w:bookmarkEnd w:id="683"/>
      <w:bookmarkEnd w:id="684"/>
      <w:bookmarkEnd w:id="685"/>
      <w:bookmarkEnd w:id="686"/>
      <w:bookmarkEnd w:id="687"/>
      <w:bookmarkEnd w:id="688"/>
    </w:p>
    <w:p w14:paraId="0396EE3D" w14:textId="44FE03C7" w:rsidR="008344F0" w:rsidRPr="008344F0" w:rsidRDefault="008344F0" w:rsidP="008344F0">
      <w:pPr>
        <w:pStyle w:val="Heading4"/>
      </w:pPr>
      <w:bookmarkStart w:id="689" w:name="_Toc96843343"/>
      <w:bookmarkStart w:id="690" w:name="_Toc96844318"/>
      <w:bookmarkStart w:id="691" w:name="_Toc100739891"/>
      <w:bookmarkStart w:id="692" w:name="_Toc129252464"/>
      <w:bookmarkStart w:id="693" w:name="_Toc144024133"/>
      <w:bookmarkStart w:id="694" w:name="_Toc148176832"/>
      <w:bookmarkStart w:id="695" w:name="_Toc151379211"/>
      <w:bookmarkStart w:id="696" w:name="_Toc151445393"/>
      <w:bookmarkStart w:id="697" w:name="_Toc160470456"/>
      <w:bookmarkStart w:id="698" w:name="_Toc164873600"/>
      <w:bookmarkStart w:id="699" w:name="_Toc180306220"/>
      <w:bookmarkStart w:id="700" w:name="_Toc195373959"/>
      <w:bookmarkStart w:id="701" w:name="_Toc199185063"/>
      <w:r w:rsidRPr="008344F0">
        <w:t>5.5.2.1</w:t>
      </w:r>
      <w:r w:rsidRPr="008344F0">
        <w:tab/>
        <w:t>Introduction</w:t>
      </w:r>
      <w:bookmarkEnd w:id="689"/>
      <w:bookmarkEnd w:id="690"/>
      <w:bookmarkEnd w:id="691"/>
      <w:bookmarkEnd w:id="692"/>
      <w:bookmarkEnd w:id="693"/>
      <w:bookmarkEnd w:id="694"/>
      <w:bookmarkEnd w:id="695"/>
      <w:bookmarkEnd w:id="696"/>
      <w:bookmarkEnd w:id="697"/>
      <w:bookmarkEnd w:id="698"/>
      <w:bookmarkEnd w:id="699"/>
      <w:bookmarkEnd w:id="700"/>
      <w:bookmarkEnd w:id="701"/>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702" w:name="_Toc96843344"/>
      <w:bookmarkStart w:id="703" w:name="_Toc96844319"/>
      <w:bookmarkStart w:id="704" w:name="_Toc100739892"/>
      <w:bookmarkStart w:id="705" w:name="_Toc129252465"/>
      <w:bookmarkStart w:id="706" w:name="_Toc144024134"/>
      <w:bookmarkStart w:id="707" w:name="_Toc148176833"/>
      <w:bookmarkStart w:id="708" w:name="_Toc151379212"/>
      <w:bookmarkStart w:id="709" w:name="_Toc151445394"/>
      <w:bookmarkStart w:id="710" w:name="_Toc160470457"/>
      <w:bookmarkStart w:id="711" w:name="_Toc164873601"/>
      <w:bookmarkStart w:id="712" w:name="_Toc180306221"/>
      <w:bookmarkStart w:id="713" w:name="_Toc195373960"/>
      <w:bookmarkStart w:id="714" w:name="_Toc199185064"/>
      <w:r w:rsidRPr="008344F0">
        <w:t>5.5.2.2</w:t>
      </w:r>
      <w:r w:rsidRPr="008344F0">
        <w:tab/>
      </w:r>
      <w:bookmarkEnd w:id="702"/>
      <w:bookmarkEnd w:id="703"/>
      <w:bookmarkEnd w:id="704"/>
      <w:bookmarkEnd w:id="705"/>
      <w:r w:rsidRPr="008344F0">
        <w:rPr>
          <w:lang w:val="en-US"/>
        </w:rPr>
        <w:t>SDD_TransmissionQualityMeasurement</w:t>
      </w:r>
      <w:r w:rsidRPr="008344F0">
        <w:t>_Subscribe</w:t>
      </w:r>
      <w:bookmarkEnd w:id="706"/>
      <w:bookmarkEnd w:id="707"/>
      <w:bookmarkEnd w:id="708"/>
      <w:bookmarkEnd w:id="709"/>
      <w:bookmarkEnd w:id="710"/>
      <w:bookmarkEnd w:id="711"/>
      <w:bookmarkEnd w:id="712"/>
      <w:bookmarkEnd w:id="713"/>
      <w:bookmarkEnd w:id="714"/>
    </w:p>
    <w:p w14:paraId="3B6548A4" w14:textId="6CEDE831" w:rsidR="008344F0" w:rsidRPr="008344F0" w:rsidRDefault="008344F0" w:rsidP="008344F0">
      <w:pPr>
        <w:pStyle w:val="Heading5"/>
      </w:pPr>
      <w:bookmarkStart w:id="715" w:name="_Toc144024135"/>
      <w:bookmarkStart w:id="716" w:name="_Toc148176834"/>
      <w:bookmarkStart w:id="717" w:name="_Toc151379213"/>
      <w:bookmarkStart w:id="718" w:name="_Toc151445395"/>
      <w:bookmarkStart w:id="719" w:name="_Toc160470458"/>
      <w:bookmarkStart w:id="720" w:name="_Toc164873602"/>
      <w:bookmarkStart w:id="721" w:name="_Toc180306222"/>
      <w:bookmarkStart w:id="722" w:name="_Toc195373961"/>
      <w:bookmarkStart w:id="723" w:name="_Toc199185065"/>
      <w:r w:rsidRPr="008344F0">
        <w:t>5.5.2.2.1</w:t>
      </w:r>
      <w:r w:rsidRPr="008344F0">
        <w:tab/>
        <w:t>General</w:t>
      </w:r>
      <w:bookmarkEnd w:id="715"/>
      <w:bookmarkEnd w:id="716"/>
      <w:bookmarkEnd w:id="717"/>
      <w:bookmarkEnd w:id="718"/>
      <w:bookmarkEnd w:id="719"/>
      <w:bookmarkEnd w:id="720"/>
      <w:bookmarkEnd w:id="721"/>
      <w:bookmarkEnd w:id="722"/>
      <w:bookmarkEnd w:id="723"/>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724" w:name="_Toc96843346"/>
      <w:bookmarkStart w:id="725" w:name="_Toc96844321"/>
      <w:bookmarkStart w:id="726" w:name="_Toc100739894"/>
      <w:bookmarkStart w:id="727" w:name="_Toc129252467"/>
      <w:bookmarkStart w:id="728" w:name="_Toc144024136"/>
      <w:bookmarkStart w:id="729" w:name="_Toc148176835"/>
      <w:bookmarkStart w:id="730" w:name="_Toc151379214"/>
      <w:bookmarkStart w:id="731" w:name="_Toc151445396"/>
      <w:bookmarkStart w:id="732" w:name="_Toc160470459"/>
      <w:bookmarkStart w:id="733" w:name="_Toc164873603"/>
      <w:bookmarkStart w:id="734" w:name="_Toc180306223"/>
      <w:bookmarkStart w:id="735" w:name="_Toc195373962"/>
      <w:bookmarkStart w:id="736" w:name="_Toc199185066"/>
      <w:r w:rsidRPr="008344F0">
        <w:t>5.5.2.2.2</w:t>
      </w:r>
      <w:r w:rsidRPr="008344F0">
        <w:tab/>
      </w:r>
      <w:bookmarkStart w:id="737" w:name="_Hlk134750947"/>
      <w:bookmarkEnd w:id="724"/>
      <w:bookmarkEnd w:id="725"/>
      <w:bookmarkEnd w:id="726"/>
      <w:bookmarkEnd w:id="727"/>
      <w:r w:rsidRPr="008344F0">
        <w:t xml:space="preserve">Transmission Quality Measurement </w:t>
      </w:r>
      <w:bookmarkEnd w:id="737"/>
      <w:r w:rsidRPr="008344F0">
        <w:t>Subscription Creation</w:t>
      </w:r>
      <w:bookmarkEnd w:id="728"/>
      <w:bookmarkEnd w:id="729"/>
      <w:bookmarkEnd w:id="730"/>
      <w:bookmarkEnd w:id="731"/>
      <w:bookmarkEnd w:id="732"/>
      <w:bookmarkEnd w:id="733"/>
      <w:bookmarkEnd w:id="734"/>
      <w:bookmarkEnd w:id="735"/>
      <w:bookmarkEnd w:id="736"/>
    </w:p>
    <w:p w14:paraId="1FDD5AE5" w14:textId="219E3E49" w:rsidR="009C7619" w:rsidRDefault="009C7619" w:rsidP="009C7619">
      <w:bookmarkStart w:id="738" w:name="_Toc89425593"/>
      <w:bookmarkStart w:id="739" w:name="_Toc96843347"/>
      <w:bookmarkStart w:id="740" w:name="_Toc96844322"/>
      <w:bookmarkStart w:id="741" w:name="_Toc100739895"/>
      <w:bookmarkStart w:id="742"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11193537"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743" w:name="_Toc160470460"/>
      <w:bookmarkStart w:id="744" w:name="_Toc164873604"/>
      <w:bookmarkStart w:id="745" w:name="_Toc180306224"/>
      <w:bookmarkStart w:id="746" w:name="_Toc195373963"/>
      <w:bookmarkStart w:id="747" w:name="_Toc199185067"/>
      <w:bookmarkStart w:id="748" w:name="_Toc144024137"/>
      <w:bookmarkStart w:id="749" w:name="_Toc148176836"/>
      <w:bookmarkStart w:id="750" w:name="_Toc151379215"/>
      <w:bookmarkStart w:id="751" w:name="_Toc151445397"/>
      <w:r w:rsidRPr="008344F0">
        <w:t>5.5.2.</w:t>
      </w:r>
      <w:r>
        <w:t>3</w:t>
      </w:r>
      <w:r w:rsidRPr="008344F0">
        <w:tab/>
      </w:r>
      <w:r w:rsidRPr="008344F0">
        <w:rPr>
          <w:lang w:val="en-US"/>
        </w:rPr>
        <w:t>SDD_TransmissionQualityMeasurement</w:t>
      </w:r>
      <w:r w:rsidRPr="008344F0">
        <w:t>_</w:t>
      </w:r>
      <w:r>
        <w:t>Update</w:t>
      </w:r>
      <w:bookmarkEnd w:id="743"/>
      <w:bookmarkEnd w:id="744"/>
      <w:bookmarkEnd w:id="745"/>
      <w:bookmarkEnd w:id="746"/>
      <w:bookmarkEnd w:id="747"/>
    </w:p>
    <w:p w14:paraId="7DE0A374" w14:textId="77777777" w:rsidR="009621B9" w:rsidRPr="008344F0" w:rsidRDefault="009621B9" w:rsidP="009621B9">
      <w:pPr>
        <w:pStyle w:val="Heading5"/>
      </w:pPr>
      <w:bookmarkStart w:id="752" w:name="_Toc160470461"/>
      <w:bookmarkStart w:id="753" w:name="_Toc164873605"/>
      <w:bookmarkStart w:id="754" w:name="_Toc180306225"/>
      <w:bookmarkStart w:id="755" w:name="_Toc195373964"/>
      <w:bookmarkStart w:id="756" w:name="_Toc199185068"/>
      <w:r w:rsidRPr="008344F0">
        <w:t>5.5.2.</w:t>
      </w:r>
      <w:r>
        <w:t>3</w:t>
      </w:r>
      <w:r w:rsidRPr="008344F0">
        <w:t>.1</w:t>
      </w:r>
      <w:r w:rsidRPr="008344F0">
        <w:tab/>
        <w:t>General</w:t>
      </w:r>
      <w:bookmarkEnd w:id="752"/>
      <w:bookmarkEnd w:id="753"/>
      <w:bookmarkEnd w:id="754"/>
      <w:bookmarkEnd w:id="755"/>
      <w:bookmarkEnd w:id="756"/>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757" w:name="_Toc160470462"/>
      <w:bookmarkStart w:id="758" w:name="_Toc164873606"/>
      <w:bookmarkStart w:id="759" w:name="_Toc180306226"/>
      <w:bookmarkStart w:id="760" w:name="_Toc195373965"/>
      <w:bookmarkStart w:id="761" w:name="_Toc199185069"/>
      <w:r w:rsidRPr="008344F0">
        <w:t>5.5.2.</w:t>
      </w:r>
      <w:r w:rsidR="009621B9">
        <w:t>3</w:t>
      </w:r>
      <w:r w:rsidRPr="008344F0">
        <w:t>.</w:t>
      </w:r>
      <w:r w:rsidR="009621B9">
        <w:t>2</w:t>
      </w:r>
      <w:r w:rsidRPr="008344F0">
        <w:tab/>
      </w:r>
      <w:bookmarkEnd w:id="738"/>
      <w:bookmarkEnd w:id="739"/>
      <w:bookmarkEnd w:id="740"/>
      <w:bookmarkEnd w:id="741"/>
      <w:bookmarkEnd w:id="742"/>
      <w:r w:rsidRPr="008344F0">
        <w:t>Transmission Quality Measurement Subscription Update</w:t>
      </w:r>
      <w:bookmarkEnd w:id="748"/>
      <w:bookmarkEnd w:id="749"/>
      <w:bookmarkEnd w:id="750"/>
      <w:bookmarkEnd w:id="751"/>
      <w:bookmarkEnd w:id="757"/>
      <w:bookmarkEnd w:id="758"/>
      <w:bookmarkEnd w:id="759"/>
      <w:bookmarkEnd w:id="760"/>
      <w:bookmarkEnd w:id="761"/>
    </w:p>
    <w:p w14:paraId="548A924E" w14:textId="125521E5" w:rsidR="009C7619" w:rsidRDefault="009C7619" w:rsidP="009C7619">
      <w:bookmarkStart w:id="762" w:name="_Toc96843348"/>
      <w:bookmarkStart w:id="763" w:name="_Toc96844323"/>
      <w:bookmarkStart w:id="764" w:name="_Toc100739896"/>
      <w:bookmarkStart w:id="765"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766" w:name="_MON_1742556900"/>
    <w:bookmarkEnd w:id="766"/>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11193538"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767" w:name="_Toc160470463"/>
      <w:bookmarkStart w:id="768" w:name="_Toc164873607"/>
      <w:bookmarkStart w:id="769" w:name="_Toc180306227"/>
      <w:bookmarkStart w:id="770" w:name="_Toc195373966"/>
      <w:bookmarkStart w:id="771" w:name="_Toc199185070"/>
      <w:bookmarkStart w:id="772" w:name="_Toc144024138"/>
      <w:bookmarkStart w:id="773" w:name="_Toc148176837"/>
      <w:bookmarkStart w:id="774" w:name="_Toc151379216"/>
      <w:bookmarkStart w:id="775" w:name="_Toc151445398"/>
      <w:r w:rsidRPr="008344F0">
        <w:t>5.5.2.</w:t>
      </w:r>
      <w:r>
        <w:t>4</w:t>
      </w:r>
      <w:r w:rsidRPr="008344F0">
        <w:tab/>
      </w:r>
      <w:r w:rsidRPr="008344F0">
        <w:rPr>
          <w:lang w:val="en-US"/>
        </w:rPr>
        <w:t>SDD_TransmissionQualityMeasurement</w:t>
      </w:r>
      <w:r w:rsidRPr="008344F0">
        <w:t>_</w:t>
      </w:r>
      <w:r w:rsidR="009E7382">
        <w:t>Unsubscribe</w:t>
      </w:r>
      <w:bookmarkEnd w:id="767"/>
      <w:bookmarkEnd w:id="768"/>
      <w:bookmarkEnd w:id="769"/>
      <w:bookmarkEnd w:id="770"/>
      <w:bookmarkEnd w:id="771"/>
    </w:p>
    <w:p w14:paraId="5C7478EA" w14:textId="77777777" w:rsidR="0004703B" w:rsidRPr="008344F0" w:rsidRDefault="0004703B" w:rsidP="0004703B">
      <w:pPr>
        <w:pStyle w:val="Heading5"/>
      </w:pPr>
      <w:bookmarkStart w:id="776" w:name="_Toc160470464"/>
      <w:bookmarkStart w:id="777" w:name="_Toc164873608"/>
      <w:bookmarkStart w:id="778" w:name="_Toc180306228"/>
      <w:bookmarkStart w:id="779" w:name="_Toc195373967"/>
      <w:bookmarkStart w:id="780" w:name="_Toc199185071"/>
      <w:r w:rsidRPr="008344F0">
        <w:t>5.5.2.</w:t>
      </w:r>
      <w:r>
        <w:t>4</w:t>
      </w:r>
      <w:r w:rsidRPr="008344F0">
        <w:t>.1</w:t>
      </w:r>
      <w:r w:rsidRPr="008344F0">
        <w:tab/>
        <w:t>General</w:t>
      </w:r>
      <w:bookmarkEnd w:id="776"/>
      <w:bookmarkEnd w:id="777"/>
      <w:bookmarkEnd w:id="778"/>
      <w:bookmarkEnd w:id="779"/>
      <w:bookmarkEnd w:id="780"/>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781" w:name="_Toc160470465"/>
      <w:bookmarkStart w:id="782" w:name="_Toc164873609"/>
      <w:bookmarkStart w:id="783" w:name="_Toc180306229"/>
      <w:bookmarkStart w:id="784" w:name="_Toc195373968"/>
      <w:bookmarkStart w:id="785" w:name="_Toc199185072"/>
      <w:r w:rsidRPr="008344F0">
        <w:t>5.5.2.</w:t>
      </w:r>
      <w:r w:rsidR="0004703B">
        <w:t>4</w:t>
      </w:r>
      <w:r w:rsidRPr="008344F0">
        <w:t>.</w:t>
      </w:r>
      <w:r w:rsidR="0004703B">
        <w:t>2</w:t>
      </w:r>
      <w:r w:rsidRPr="008344F0">
        <w:tab/>
        <w:t>Transmission Quality Measurement Subscription Deletion</w:t>
      </w:r>
      <w:bookmarkEnd w:id="772"/>
      <w:bookmarkEnd w:id="773"/>
      <w:bookmarkEnd w:id="774"/>
      <w:bookmarkEnd w:id="775"/>
      <w:bookmarkEnd w:id="781"/>
      <w:bookmarkEnd w:id="782"/>
      <w:bookmarkEnd w:id="783"/>
      <w:bookmarkEnd w:id="784"/>
      <w:bookmarkEnd w:id="785"/>
    </w:p>
    <w:p w14:paraId="11C502D5" w14:textId="46CC60A6" w:rsidR="009C7619" w:rsidRPr="00535E7D" w:rsidRDefault="009C7619" w:rsidP="009C7619">
      <w:bookmarkStart w:id="786" w:name="_Toc96843351"/>
      <w:bookmarkStart w:id="787" w:name="_Toc96844326"/>
      <w:bookmarkStart w:id="788" w:name="_Toc100739899"/>
      <w:bookmarkStart w:id="789" w:name="_Toc129252472"/>
      <w:bookmarkEnd w:id="762"/>
      <w:bookmarkEnd w:id="763"/>
      <w:bookmarkEnd w:id="764"/>
      <w:bookmarkEnd w:id="765"/>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790" w:name="_MON_1742561994"/>
    <w:bookmarkEnd w:id="790"/>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11193539"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791" w:name="_Toc144024139"/>
      <w:bookmarkStart w:id="792" w:name="_Toc148176838"/>
      <w:bookmarkStart w:id="793" w:name="_Toc151379217"/>
      <w:bookmarkStart w:id="794" w:name="_Toc151445399"/>
      <w:bookmarkStart w:id="795" w:name="_Toc160470466"/>
      <w:bookmarkStart w:id="796" w:name="_Toc164873610"/>
      <w:bookmarkStart w:id="797" w:name="_Toc180306230"/>
      <w:bookmarkStart w:id="798" w:name="_Toc195373969"/>
      <w:bookmarkStart w:id="799" w:name="_Toc199185073"/>
      <w:r w:rsidRPr="008344F0">
        <w:lastRenderedPageBreak/>
        <w:t>5.5.2.</w:t>
      </w:r>
      <w:r w:rsidR="003169C9">
        <w:t>5</w:t>
      </w:r>
      <w:r w:rsidRPr="008344F0">
        <w:tab/>
      </w:r>
      <w:bookmarkEnd w:id="786"/>
      <w:bookmarkEnd w:id="787"/>
      <w:bookmarkEnd w:id="788"/>
      <w:bookmarkEnd w:id="789"/>
      <w:r w:rsidRPr="008344F0">
        <w:rPr>
          <w:lang w:val="en-US"/>
        </w:rPr>
        <w:t>SDD_TransmissionQualityMeasurement</w:t>
      </w:r>
      <w:r w:rsidRPr="008344F0">
        <w:t>_Notify</w:t>
      </w:r>
      <w:bookmarkEnd w:id="791"/>
      <w:bookmarkEnd w:id="792"/>
      <w:bookmarkEnd w:id="793"/>
      <w:bookmarkEnd w:id="794"/>
      <w:bookmarkEnd w:id="795"/>
      <w:bookmarkEnd w:id="796"/>
      <w:bookmarkEnd w:id="797"/>
      <w:bookmarkEnd w:id="798"/>
      <w:bookmarkEnd w:id="799"/>
    </w:p>
    <w:p w14:paraId="02131A13" w14:textId="13B5F691" w:rsidR="008344F0" w:rsidRPr="008344F0" w:rsidRDefault="008344F0" w:rsidP="008344F0">
      <w:pPr>
        <w:pStyle w:val="Heading5"/>
      </w:pPr>
      <w:bookmarkStart w:id="800" w:name="_Toc96843336"/>
      <w:bookmarkStart w:id="801" w:name="_Toc96844311"/>
      <w:bookmarkStart w:id="802" w:name="_Toc100739884"/>
      <w:bookmarkStart w:id="803" w:name="_Toc129252457"/>
      <w:bookmarkStart w:id="804" w:name="_Toc144024140"/>
      <w:bookmarkStart w:id="805" w:name="_Toc148176839"/>
      <w:bookmarkStart w:id="806" w:name="_Toc151379218"/>
      <w:bookmarkStart w:id="807" w:name="_Toc151445400"/>
      <w:bookmarkStart w:id="808" w:name="_Toc160470467"/>
      <w:bookmarkStart w:id="809" w:name="_Toc164873611"/>
      <w:bookmarkStart w:id="810" w:name="_Toc180306231"/>
      <w:bookmarkStart w:id="811" w:name="_Toc195373970"/>
      <w:bookmarkStart w:id="812" w:name="_Toc199185074"/>
      <w:r w:rsidRPr="008344F0">
        <w:t>5.5.2.</w:t>
      </w:r>
      <w:r w:rsidR="003169C9">
        <w:t>5</w:t>
      </w:r>
      <w:r w:rsidRPr="008344F0">
        <w:t>.1</w:t>
      </w:r>
      <w:r w:rsidRPr="008344F0">
        <w:tab/>
        <w:t>General</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813" w:name="_Toc96843337"/>
      <w:bookmarkStart w:id="814" w:name="_Toc96844312"/>
      <w:bookmarkStart w:id="815" w:name="_Toc100739885"/>
      <w:bookmarkStart w:id="816" w:name="_Toc129252458"/>
      <w:bookmarkStart w:id="817" w:name="_Toc144024141"/>
      <w:bookmarkStart w:id="818" w:name="_Toc148176840"/>
      <w:bookmarkStart w:id="819" w:name="_Toc151379219"/>
      <w:bookmarkStart w:id="820" w:name="_Toc151445401"/>
      <w:bookmarkStart w:id="821" w:name="_Toc160470468"/>
      <w:bookmarkStart w:id="822" w:name="_Toc164873612"/>
      <w:bookmarkStart w:id="823" w:name="_Toc180306232"/>
      <w:bookmarkStart w:id="824" w:name="_Toc195373971"/>
      <w:bookmarkStart w:id="825" w:name="_Toc199185075"/>
      <w:r w:rsidRPr="008344F0">
        <w:t>5.5.2.</w:t>
      </w:r>
      <w:r w:rsidR="003169C9">
        <w:t>5</w:t>
      </w:r>
      <w:r w:rsidRPr="008344F0">
        <w:t>.2</w:t>
      </w:r>
      <w:r w:rsidRPr="008344F0">
        <w:tab/>
      </w:r>
      <w:bookmarkEnd w:id="813"/>
      <w:bookmarkEnd w:id="814"/>
      <w:bookmarkEnd w:id="815"/>
      <w:bookmarkEnd w:id="816"/>
      <w:r w:rsidRPr="008344F0">
        <w:t xml:space="preserve">Transmission Quality Measurement </w:t>
      </w:r>
      <w:r w:rsidRPr="008344F0">
        <w:rPr>
          <w:lang w:val="en-US"/>
        </w:rPr>
        <w:t>Notification</w:t>
      </w:r>
      <w:bookmarkEnd w:id="817"/>
      <w:bookmarkEnd w:id="818"/>
      <w:bookmarkEnd w:id="819"/>
      <w:bookmarkEnd w:id="820"/>
      <w:bookmarkEnd w:id="821"/>
      <w:bookmarkEnd w:id="822"/>
      <w:bookmarkEnd w:id="823"/>
      <w:bookmarkEnd w:id="824"/>
      <w:bookmarkEnd w:id="825"/>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826" w:name="_MON_1742563221"/>
    <w:bookmarkEnd w:id="826"/>
    <w:p w14:paraId="337017AA" w14:textId="13DA1C36" w:rsidR="00A23E50" w:rsidRPr="00535E7D" w:rsidRDefault="00E35F1E" w:rsidP="00A23E50">
      <w:pPr>
        <w:pStyle w:val="TH"/>
      </w:pPr>
      <w:r w:rsidRPr="00535E7D">
        <w:object w:dxaOrig="9620" w:dyaOrig="2749" w14:anchorId="15ECBDD9">
          <v:shape id="_x0000_i1051" type="#_x0000_t75" style="width:480pt;height:137.15pt" o:ole="">
            <v:imagedata r:id="rId61" o:title=""/>
          </v:shape>
          <o:OLEObject Type="Embed" ProgID="Word.Document.8" ShapeID="_x0000_i1051" DrawAspect="Content" ObjectID="_1811193540"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827" w:name="_Toc180306233"/>
      <w:bookmarkStart w:id="828" w:name="_Toc195373972"/>
      <w:bookmarkStart w:id="829" w:name="_Toc199185076"/>
      <w:r w:rsidRPr="008344F0">
        <w:t>5</w:t>
      </w:r>
      <w:r w:rsidRPr="00950EA7">
        <w:t>.5.2.</w:t>
      </w:r>
      <w:r>
        <w:t>6</w:t>
      </w:r>
      <w:r w:rsidRPr="00950EA7">
        <w:tab/>
      </w:r>
      <w:r w:rsidRPr="00464BF0">
        <w:t>SDD_TransmissionQualityMeasurement</w:t>
      </w:r>
      <w:r w:rsidRPr="00950EA7">
        <w:t>_</w:t>
      </w:r>
      <w:r>
        <w:t>Query</w:t>
      </w:r>
      <w:bookmarkEnd w:id="827"/>
      <w:bookmarkEnd w:id="828"/>
      <w:bookmarkEnd w:id="829"/>
    </w:p>
    <w:p w14:paraId="62BA7B36" w14:textId="5B7A8FF7" w:rsidR="00245872" w:rsidRPr="00950EA7" w:rsidRDefault="00245872" w:rsidP="00245872">
      <w:pPr>
        <w:pStyle w:val="Heading5"/>
      </w:pPr>
      <w:bookmarkStart w:id="830" w:name="_Toc144024143"/>
      <w:bookmarkStart w:id="831" w:name="_Toc148176842"/>
      <w:bookmarkStart w:id="832" w:name="_Toc151379221"/>
      <w:bookmarkStart w:id="833" w:name="_Toc151445403"/>
      <w:bookmarkStart w:id="834" w:name="_Toc160470470"/>
      <w:bookmarkStart w:id="835" w:name="_Toc164873614"/>
      <w:bookmarkStart w:id="836" w:name="_Toc180306234"/>
      <w:bookmarkStart w:id="837" w:name="_Toc195373973"/>
      <w:bookmarkStart w:id="838" w:name="_Toc199185077"/>
      <w:r w:rsidRPr="00950EA7">
        <w:t>5.5.2.</w:t>
      </w:r>
      <w:r w:rsidR="002227CA">
        <w:t>6</w:t>
      </w:r>
      <w:r w:rsidRPr="00950EA7">
        <w:t>.1</w:t>
      </w:r>
      <w:r w:rsidRPr="00950EA7">
        <w:tab/>
        <w:t>General</w:t>
      </w:r>
      <w:bookmarkEnd w:id="830"/>
      <w:bookmarkEnd w:id="831"/>
      <w:bookmarkEnd w:id="832"/>
      <w:bookmarkEnd w:id="833"/>
      <w:bookmarkEnd w:id="834"/>
      <w:bookmarkEnd w:id="835"/>
      <w:bookmarkEnd w:id="836"/>
      <w:bookmarkEnd w:id="837"/>
      <w:bookmarkEnd w:id="838"/>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839" w:name="_Toc144024144"/>
      <w:bookmarkStart w:id="840" w:name="_Toc148176843"/>
      <w:bookmarkStart w:id="841" w:name="_Toc151379222"/>
      <w:bookmarkStart w:id="842" w:name="_Toc151445404"/>
      <w:bookmarkStart w:id="843" w:name="_Toc160470471"/>
      <w:bookmarkStart w:id="844" w:name="_Toc164873615"/>
      <w:bookmarkStart w:id="845" w:name="_Toc180306235"/>
      <w:bookmarkStart w:id="846" w:name="_Toc195373974"/>
      <w:bookmarkStart w:id="847" w:name="_Toc199185078"/>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839"/>
      <w:bookmarkEnd w:id="840"/>
      <w:bookmarkEnd w:id="841"/>
      <w:bookmarkEnd w:id="842"/>
      <w:bookmarkEnd w:id="843"/>
      <w:bookmarkEnd w:id="844"/>
      <w:bookmarkEnd w:id="845"/>
      <w:bookmarkEnd w:id="846"/>
      <w:bookmarkEnd w:id="847"/>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848" w:name="_MON_1759252638"/>
    <w:bookmarkEnd w:id="848"/>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11193541"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849" w:name="_Toc144024145"/>
      <w:r w:rsidRPr="004D3578">
        <w:br w:type="page"/>
      </w:r>
      <w:bookmarkStart w:id="850" w:name="_Toc148176844"/>
      <w:bookmarkStart w:id="851" w:name="_Toc151379223"/>
      <w:bookmarkStart w:id="852" w:name="_Toc151445405"/>
      <w:bookmarkStart w:id="853" w:name="_Toc160470472"/>
      <w:bookmarkStart w:id="854" w:name="_Toc164873616"/>
      <w:bookmarkStart w:id="855" w:name="_Toc180306236"/>
      <w:bookmarkStart w:id="856" w:name="_Toc195373975"/>
      <w:bookmarkStart w:id="857" w:name="_Toc199185079"/>
      <w:r w:rsidRPr="00D46D17">
        <w:lastRenderedPageBreak/>
        <w:t>5.6</w:t>
      </w:r>
      <w:r w:rsidRPr="00D46D17">
        <w:tab/>
        <w:t>SDD_PolicyConfiguration</w:t>
      </w:r>
      <w:bookmarkEnd w:id="850"/>
      <w:bookmarkEnd w:id="851"/>
      <w:bookmarkEnd w:id="852"/>
      <w:bookmarkEnd w:id="853"/>
      <w:bookmarkEnd w:id="854"/>
      <w:bookmarkEnd w:id="855"/>
      <w:bookmarkEnd w:id="856"/>
      <w:bookmarkEnd w:id="857"/>
    </w:p>
    <w:p w14:paraId="1CD8DAB0" w14:textId="77777777" w:rsidR="00702293" w:rsidRPr="00D46D17" w:rsidRDefault="00702293" w:rsidP="00702293">
      <w:pPr>
        <w:pStyle w:val="Heading3"/>
      </w:pPr>
      <w:bookmarkStart w:id="858" w:name="_Toc148176845"/>
      <w:bookmarkStart w:id="859" w:name="_Toc151379224"/>
      <w:bookmarkStart w:id="860" w:name="_Toc151445406"/>
      <w:bookmarkStart w:id="861" w:name="_Toc160470473"/>
      <w:bookmarkStart w:id="862" w:name="_Toc164873617"/>
      <w:bookmarkStart w:id="863" w:name="_Toc180306237"/>
      <w:bookmarkStart w:id="864" w:name="_Toc195373976"/>
      <w:bookmarkStart w:id="865" w:name="_Toc199185080"/>
      <w:r w:rsidRPr="00D46D17">
        <w:t>5.6.1</w:t>
      </w:r>
      <w:r w:rsidRPr="00D46D17">
        <w:tab/>
        <w:t>Service Description</w:t>
      </w:r>
      <w:bookmarkEnd w:id="858"/>
      <w:bookmarkEnd w:id="859"/>
      <w:bookmarkEnd w:id="860"/>
      <w:bookmarkEnd w:id="861"/>
      <w:bookmarkEnd w:id="862"/>
      <w:bookmarkEnd w:id="863"/>
      <w:bookmarkEnd w:id="864"/>
      <w:bookmarkEnd w:id="865"/>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866" w:name="_Toc148176846"/>
      <w:bookmarkStart w:id="867" w:name="_Toc151379225"/>
      <w:bookmarkStart w:id="868" w:name="_Toc151445407"/>
      <w:bookmarkStart w:id="869" w:name="_Toc160470474"/>
      <w:bookmarkStart w:id="870" w:name="_Toc164873618"/>
      <w:bookmarkStart w:id="871" w:name="_Toc180306238"/>
      <w:bookmarkStart w:id="872" w:name="_Toc195373977"/>
      <w:bookmarkStart w:id="873" w:name="_Toc199185081"/>
      <w:r w:rsidRPr="00D46D17">
        <w:t>5.6.2</w:t>
      </w:r>
      <w:r w:rsidRPr="00D46D17">
        <w:tab/>
        <w:t>Service Operations</w:t>
      </w:r>
      <w:bookmarkEnd w:id="866"/>
      <w:bookmarkEnd w:id="867"/>
      <w:bookmarkEnd w:id="868"/>
      <w:bookmarkEnd w:id="869"/>
      <w:bookmarkEnd w:id="870"/>
      <w:bookmarkEnd w:id="871"/>
      <w:bookmarkEnd w:id="872"/>
      <w:bookmarkEnd w:id="873"/>
    </w:p>
    <w:p w14:paraId="329D1278" w14:textId="77777777" w:rsidR="00702293" w:rsidRPr="00D46D17" w:rsidRDefault="00702293" w:rsidP="00702293">
      <w:pPr>
        <w:pStyle w:val="Heading4"/>
      </w:pPr>
      <w:bookmarkStart w:id="874" w:name="_Toc148176847"/>
      <w:bookmarkStart w:id="875" w:name="_Toc151379226"/>
      <w:bookmarkStart w:id="876" w:name="_Toc151445408"/>
      <w:bookmarkStart w:id="877" w:name="_Toc160470475"/>
      <w:bookmarkStart w:id="878" w:name="_Toc164873619"/>
      <w:bookmarkStart w:id="879" w:name="_Toc180306239"/>
      <w:bookmarkStart w:id="880" w:name="_Toc195373978"/>
      <w:bookmarkStart w:id="881" w:name="_Toc199185082"/>
      <w:r w:rsidRPr="00D46D17">
        <w:t>5.6.2.1</w:t>
      </w:r>
      <w:r w:rsidRPr="00D46D17">
        <w:tab/>
        <w:t>Introduction</w:t>
      </w:r>
      <w:bookmarkEnd w:id="874"/>
      <w:bookmarkEnd w:id="875"/>
      <w:bookmarkEnd w:id="876"/>
      <w:bookmarkEnd w:id="877"/>
      <w:bookmarkEnd w:id="878"/>
      <w:bookmarkEnd w:id="879"/>
      <w:bookmarkEnd w:id="880"/>
      <w:bookmarkEnd w:id="881"/>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882" w:name="_Toc148176848"/>
      <w:bookmarkStart w:id="883" w:name="_Toc151379227"/>
      <w:bookmarkStart w:id="884" w:name="_Toc151445409"/>
      <w:bookmarkStart w:id="885" w:name="_Toc160470476"/>
      <w:bookmarkStart w:id="886" w:name="_Toc164873620"/>
      <w:bookmarkStart w:id="887" w:name="_Toc180306240"/>
      <w:bookmarkStart w:id="888" w:name="_Toc195373979"/>
      <w:bookmarkStart w:id="889" w:name="_Toc199185083"/>
      <w:r w:rsidRPr="00D46D17">
        <w:t>5.6.2.2</w:t>
      </w:r>
      <w:r w:rsidRPr="00D46D17">
        <w:tab/>
        <w:t>SDD_PolicyConfiguration_Create</w:t>
      </w:r>
      <w:bookmarkEnd w:id="882"/>
      <w:bookmarkEnd w:id="883"/>
      <w:bookmarkEnd w:id="884"/>
      <w:bookmarkEnd w:id="885"/>
      <w:bookmarkEnd w:id="886"/>
      <w:bookmarkEnd w:id="887"/>
      <w:bookmarkEnd w:id="888"/>
      <w:bookmarkEnd w:id="889"/>
    </w:p>
    <w:p w14:paraId="4E424D42" w14:textId="77777777" w:rsidR="00702293" w:rsidRPr="00D46D17" w:rsidRDefault="00702293" w:rsidP="00702293">
      <w:pPr>
        <w:pStyle w:val="Heading5"/>
      </w:pPr>
      <w:bookmarkStart w:id="890" w:name="_Toc148176849"/>
      <w:bookmarkStart w:id="891" w:name="_Toc151379228"/>
      <w:bookmarkStart w:id="892" w:name="_Toc151445410"/>
      <w:bookmarkStart w:id="893" w:name="_Toc160470477"/>
      <w:bookmarkStart w:id="894" w:name="_Toc164873621"/>
      <w:bookmarkStart w:id="895" w:name="_Toc180306241"/>
      <w:bookmarkStart w:id="896" w:name="_Toc195373980"/>
      <w:bookmarkStart w:id="897" w:name="_Toc199185084"/>
      <w:r w:rsidRPr="00D46D17">
        <w:t>5.6.2.2.1</w:t>
      </w:r>
      <w:r w:rsidRPr="00D46D17">
        <w:tab/>
        <w:t>General</w:t>
      </w:r>
      <w:bookmarkEnd w:id="890"/>
      <w:bookmarkEnd w:id="891"/>
      <w:bookmarkEnd w:id="892"/>
      <w:bookmarkEnd w:id="893"/>
      <w:bookmarkEnd w:id="894"/>
      <w:bookmarkEnd w:id="895"/>
      <w:bookmarkEnd w:id="896"/>
      <w:bookmarkEnd w:id="897"/>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898" w:name="_Toc148176850"/>
      <w:bookmarkStart w:id="899" w:name="_Toc151379229"/>
      <w:bookmarkStart w:id="900" w:name="_Toc151445411"/>
      <w:bookmarkStart w:id="901" w:name="_Toc160470478"/>
      <w:bookmarkStart w:id="902" w:name="_Toc164873622"/>
      <w:bookmarkStart w:id="903" w:name="_Toc180306242"/>
      <w:bookmarkStart w:id="904" w:name="_Toc195373981"/>
      <w:bookmarkStart w:id="905" w:name="_Toc199185085"/>
      <w:r w:rsidRPr="00D46D17">
        <w:t>5.6.2.2.2</w:t>
      </w:r>
      <w:r w:rsidRPr="00D46D17">
        <w:tab/>
        <w:t>Policy Configuration Creation</w:t>
      </w:r>
      <w:bookmarkEnd w:id="898"/>
      <w:bookmarkEnd w:id="899"/>
      <w:bookmarkEnd w:id="900"/>
      <w:bookmarkEnd w:id="901"/>
      <w:bookmarkEnd w:id="902"/>
      <w:bookmarkEnd w:id="903"/>
      <w:bookmarkEnd w:id="904"/>
      <w:bookmarkEnd w:id="905"/>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906" w:name="_MON_1756650394"/>
    <w:bookmarkEnd w:id="906"/>
    <w:p w14:paraId="23549123" w14:textId="77777777"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11193542"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907" w:name="_Hlk146037422"/>
      <w:r w:rsidRPr="00D46D17">
        <w:t>PolicyConfig</w:t>
      </w:r>
      <w:bookmarkEnd w:id="907"/>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908" w:name="_Toc148176851"/>
      <w:bookmarkStart w:id="909" w:name="_Toc151379230"/>
      <w:bookmarkStart w:id="910" w:name="_Toc151445412"/>
      <w:bookmarkStart w:id="911" w:name="_Toc160470479"/>
      <w:bookmarkStart w:id="912" w:name="_Toc164873623"/>
      <w:bookmarkStart w:id="913" w:name="_Toc180306243"/>
      <w:bookmarkStart w:id="914" w:name="_Toc195373982"/>
      <w:bookmarkStart w:id="915" w:name="_Toc199185086"/>
      <w:r w:rsidRPr="00D46D17">
        <w:t>5.6.2.3</w:t>
      </w:r>
      <w:r w:rsidRPr="00D46D17">
        <w:tab/>
        <w:t>SDD_PolicyConfiguration_Update</w:t>
      </w:r>
      <w:bookmarkEnd w:id="908"/>
      <w:bookmarkEnd w:id="909"/>
      <w:bookmarkEnd w:id="910"/>
      <w:bookmarkEnd w:id="911"/>
      <w:bookmarkEnd w:id="912"/>
      <w:bookmarkEnd w:id="913"/>
      <w:bookmarkEnd w:id="914"/>
      <w:bookmarkEnd w:id="915"/>
    </w:p>
    <w:p w14:paraId="26D575C2" w14:textId="77777777" w:rsidR="00702293" w:rsidRPr="00D46D17" w:rsidRDefault="00702293" w:rsidP="00702293">
      <w:pPr>
        <w:pStyle w:val="Heading5"/>
      </w:pPr>
      <w:bookmarkStart w:id="916" w:name="_Toc148176852"/>
      <w:bookmarkStart w:id="917" w:name="_Toc151379231"/>
      <w:bookmarkStart w:id="918" w:name="_Toc151445413"/>
      <w:bookmarkStart w:id="919" w:name="_Toc160470480"/>
      <w:bookmarkStart w:id="920" w:name="_Toc164873624"/>
      <w:bookmarkStart w:id="921" w:name="_Toc180306244"/>
      <w:bookmarkStart w:id="922" w:name="_Toc195373983"/>
      <w:bookmarkStart w:id="923" w:name="_Toc199185087"/>
      <w:r w:rsidRPr="00D46D17">
        <w:t>5.6.2.3.1</w:t>
      </w:r>
      <w:r w:rsidRPr="00D46D17">
        <w:tab/>
        <w:t>General</w:t>
      </w:r>
      <w:bookmarkEnd w:id="916"/>
      <w:bookmarkEnd w:id="917"/>
      <w:bookmarkEnd w:id="918"/>
      <w:bookmarkEnd w:id="919"/>
      <w:bookmarkEnd w:id="920"/>
      <w:bookmarkEnd w:id="921"/>
      <w:bookmarkEnd w:id="922"/>
      <w:bookmarkEnd w:id="923"/>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924" w:name="_Toc148176853"/>
      <w:bookmarkStart w:id="925" w:name="_Toc151379232"/>
      <w:bookmarkStart w:id="926" w:name="_Toc151445414"/>
      <w:bookmarkStart w:id="927" w:name="_Toc160470481"/>
      <w:bookmarkStart w:id="928" w:name="_Toc164873625"/>
      <w:bookmarkStart w:id="929" w:name="_Toc180306245"/>
      <w:bookmarkStart w:id="930" w:name="_Toc195373984"/>
      <w:bookmarkStart w:id="931" w:name="_Toc199185088"/>
      <w:r w:rsidRPr="00D46D17">
        <w:t>5.6.2.3.2</w:t>
      </w:r>
      <w:r w:rsidRPr="00D46D17">
        <w:tab/>
        <w:t>Policy Configuration Update</w:t>
      </w:r>
      <w:bookmarkEnd w:id="924"/>
      <w:bookmarkEnd w:id="925"/>
      <w:bookmarkEnd w:id="926"/>
      <w:bookmarkEnd w:id="927"/>
      <w:bookmarkEnd w:id="928"/>
      <w:bookmarkEnd w:id="929"/>
      <w:bookmarkEnd w:id="930"/>
      <w:bookmarkEnd w:id="931"/>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11193543"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932" w:name="_Toc148176854"/>
      <w:bookmarkStart w:id="933" w:name="_Toc151379233"/>
      <w:bookmarkStart w:id="934" w:name="_Toc151445415"/>
      <w:bookmarkStart w:id="935" w:name="_Toc160470482"/>
      <w:bookmarkStart w:id="936" w:name="_Toc164873626"/>
      <w:bookmarkStart w:id="937" w:name="_Toc180306246"/>
      <w:bookmarkStart w:id="938" w:name="_Toc195373985"/>
      <w:bookmarkStart w:id="939" w:name="_Toc199185089"/>
      <w:r w:rsidRPr="00D46D17">
        <w:t>5.6.2.4</w:t>
      </w:r>
      <w:r w:rsidRPr="00D46D17">
        <w:tab/>
        <w:t>SDD_PolicyConfiguration_Delete</w:t>
      </w:r>
      <w:bookmarkEnd w:id="932"/>
      <w:bookmarkEnd w:id="933"/>
      <w:bookmarkEnd w:id="934"/>
      <w:bookmarkEnd w:id="935"/>
      <w:bookmarkEnd w:id="936"/>
      <w:bookmarkEnd w:id="937"/>
      <w:bookmarkEnd w:id="938"/>
      <w:bookmarkEnd w:id="939"/>
    </w:p>
    <w:p w14:paraId="413B8FEB" w14:textId="77777777" w:rsidR="00702293" w:rsidRPr="00D46D17" w:rsidRDefault="00702293" w:rsidP="00702293">
      <w:pPr>
        <w:pStyle w:val="Heading5"/>
      </w:pPr>
      <w:bookmarkStart w:id="940" w:name="_Toc148176855"/>
      <w:bookmarkStart w:id="941" w:name="_Toc151379234"/>
      <w:bookmarkStart w:id="942" w:name="_Toc151445416"/>
      <w:bookmarkStart w:id="943" w:name="_Toc160470483"/>
      <w:bookmarkStart w:id="944" w:name="_Toc164873627"/>
      <w:bookmarkStart w:id="945" w:name="_Toc180306247"/>
      <w:bookmarkStart w:id="946" w:name="_Toc195373986"/>
      <w:bookmarkStart w:id="947" w:name="_Toc199185090"/>
      <w:r w:rsidRPr="00D46D17">
        <w:t>5.6.2.4.1</w:t>
      </w:r>
      <w:r w:rsidRPr="00D46D17">
        <w:tab/>
        <w:t>General</w:t>
      </w:r>
      <w:bookmarkEnd w:id="940"/>
      <w:bookmarkEnd w:id="941"/>
      <w:bookmarkEnd w:id="942"/>
      <w:bookmarkEnd w:id="943"/>
      <w:bookmarkEnd w:id="944"/>
      <w:bookmarkEnd w:id="945"/>
      <w:bookmarkEnd w:id="946"/>
      <w:bookmarkEnd w:id="947"/>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948" w:name="_Toc148176856"/>
      <w:bookmarkStart w:id="949" w:name="_Toc151379235"/>
      <w:bookmarkStart w:id="950" w:name="_Toc151445417"/>
      <w:bookmarkStart w:id="951" w:name="_Toc160470484"/>
      <w:bookmarkStart w:id="952" w:name="_Toc164873628"/>
      <w:bookmarkStart w:id="953" w:name="_Toc180306248"/>
      <w:bookmarkStart w:id="954" w:name="_Toc195373987"/>
      <w:bookmarkStart w:id="955" w:name="_Toc199185091"/>
      <w:r w:rsidRPr="00D46D17">
        <w:t>5.6.2.4.2</w:t>
      </w:r>
      <w:r w:rsidRPr="00D46D17">
        <w:tab/>
        <w:t>Policy Configuration Deletion</w:t>
      </w:r>
      <w:bookmarkEnd w:id="948"/>
      <w:bookmarkEnd w:id="949"/>
      <w:bookmarkEnd w:id="950"/>
      <w:bookmarkEnd w:id="951"/>
      <w:bookmarkEnd w:id="952"/>
      <w:bookmarkEnd w:id="953"/>
      <w:bookmarkEnd w:id="954"/>
      <w:bookmarkEnd w:id="955"/>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11193544"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956" w:name="_Toc180306249"/>
      <w:bookmarkStart w:id="957" w:name="_Toc195373988"/>
      <w:bookmarkStart w:id="958" w:name="_Toc199185092"/>
      <w:r w:rsidR="00656BB9">
        <w:lastRenderedPageBreak/>
        <w:t>5.7</w:t>
      </w:r>
      <w:r w:rsidR="00656BB9" w:rsidRPr="00D46D17">
        <w:tab/>
      </w:r>
      <w:r w:rsidR="00656BB9">
        <w:t>SDD_BDT</w:t>
      </w:r>
      <w:bookmarkEnd w:id="956"/>
      <w:bookmarkEnd w:id="957"/>
      <w:bookmarkEnd w:id="958"/>
    </w:p>
    <w:p w14:paraId="64504B12" w14:textId="77777777" w:rsidR="00656BB9" w:rsidRPr="00D46D17" w:rsidRDefault="00656BB9" w:rsidP="00656BB9">
      <w:pPr>
        <w:pStyle w:val="Heading3"/>
      </w:pPr>
      <w:bookmarkStart w:id="959" w:name="_Toc180306250"/>
      <w:bookmarkStart w:id="960" w:name="_Toc195373989"/>
      <w:bookmarkStart w:id="961" w:name="_Toc199185093"/>
      <w:r>
        <w:t>5.7</w:t>
      </w:r>
      <w:r w:rsidRPr="00D46D17">
        <w:t>.1</w:t>
      </w:r>
      <w:r w:rsidRPr="00D46D17">
        <w:tab/>
        <w:t>Service Description</w:t>
      </w:r>
      <w:bookmarkEnd w:id="959"/>
      <w:bookmarkEnd w:id="960"/>
      <w:bookmarkEnd w:id="961"/>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962" w:name="_Toc180306251"/>
      <w:bookmarkStart w:id="963" w:name="_Toc195373990"/>
      <w:bookmarkStart w:id="964" w:name="_Toc199185094"/>
      <w:r>
        <w:t>5.7</w:t>
      </w:r>
      <w:r w:rsidRPr="00D46D17">
        <w:t>.2</w:t>
      </w:r>
      <w:r w:rsidRPr="00D46D17">
        <w:tab/>
        <w:t>Service Operations</w:t>
      </w:r>
      <w:bookmarkEnd w:id="962"/>
      <w:bookmarkEnd w:id="963"/>
      <w:bookmarkEnd w:id="964"/>
    </w:p>
    <w:p w14:paraId="77EE43AB" w14:textId="77777777" w:rsidR="00656BB9" w:rsidRPr="00D46D17" w:rsidRDefault="00656BB9" w:rsidP="00656BB9">
      <w:pPr>
        <w:pStyle w:val="Heading4"/>
      </w:pPr>
      <w:bookmarkStart w:id="965" w:name="_Toc180306252"/>
      <w:bookmarkStart w:id="966" w:name="_Toc195373991"/>
      <w:bookmarkStart w:id="967" w:name="_Toc199185095"/>
      <w:r>
        <w:t>5.7</w:t>
      </w:r>
      <w:r w:rsidRPr="00D46D17">
        <w:t>.2.1</w:t>
      </w:r>
      <w:r w:rsidRPr="00D46D17">
        <w:tab/>
        <w:t>Introduction</w:t>
      </w:r>
      <w:bookmarkEnd w:id="965"/>
      <w:bookmarkEnd w:id="966"/>
      <w:bookmarkEnd w:id="967"/>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968" w:name="_Toc180306253"/>
      <w:bookmarkStart w:id="969" w:name="_Toc195373992"/>
      <w:bookmarkStart w:id="970" w:name="_Toc199185096"/>
      <w:r>
        <w:t>5.7</w:t>
      </w:r>
      <w:r w:rsidRPr="00D46D17">
        <w:t>.2.2</w:t>
      </w:r>
      <w:r w:rsidRPr="00D46D17">
        <w:tab/>
      </w:r>
      <w:r>
        <w:t>SDD_BDT</w:t>
      </w:r>
      <w:r w:rsidRPr="00D46D17">
        <w:t>_</w:t>
      </w:r>
      <w:r>
        <w:t>Subscribe</w:t>
      </w:r>
      <w:bookmarkEnd w:id="968"/>
      <w:bookmarkEnd w:id="969"/>
      <w:bookmarkEnd w:id="970"/>
    </w:p>
    <w:p w14:paraId="79316A64" w14:textId="77777777" w:rsidR="00656BB9" w:rsidRPr="00D46D17" w:rsidRDefault="00656BB9" w:rsidP="00656BB9">
      <w:pPr>
        <w:pStyle w:val="Heading5"/>
      </w:pPr>
      <w:bookmarkStart w:id="971" w:name="_Toc180306254"/>
      <w:bookmarkStart w:id="972" w:name="_Toc195373993"/>
      <w:bookmarkStart w:id="973" w:name="_Toc199185097"/>
      <w:r>
        <w:t>5.7</w:t>
      </w:r>
      <w:r w:rsidRPr="00D46D17">
        <w:t>.2.2.1</w:t>
      </w:r>
      <w:r w:rsidRPr="00D46D17">
        <w:tab/>
        <w:t>General</w:t>
      </w:r>
      <w:bookmarkEnd w:id="971"/>
      <w:bookmarkEnd w:id="972"/>
      <w:bookmarkEnd w:id="973"/>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974" w:name="_Toc180306255"/>
      <w:bookmarkStart w:id="975" w:name="_Toc195373994"/>
      <w:bookmarkStart w:id="976" w:name="_Toc199185098"/>
      <w:r>
        <w:t>5.7</w:t>
      </w:r>
      <w:r w:rsidRPr="00D46D17">
        <w:t>.2.2.2</w:t>
      </w:r>
      <w:r w:rsidRPr="00D46D17">
        <w:tab/>
      </w:r>
      <w:r>
        <w:t>BDT Subscription</w:t>
      </w:r>
      <w:r w:rsidRPr="00A3407F">
        <w:t xml:space="preserve"> </w:t>
      </w:r>
      <w:r>
        <w:t>Creation</w:t>
      </w:r>
      <w:bookmarkEnd w:id="974"/>
      <w:bookmarkEnd w:id="975"/>
      <w:bookmarkEnd w:id="976"/>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977" w:name="_MON_1790651302"/>
    <w:bookmarkEnd w:id="977"/>
    <w:p w14:paraId="29BE1AD2" w14:textId="77777777" w:rsidR="00656BB9" w:rsidRPr="00D46D17" w:rsidRDefault="00656BB9" w:rsidP="00656BB9">
      <w:pPr>
        <w:pStyle w:val="TF"/>
      </w:pPr>
      <w:r w:rsidRPr="00D46D17">
        <w:object w:dxaOrig="9620" w:dyaOrig="2508" w14:anchorId="53DBE289">
          <v:shape id="_x0000_i1056" type="#_x0000_t75" style="width:481.3pt;height:125.15pt" o:ole="">
            <v:imagedata r:id="rId71" o:title=""/>
          </v:shape>
          <o:OLEObject Type="Embed" ProgID="Word.Document.8" ShapeID="_x0000_i1056" DrawAspect="Content" ObjectID="_1811193545"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978" w:name="_Toc180306256"/>
      <w:bookmarkStart w:id="979" w:name="_Toc195373995"/>
      <w:bookmarkStart w:id="980" w:name="_Toc199185099"/>
      <w:r>
        <w:t>5.7</w:t>
      </w:r>
      <w:r w:rsidRPr="00D46D17">
        <w:t>.2.3</w:t>
      </w:r>
      <w:r w:rsidRPr="00D46D17">
        <w:tab/>
      </w:r>
      <w:r>
        <w:t>SDD_BDT</w:t>
      </w:r>
      <w:r w:rsidRPr="00D46D17">
        <w:t>_Update</w:t>
      </w:r>
      <w:bookmarkEnd w:id="978"/>
      <w:bookmarkEnd w:id="979"/>
      <w:bookmarkEnd w:id="980"/>
    </w:p>
    <w:p w14:paraId="500D3E3E" w14:textId="77777777" w:rsidR="00656BB9" w:rsidRPr="00D46D17" w:rsidRDefault="00656BB9" w:rsidP="00656BB9">
      <w:pPr>
        <w:pStyle w:val="Heading5"/>
      </w:pPr>
      <w:bookmarkStart w:id="981" w:name="_Toc180306257"/>
      <w:bookmarkStart w:id="982" w:name="_Toc195373996"/>
      <w:bookmarkStart w:id="983" w:name="_Toc199185100"/>
      <w:r>
        <w:t>5.7</w:t>
      </w:r>
      <w:r w:rsidRPr="00D46D17">
        <w:t>.2.3.1</w:t>
      </w:r>
      <w:r w:rsidRPr="00D46D17">
        <w:tab/>
        <w:t>General</w:t>
      </w:r>
      <w:bookmarkEnd w:id="981"/>
      <w:bookmarkEnd w:id="982"/>
      <w:bookmarkEnd w:id="983"/>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984" w:name="_Toc180306258"/>
      <w:bookmarkStart w:id="985" w:name="_Toc195373997"/>
      <w:bookmarkStart w:id="986" w:name="_Toc199185101"/>
      <w:r>
        <w:t>5.7</w:t>
      </w:r>
      <w:r w:rsidRPr="00D46D17">
        <w:t>.2.3.2</w:t>
      </w:r>
      <w:r w:rsidRPr="00D46D17">
        <w:tab/>
      </w:r>
      <w:r>
        <w:t>BDT</w:t>
      </w:r>
      <w:r w:rsidRPr="00D46D17">
        <w:t xml:space="preserve"> </w:t>
      </w:r>
      <w:r>
        <w:t xml:space="preserve">Subscription </w:t>
      </w:r>
      <w:r w:rsidRPr="00D46D17">
        <w:t>Update</w:t>
      </w:r>
      <w:bookmarkEnd w:id="984"/>
      <w:bookmarkEnd w:id="985"/>
      <w:bookmarkEnd w:id="986"/>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987" w:name="_MON_1790651430"/>
    <w:bookmarkEnd w:id="987"/>
    <w:p w14:paraId="06AAB081" w14:textId="77777777" w:rsidR="00656BB9" w:rsidRPr="00D46D17" w:rsidRDefault="00656BB9" w:rsidP="00656BB9">
      <w:pPr>
        <w:pStyle w:val="TH"/>
      </w:pPr>
      <w:r w:rsidRPr="00D46D17">
        <w:object w:dxaOrig="9620" w:dyaOrig="3089" w14:anchorId="358E8B0B">
          <v:shape id="_x0000_i1057" type="#_x0000_t75" style="width:481.3pt;height:154.3pt" o:ole="">
            <v:imagedata r:id="rId73" o:title=""/>
          </v:shape>
          <o:OLEObject Type="Embed" ProgID="Word.Document.8" ShapeID="_x0000_i1057" DrawAspect="Content" ObjectID="_1811193546"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988" w:name="_Toc180306259"/>
      <w:bookmarkStart w:id="989" w:name="_Toc195373998"/>
      <w:bookmarkStart w:id="990" w:name="_Toc199185102"/>
      <w:r>
        <w:lastRenderedPageBreak/>
        <w:t>5.7</w:t>
      </w:r>
      <w:r w:rsidRPr="00D46D17">
        <w:t>.2.4</w:t>
      </w:r>
      <w:r w:rsidRPr="00D46D17">
        <w:tab/>
      </w:r>
      <w:r>
        <w:t>SDD_BDT</w:t>
      </w:r>
      <w:r w:rsidRPr="00D46D17">
        <w:t>_Delete</w:t>
      </w:r>
      <w:bookmarkEnd w:id="988"/>
      <w:bookmarkEnd w:id="989"/>
      <w:bookmarkEnd w:id="990"/>
    </w:p>
    <w:p w14:paraId="32D4B80F" w14:textId="77777777" w:rsidR="00656BB9" w:rsidRPr="00D46D17" w:rsidRDefault="00656BB9" w:rsidP="00656BB9">
      <w:pPr>
        <w:pStyle w:val="Heading5"/>
      </w:pPr>
      <w:bookmarkStart w:id="991" w:name="_Toc180306260"/>
      <w:bookmarkStart w:id="992" w:name="_Toc195373999"/>
      <w:bookmarkStart w:id="993" w:name="_Toc199185103"/>
      <w:r>
        <w:t>5.7</w:t>
      </w:r>
      <w:r w:rsidRPr="00D46D17">
        <w:t>.2.4.1</w:t>
      </w:r>
      <w:r w:rsidRPr="00D46D17">
        <w:tab/>
        <w:t>General</w:t>
      </w:r>
      <w:bookmarkEnd w:id="991"/>
      <w:bookmarkEnd w:id="992"/>
      <w:bookmarkEnd w:id="993"/>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994" w:name="_Toc180306261"/>
      <w:bookmarkStart w:id="995" w:name="_Toc195374000"/>
      <w:bookmarkStart w:id="996" w:name="_Toc199185104"/>
      <w:r>
        <w:t>5.7</w:t>
      </w:r>
      <w:r w:rsidRPr="00D46D17">
        <w:t>.2.4.2</w:t>
      </w:r>
      <w:r w:rsidRPr="00D46D17">
        <w:tab/>
      </w:r>
      <w:r>
        <w:t>BDT</w:t>
      </w:r>
      <w:r w:rsidRPr="00D46D17">
        <w:t xml:space="preserve"> </w:t>
      </w:r>
      <w:r>
        <w:t xml:space="preserve">Subscription </w:t>
      </w:r>
      <w:r w:rsidRPr="00D46D17">
        <w:t>Deletion</w:t>
      </w:r>
      <w:bookmarkEnd w:id="994"/>
      <w:bookmarkEnd w:id="995"/>
      <w:bookmarkEnd w:id="996"/>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997" w:name="_MON_1788331908"/>
    <w:bookmarkEnd w:id="997"/>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11193547"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998" w:name="_Toc180306262"/>
      <w:bookmarkStart w:id="999" w:name="_Toc195374001"/>
      <w:bookmarkStart w:id="1000" w:name="_Toc199185105"/>
      <w:r>
        <w:t>5.7.2.5</w:t>
      </w:r>
      <w:r w:rsidRPr="008344F0">
        <w:tab/>
      </w:r>
      <w:r w:rsidRPr="008344F0">
        <w:rPr>
          <w:lang w:val="en-US"/>
        </w:rPr>
        <w:t>SDD_</w:t>
      </w:r>
      <w:r>
        <w:rPr>
          <w:lang w:val="en-US"/>
        </w:rPr>
        <w:t>BDT</w:t>
      </w:r>
      <w:r w:rsidRPr="008344F0">
        <w:t>_Notify</w:t>
      </w:r>
      <w:bookmarkEnd w:id="998"/>
      <w:bookmarkEnd w:id="999"/>
      <w:bookmarkEnd w:id="1000"/>
    </w:p>
    <w:p w14:paraId="71341FB8" w14:textId="77777777" w:rsidR="00656BB9" w:rsidRPr="008344F0" w:rsidRDefault="00656BB9" w:rsidP="00656BB9">
      <w:pPr>
        <w:pStyle w:val="Heading5"/>
      </w:pPr>
      <w:bookmarkStart w:id="1001" w:name="_Toc180306263"/>
      <w:bookmarkStart w:id="1002" w:name="_Toc195374002"/>
      <w:bookmarkStart w:id="1003" w:name="_Toc199185106"/>
      <w:r>
        <w:t>5.7.2.5</w:t>
      </w:r>
      <w:r w:rsidRPr="008344F0">
        <w:t>.1</w:t>
      </w:r>
      <w:r w:rsidRPr="008344F0">
        <w:tab/>
        <w:t>General</w:t>
      </w:r>
      <w:bookmarkEnd w:id="1001"/>
      <w:bookmarkEnd w:id="1002"/>
      <w:bookmarkEnd w:id="1003"/>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004" w:name="_Toc180306264"/>
      <w:bookmarkStart w:id="1005" w:name="_Toc195374003"/>
      <w:bookmarkStart w:id="1006" w:name="_Toc199185107"/>
      <w:r>
        <w:t>5.7.2.5</w:t>
      </w:r>
      <w:r w:rsidRPr="008344F0">
        <w:t>.2</w:t>
      </w:r>
      <w:r w:rsidRPr="008344F0">
        <w:tab/>
      </w:r>
      <w:r>
        <w:t>BDT</w:t>
      </w:r>
      <w:r w:rsidRPr="008344F0">
        <w:t xml:space="preserve"> </w:t>
      </w:r>
      <w:r w:rsidRPr="008344F0">
        <w:rPr>
          <w:lang w:val="en-US"/>
        </w:rPr>
        <w:t>Notification</w:t>
      </w:r>
      <w:bookmarkEnd w:id="1004"/>
      <w:bookmarkEnd w:id="1005"/>
      <w:bookmarkEnd w:id="1006"/>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85pt" o:ole="">
            <v:imagedata r:id="rId77" o:title=""/>
          </v:shape>
          <o:OLEObject Type="Embed" ProgID="Word.Document.8" ShapeID="_x0000_i1059" DrawAspect="Content" ObjectID="_1811193548"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1007" w:name="_Toc148176857"/>
      <w:bookmarkStart w:id="1008" w:name="_Toc151379236"/>
      <w:bookmarkStart w:id="1009" w:name="_Toc151445418"/>
      <w:bookmarkStart w:id="1010" w:name="_Toc160470485"/>
      <w:bookmarkStart w:id="1011" w:name="_Toc164873629"/>
      <w:bookmarkStart w:id="1012" w:name="_Toc180306265"/>
      <w:bookmarkStart w:id="1013" w:name="_Toc195374004"/>
      <w:bookmarkStart w:id="1014" w:name="_Toc199185108"/>
      <w:r w:rsidR="008A6D4A">
        <w:lastRenderedPageBreak/>
        <w:t>6</w:t>
      </w:r>
      <w:r w:rsidR="008A6D4A">
        <w:tab/>
        <w:t>API Definitions</w:t>
      </w:r>
      <w:bookmarkEnd w:id="302"/>
      <w:bookmarkEnd w:id="303"/>
      <w:bookmarkEnd w:id="849"/>
      <w:bookmarkEnd w:id="1007"/>
      <w:bookmarkEnd w:id="1008"/>
      <w:bookmarkEnd w:id="1009"/>
      <w:bookmarkEnd w:id="1010"/>
      <w:bookmarkEnd w:id="1011"/>
      <w:bookmarkEnd w:id="1012"/>
      <w:bookmarkEnd w:id="1013"/>
      <w:bookmarkEnd w:id="1014"/>
    </w:p>
    <w:p w14:paraId="391C9859" w14:textId="4D4D69F0" w:rsidR="008A6D4A" w:rsidRDefault="008A6D4A" w:rsidP="007A4424">
      <w:pPr>
        <w:pStyle w:val="Heading2"/>
      </w:pPr>
      <w:bookmarkStart w:id="1015" w:name="_Toc510696598"/>
      <w:bookmarkStart w:id="1016" w:name="_Toc35971390"/>
      <w:bookmarkStart w:id="1017" w:name="_Toc144024146"/>
      <w:bookmarkStart w:id="1018" w:name="_Toc148176858"/>
      <w:bookmarkStart w:id="1019" w:name="_Toc151379237"/>
      <w:bookmarkStart w:id="1020" w:name="_Toc151445419"/>
      <w:bookmarkStart w:id="1021" w:name="_Toc160470486"/>
      <w:bookmarkStart w:id="1022" w:name="_Toc164873630"/>
      <w:bookmarkStart w:id="1023" w:name="_Toc180306266"/>
      <w:bookmarkStart w:id="1024" w:name="_Toc195374005"/>
      <w:bookmarkStart w:id="1025" w:name="_Toc199185109"/>
      <w:r>
        <w:t>6.1</w:t>
      </w:r>
      <w:r>
        <w:tab/>
      </w:r>
      <w:r w:rsidR="00D5413B" w:rsidRPr="00431327">
        <w:t>SDD_Transmission</w:t>
      </w:r>
      <w:r>
        <w:t xml:space="preserve"> Service API</w:t>
      </w:r>
      <w:bookmarkEnd w:id="1015"/>
      <w:bookmarkEnd w:id="1016"/>
      <w:bookmarkEnd w:id="1017"/>
      <w:bookmarkEnd w:id="1018"/>
      <w:bookmarkEnd w:id="1019"/>
      <w:bookmarkEnd w:id="1020"/>
      <w:bookmarkEnd w:id="1021"/>
      <w:bookmarkEnd w:id="1022"/>
      <w:bookmarkEnd w:id="1023"/>
      <w:bookmarkEnd w:id="1024"/>
      <w:bookmarkEnd w:id="1025"/>
    </w:p>
    <w:p w14:paraId="2FA7B115" w14:textId="77777777" w:rsidR="008A6D4A" w:rsidRDefault="008A6D4A" w:rsidP="007A4424">
      <w:pPr>
        <w:pStyle w:val="Heading3"/>
      </w:pPr>
      <w:bookmarkStart w:id="1026" w:name="_Toc510696599"/>
      <w:bookmarkStart w:id="1027" w:name="_Toc35971391"/>
      <w:bookmarkStart w:id="1028" w:name="_Toc144024147"/>
      <w:bookmarkStart w:id="1029" w:name="_Toc148176859"/>
      <w:bookmarkStart w:id="1030" w:name="_Toc151379238"/>
      <w:bookmarkStart w:id="1031" w:name="_Toc151445420"/>
      <w:bookmarkStart w:id="1032" w:name="_Toc160470487"/>
      <w:bookmarkStart w:id="1033" w:name="_Toc164873631"/>
      <w:bookmarkStart w:id="1034" w:name="_Toc180306267"/>
      <w:bookmarkStart w:id="1035" w:name="_Toc195374006"/>
      <w:bookmarkStart w:id="1036" w:name="_Toc199185110"/>
      <w:r>
        <w:t>6.1.1</w:t>
      </w:r>
      <w:r>
        <w:tab/>
        <w:t>Introduction</w:t>
      </w:r>
      <w:bookmarkEnd w:id="1026"/>
      <w:bookmarkEnd w:id="1027"/>
      <w:bookmarkEnd w:id="1028"/>
      <w:bookmarkEnd w:id="1029"/>
      <w:bookmarkEnd w:id="1030"/>
      <w:bookmarkEnd w:id="1031"/>
      <w:bookmarkEnd w:id="1032"/>
      <w:bookmarkEnd w:id="1033"/>
      <w:bookmarkEnd w:id="1034"/>
      <w:bookmarkEnd w:id="1035"/>
      <w:bookmarkEnd w:id="1036"/>
    </w:p>
    <w:p w14:paraId="17A68331" w14:textId="5A50F510" w:rsidR="008A6D4A" w:rsidRDefault="008A6D4A" w:rsidP="008A6D4A">
      <w:pPr>
        <w:rPr>
          <w:noProof/>
          <w:lang w:eastAsia="zh-CN"/>
        </w:rPr>
      </w:pPr>
      <w:bookmarkStart w:id="1037"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038"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039" w:name="_Toc144024148"/>
      <w:bookmarkStart w:id="1040" w:name="_Toc148176860"/>
      <w:bookmarkStart w:id="1041" w:name="_Toc151379239"/>
      <w:bookmarkStart w:id="1042" w:name="_Toc151445421"/>
      <w:bookmarkStart w:id="1043" w:name="_Toc160470488"/>
      <w:bookmarkStart w:id="1044" w:name="_Toc164873632"/>
      <w:bookmarkStart w:id="1045" w:name="_Toc180306268"/>
      <w:bookmarkStart w:id="1046" w:name="_Toc195374007"/>
      <w:bookmarkStart w:id="1047" w:name="_Toc199185111"/>
      <w:r>
        <w:t>6.1.2</w:t>
      </w:r>
      <w:r>
        <w:tab/>
        <w:t>Usage of HTTP</w:t>
      </w:r>
      <w:bookmarkEnd w:id="1037"/>
      <w:bookmarkEnd w:id="1038"/>
      <w:bookmarkEnd w:id="1039"/>
      <w:bookmarkEnd w:id="1040"/>
      <w:bookmarkEnd w:id="1041"/>
      <w:bookmarkEnd w:id="1042"/>
      <w:bookmarkEnd w:id="1043"/>
      <w:bookmarkEnd w:id="1044"/>
      <w:bookmarkEnd w:id="1045"/>
      <w:bookmarkEnd w:id="1046"/>
      <w:bookmarkEnd w:id="1047"/>
    </w:p>
    <w:p w14:paraId="398F53F7" w14:textId="2F6A1DBD" w:rsidR="00D21645" w:rsidRPr="001F47A6" w:rsidRDefault="00D21645" w:rsidP="00D21645">
      <w:bookmarkStart w:id="1048" w:name="_Toc510696607"/>
      <w:bookmarkStart w:id="1049"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050" w:name="_Toc144024149"/>
      <w:bookmarkStart w:id="1051" w:name="_Toc148176861"/>
      <w:bookmarkStart w:id="1052" w:name="_Toc151379240"/>
      <w:bookmarkStart w:id="1053" w:name="_Toc151445422"/>
      <w:bookmarkStart w:id="1054" w:name="_Toc160470489"/>
      <w:bookmarkStart w:id="1055" w:name="_Toc164873633"/>
      <w:bookmarkStart w:id="1056" w:name="_Toc180306269"/>
      <w:bookmarkStart w:id="1057" w:name="_Toc195374008"/>
      <w:bookmarkStart w:id="1058" w:name="_Toc199185112"/>
      <w:r>
        <w:t>6.1.3</w:t>
      </w:r>
      <w:r>
        <w:tab/>
        <w:t>Resources</w:t>
      </w:r>
      <w:bookmarkEnd w:id="1048"/>
      <w:bookmarkEnd w:id="1049"/>
      <w:bookmarkEnd w:id="1050"/>
      <w:bookmarkEnd w:id="1051"/>
      <w:bookmarkEnd w:id="1052"/>
      <w:bookmarkEnd w:id="1053"/>
      <w:bookmarkEnd w:id="1054"/>
      <w:bookmarkEnd w:id="1055"/>
      <w:bookmarkEnd w:id="1056"/>
      <w:bookmarkEnd w:id="1057"/>
      <w:bookmarkEnd w:id="1058"/>
    </w:p>
    <w:p w14:paraId="3A809721" w14:textId="77777777" w:rsidR="006E186B" w:rsidRPr="000A7435" w:rsidRDefault="006E186B" w:rsidP="006E186B">
      <w:pPr>
        <w:pStyle w:val="Heading4"/>
      </w:pPr>
      <w:bookmarkStart w:id="1059" w:name="_Toc510696608"/>
      <w:bookmarkStart w:id="1060" w:name="_Toc35971399"/>
      <w:bookmarkStart w:id="1061" w:name="_Toc144024150"/>
      <w:bookmarkStart w:id="1062" w:name="_Toc148176862"/>
      <w:bookmarkStart w:id="1063" w:name="_Toc151379241"/>
      <w:bookmarkStart w:id="1064" w:name="_Toc151445423"/>
      <w:bookmarkStart w:id="1065" w:name="_Toc160470490"/>
      <w:bookmarkStart w:id="1066" w:name="_Toc164873634"/>
      <w:bookmarkStart w:id="1067" w:name="_Toc180306270"/>
      <w:bookmarkStart w:id="1068" w:name="_Toc195374009"/>
      <w:bookmarkStart w:id="1069" w:name="_Toc199185113"/>
      <w:bookmarkStart w:id="1070" w:name="_Toc510696609"/>
      <w:bookmarkStart w:id="1071" w:name="_Toc35971400"/>
      <w:r>
        <w:t>6.1.3.1</w:t>
      </w:r>
      <w:r>
        <w:tab/>
        <w:t>Overview</w:t>
      </w:r>
      <w:bookmarkEnd w:id="1059"/>
      <w:bookmarkEnd w:id="1060"/>
      <w:bookmarkEnd w:id="1061"/>
      <w:bookmarkEnd w:id="1062"/>
      <w:bookmarkEnd w:id="1063"/>
      <w:bookmarkEnd w:id="1064"/>
      <w:bookmarkEnd w:id="1065"/>
      <w:bookmarkEnd w:id="1066"/>
      <w:bookmarkEnd w:id="1067"/>
      <w:bookmarkEnd w:id="1068"/>
      <w:bookmarkEnd w:id="1069"/>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pt;height:168pt" o:ole="">
            <v:imagedata r:id="rId79" o:title=""/>
          </v:shape>
          <o:OLEObject Type="Embed" ProgID="Word.Document.8" ShapeID="_x0000_i1060" DrawAspect="Content" ObjectID="_1811193549"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072" w:name="_Toc144024151"/>
      <w:bookmarkStart w:id="1073" w:name="_Toc148176863"/>
      <w:bookmarkStart w:id="1074" w:name="_Toc151379242"/>
      <w:bookmarkStart w:id="1075" w:name="_Toc151445424"/>
      <w:bookmarkStart w:id="1076" w:name="_Toc160470491"/>
      <w:bookmarkStart w:id="1077" w:name="_Toc164873635"/>
      <w:bookmarkStart w:id="1078" w:name="_Toc180306271"/>
      <w:bookmarkStart w:id="1079" w:name="_Toc195374010"/>
      <w:bookmarkStart w:id="1080" w:name="_Toc199185114"/>
      <w:r>
        <w:t>6.1.3.2</w:t>
      </w:r>
      <w:r>
        <w:tab/>
        <w:t xml:space="preserve">Resource: </w:t>
      </w:r>
      <w:r w:rsidR="00672A03">
        <w:t>Connection Status Subscriptions</w:t>
      </w:r>
      <w:bookmarkEnd w:id="1070"/>
      <w:bookmarkEnd w:id="1071"/>
      <w:bookmarkEnd w:id="1072"/>
      <w:bookmarkEnd w:id="1073"/>
      <w:bookmarkEnd w:id="1074"/>
      <w:bookmarkEnd w:id="1075"/>
      <w:bookmarkEnd w:id="1076"/>
      <w:bookmarkEnd w:id="1077"/>
      <w:bookmarkEnd w:id="1078"/>
      <w:bookmarkEnd w:id="1079"/>
      <w:bookmarkEnd w:id="1080"/>
    </w:p>
    <w:p w14:paraId="5DA53F4D" w14:textId="77777777" w:rsidR="008A6D4A" w:rsidRDefault="008A6D4A" w:rsidP="007A4424">
      <w:pPr>
        <w:pStyle w:val="Heading5"/>
      </w:pPr>
      <w:bookmarkStart w:id="1081" w:name="_Toc510696610"/>
      <w:bookmarkStart w:id="1082" w:name="_Toc35971401"/>
      <w:bookmarkStart w:id="1083" w:name="_Toc144024152"/>
      <w:bookmarkStart w:id="1084" w:name="_Toc148176864"/>
      <w:bookmarkStart w:id="1085" w:name="_Toc151379243"/>
      <w:bookmarkStart w:id="1086" w:name="_Toc151445425"/>
      <w:bookmarkStart w:id="1087" w:name="_Toc160470492"/>
      <w:bookmarkStart w:id="1088" w:name="_Toc164873636"/>
      <w:bookmarkStart w:id="1089" w:name="_Toc180306272"/>
      <w:bookmarkStart w:id="1090" w:name="_Toc195374011"/>
      <w:bookmarkStart w:id="1091" w:name="_Toc199185115"/>
      <w:r>
        <w:t>6.1.3.2.1</w:t>
      </w:r>
      <w:r>
        <w:tab/>
        <w:t>Description</w:t>
      </w:r>
      <w:bookmarkEnd w:id="1081"/>
      <w:bookmarkEnd w:id="1082"/>
      <w:bookmarkEnd w:id="1083"/>
      <w:bookmarkEnd w:id="1084"/>
      <w:bookmarkEnd w:id="1085"/>
      <w:bookmarkEnd w:id="1086"/>
      <w:bookmarkEnd w:id="1087"/>
      <w:bookmarkEnd w:id="1088"/>
      <w:bookmarkEnd w:id="1089"/>
      <w:bookmarkEnd w:id="1090"/>
      <w:bookmarkEnd w:id="1091"/>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092" w:name="_Toc35971402"/>
      <w:bookmarkStart w:id="1093" w:name="_Toc144024153"/>
      <w:bookmarkStart w:id="1094" w:name="_Toc148176865"/>
      <w:bookmarkStart w:id="1095" w:name="_Toc151379244"/>
      <w:bookmarkStart w:id="1096" w:name="_Toc151445426"/>
      <w:bookmarkStart w:id="1097" w:name="_Toc160470493"/>
      <w:bookmarkStart w:id="1098" w:name="_Toc164873637"/>
      <w:bookmarkStart w:id="1099" w:name="_Toc180306273"/>
      <w:bookmarkStart w:id="1100" w:name="_Toc195374012"/>
      <w:bookmarkStart w:id="1101" w:name="_Toc199185116"/>
      <w:bookmarkStart w:id="1102" w:name="_Toc510696612"/>
      <w:bookmarkStart w:id="1103" w:name="_Toc35971403"/>
      <w:r>
        <w:t>6.1.3.2.2</w:t>
      </w:r>
      <w:r>
        <w:tab/>
        <w:t>Resource Definition</w:t>
      </w:r>
      <w:bookmarkEnd w:id="1092"/>
      <w:bookmarkEnd w:id="1093"/>
      <w:bookmarkEnd w:id="1094"/>
      <w:bookmarkEnd w:id="1095"/>
      <w:bookmarkEnd w:id="1096"/>
      <w:bookmarkEnd w:id="1097"/>
      <w:bookmarkEnd w:id="1098"/>
      <w:bookmarkEnd w:id="1099"/>
      <w:bookmarkEnd w:id="1100"/>
      <w:bookmarkEnd w:id="1101"/>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104" w:name="_Toc144024154"/>
      <w:bookmarkStart w:id="1105" w:name="_Toc148176866"/>
      <w:bookmarkStart w:id="1106" w:name="_Toc151379245"/>
      <w:bookmarkStart w:id="1107" w:name="_Toc151445427"/>
      <w:bookmarkStart w:id="1108" w:name="_Toc160470494"/>
      <w:bookmarkStart w:id="1109" w:name="_Toc164873638"/>
      <w:bookmarkStart w:id="1110" w:name="_Toc180306274"/>
      <w:bookmarkStart w:id="1111" w:name="_Toc195374013"/>
      <w:bookmarkStart w:id="1112" w:name="_Toc199185117"/>
      <w:r>
        <w:t>6.1.3.2.3</w:t>
      </w:r>
      <w:r>
        <w:tab/>
        <w:t>Resource Standard Methods</w:t>
      </w:r>
      <w:bookmarkEnd w:id="1102"/>
      <w:bookmarkEnd w:id="1103"/>
      <w:bookmarkEnd w:id="1104"/>
      <w:bookmarkEnd w:id="1105"/>
      <w:bookmarkEnd w:id="1106"/>
      <w:bookmarkEnd w:id="1107"/>
      <w:bookmarkEnd w:id="1108"/>
      <w:bookmarkEnd w:id="1109"/>
      <w:bookmarkEnd w:id="1110"/>
      <w:bookmarkEnd w:id="1111"/>
      <w:bookmarkEnd w:id="1112"/>
    </w:p>
    <w:p w14:paraId="0D69EE5C" w14:textId="43E84EF6" w:rsidR="003E58FE" w:rsidRPr="00384E92" w:rsidRDefault="003E58FE" w:rsidP="0052668D">
      <w:pPr>
        <w:pStyle w:val="H6"/>
      </w:pPr>
      <w:bookmarkStart w:id="1113" w:name="_Toc510696613"/>
      <w:bookmarkStart w:id="1114" w:name="_Toc35971404"/>
      <w:bookmarkStart w:id="1115" w:name="_Toc148176867"/>
      <w:bookmarkStart w:id="1116" w:name="_Toc151379246"/>
      <w:bookmarkStart w:id="1117" w:name="_Toc151445428"/>
      <w:bookmarkStart w:id="1118" w:name="_Toc160470495"/>
      <w:bookmarkStart w:id="1119" w:name="_Toc164873639"/>
      <w:bookmarkStart w:id="1120" w:name="_Toc180306275"/>
      <w:bookmarkStart w:id="1121" w:name="_Toc510696635"/>
      <w:bookmarkStart w:id="1122" w:name="_Toc35971430"/>
      <w:r w:rsidRPr="00384E92">
        <w:t>6.</w:t>
      </w:r>
      <w:r>
        <w:t>1.3.2.3</w:t>
      </w:r>
      <w:r w:rsidRPr="00384E92">
        <w:t>.1</w:t>
      </w:r>
      <w:r w:rsidRPr="00384E92">
        <w:tab/>
      </w:r>
      <w:r w:rsidR="00596E97">
        <w:t>POST</w:t>
      </w:r>
      <w:bookmarkEnd w:id="1113"/>
      <w:bookmarkEnd w:id="1114"/>
      <w:bookmarkEnd w:id="1115"/>
      <w:bookmarkEnd w:id="1116"/>
      <w:bookmarkEnd w:id="1117"/>
      <w:bookmarkEnd w:id="1118"/>
      <w:bookmarkEnd w:id="1119"/>
      <w:bookmarkEnd w:id="1120"/>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1123" w:name="_Toc510696615"/>
      <w:bookmarkStart w:id="1124" w:name="_Toc35971406"/>
      <w:bookmarkStart w:id="1125" w:name="_Toc144024155"/>
      <w:bookmarkStart w:id="1126" w:name="_Toc148176868"/>
      <w:bookmarkStart w:id="1127" w:name="_Toc151379247"/>
      <w:bookmarkStart w:id="1128" w:name="_Toc151445429"/>
      <w:bookmarkStart w:id="1129" w:name="_Toc160470496"/>
      <w:bookmarkStart w:id="1130" w:name="_Toc164873640"/>
      <w:bookmarkStart w:id="1131" w:name="_Toc180306276"/>
      <w:bookmarkStart w:id="1132" w:name="_Toc195374014"/>
      <w:bookmarkStart w:id="1133" w:name="_Toc199185118"/>
      <w:r>
        <w:t>6.1.3.2.4</w:t>
      </w:r>
      <w:r>
        <w:tab/>
        <w:t>Resource Custom Operations</w:t>
      </w:r>
      <w:bookmarkEnd w:id="1123"/>
      <w:bookmarkEnd w:id="1124"/>
      <w:bookmarkEnd w:id="1125"/>
      <w:bookmarkEnd w:id="1126"/>
      <w:bookmarkEnd w:id="1127"/>
      <w:bookmarkEnd w:id="1128"/>
      <w:bookmarkEnd w:id="1129"/>
      <w:bookmarkEnd w:id="1130"/>
      <w:bookmarkEnd w:id="1131"/>
      <w:bookmarkEnd w:id="1132"/>
      <w:bookmarkEnd w:id="1133"/>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134" w:name="_Toc160470497"/>
      <w:bookmarkStart w:id="1135" w:name="_Toc164873641"/>
      <w:bookmarkStart w:id="1136" w:name="_Toc180306277"/>
      <w:bookmarkStart w:id="1137" w:name="_Toc195374015"/>
      <w:bookmarkStart w:id="1138" w:name="_Toc199185119"/>
      <w:bookmarkStart w:id="1139" w:name="_Toc510696622"/>
      <w:bookmarkStart w:id="1140" w:name="_Toc35971413"/>
      <w:bookmarkStart w:id="1141" w:name="_Toc144024157"/>
      <w:bookmarkStart w:id="1142" w:name="_Toc148176870"/>
      <w:bookmarkStart w:id="1143" w:name="_Toc151379249"/>
      <w:bookmarkStart w:id="1144"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134"/>
      <w:bookmarkEnd w:id="1135"/>
      <w:bookmarkEnd w:id="1136"/>
      <w:bookmarkEnd w:id="1137"/>
      <w:bookmarkEnd w:id="1138"/>
    </w:p>
    <w:p w14:paraId="2778B3F3" w14:textId="77777777" w:rsidR="0004588F" w:rsidRPr="00585CA6" w:rsidRDefault="0004588F" w:rsidP="0004588F">
      <w:pPr>
        <w:pStyle w:val="Heading5"/>
      </w:pPr>
      <w:bookmarkStart w:id="1145" w:name="_Toc160470498"/>
      <w:bookmarkStart w:id="1146" w:name="_Toc164873642"/>
      <w:bookmarkStart w:id="1147" w:name="_Toc180306278"/>
      <w:bookmarkStart w:id="1148" w:name="_Toc195374016"/>
      <w:bookmarkStart w:id="1149" w:name="_Toc199185120"/>
      <w:r w:rsidRPr="00585CA6">
        <w:rPr>
          <w:noProof/>
          <w:lang w:eastAsia="zh-CN"/>
        </w:rPr>
        <w:t>6.</w:t>
      </w:r>
      <w:r>
        <w:rPr>
          <w:noProof/>
          <w:lang w:eastAsia="zh-CN"/>
        </w:rPr>
        <w:t>1</w:t>
      </w:r>
      <w:r w:rsidRPr="00585CA6">
        <w:t>.3.</w:t>
      </w:r>
      <w:r>
        <w:t>3</w:t>
      </w:r>
      <w:r w:rsidRPr="00585CA6">
        <w:t>.1</w:t>
      </w:r>
      <w:r w:rsidRPr="00585CA6">
        <w:tab/>
        <w:t>Description</w:t>
      </w:r>
      <w:bookmarkEnd w:id="1145"/>
      <w:bookmarkEnd w:id="1146"/>
      <w:bookmarkEnd w:id="1147"/>
      <w:bookmarkEnd w:id="1148"/>
      <w:bookmarkEnd w:id="1149"/>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150" w:name="_Toc160470499"/>
      <w:bookmarkStart w:id="1151" w:name="_Toc164873643"/>
      <w:bookmarkStart w:id="1152" w:name="_Toc180306279"/>
      <w:bookmarkStart w:id="1153" w:name="_Toc195374017"/>
      <w:bookmarkStart w:id="1154" w:name="_Toc199185121"/>
      <w:r w:rsidRPr="00585CA6">
        <w:rPr>
          <w:noProof/>
          <w:lang w:eastAsia="zh-CN"/>
        </w:rPr>
        <w:t>6.</w:t>
      </w:r>
      <w:r>
        <w:rPr>
          <w:noProof/>
          <w:lang w:eastAsia="zh-CN"/>
        </w:rPr>
        <w:t>1</w:t>
      </w:r>
      <w:r w:rsidRPr="00585CA6">
        <w:t>.3.</w:t>
      </w:r>
      <w:r>
        <w:t>3</w:t>
      </w:r>
      <w:r w:rsidRPr="00585CA6">
        <w:t>.2</w:t>
      </w:r>
      <w:r w:rsidRPr="00585CA6">
        <w:tab/>
        <w:t>Resource Definition</w:t>
      </w:r>
      <w:bookmarkEnd w:id="1150"/>
      <w:bookmarkEnd w:id="1151"/>
      <w:bookmarkEnd w:id="1152"/>
      <w:bookmarkEnd w:id="1153"/>
      <w:bookmarkEnd w:id="1154"/>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155" w:name="_Toc160470500"/>
      <w:bookmarkStart w:id="1156" w:name="_Toc164873644"/>
      <w:bookmarkStart w:id="1157" w:name="_Toc180306280"/>
      <w:bookmarkStart w:id="1158" w:name="_Toc195374018"/>
      <w:bookmarkStart w:id="1159" w:name="_Toc199185122"/>
      <w:r w:rsidRPr="00585CA6">
        <w:rPr>
          <w:noProof/>
          <w:lang w:eastAsia="zh-CN"/>
        </w:rPr>
        <w:t>6.</w:t>
      </w:r>
      <w:r>
        <w:rPr>
          <w:noProof/>
          <w:lang w:eastAsia="zh-CN"/>
        </w:rPr>
        <w:t>1</w:t>
      </w:r>
      <w:r w:rsidRPr="00585CA6">
        <w:t>.3.</w:t>
      </w:r>
      <w:r>
        <w:t>3</w:t>
      </w:r>
      <w:r w:rsidRPr="00585CA6">
        <w:t>.3</w:t>
      </w:r>
      <w:r w:rsidRPr="00585CA6">
        <w:tab/>
        <w:t>Resource Standard Methods</w:t>
      </w:r>
      <w:bookmarkEnd w:id="1155"/>
      <w:bookmarkEnd w:id="1156"/>
      <w:bookmarkEnd w:id="1157"/>
      <w:bookmarkEnd w:id="1158"/>
      <w:bookmarkEnd w:id="1159"/>
    </w:p>
    <w:p w14:paraId="4E2F5352" w14:textId="77777777" w:rsidR="0004588F" w:rsidRPr="00585CA6" w:rsidRDefault="0004588F" w:rsidP="0052668D">
      <w:pPr>
        <w:pStyle w:val="H6"/>
      </w:pPr>
      <w:bookmarkStart w:id="1160" w:name="_Toc160470501"/>
      <w:bookmarkStart w:id="1161" w:name="_Toc164873645"/>
      <w:bookmarkStart w:id="1162" w:name="_Toc180306281"/>
      <w:r w:rsidRPr="00585CA6">
        <w:rPr>
          <w:noProof/>
          <w:lang w:eastAsia="zh-CN"/>
        </w:rPr>
        <w:t>6.</w:t>
      </w:r>
      <w:r>
        <w:rPr>
          <w:noProof/>
          <w:lang w:eastAsia="zh-CN"/>
        </w:rPr>
        <w:t>1</w:t>
      </w:r>
      <w:r w:rsidRPr="00585CA6">
        <w:t>.3.</w:t>
      </w:r>
      <w:r>
        <w:t>3</w:t>
      </w:r>
      <w:r w:rsidRPr="00585CA6">
        <w:t>.3.1</w:t>
      </w:r>
      <w:r w:rsidRPr="00585CA6">
        <w:tab/>
        <w:t>GET</w:t>
      </w:r>
      <w:bookmarkEnd w:id="1160"/>
      <w:bookmarkEnd w:id="1161"/>
      <w:bookmarkEnd w:id="1162"/>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163" w:name="_Toc160470502"/>
      <w:bookmarkStart w:id="1164" w:name="_Toc164873646"/>
      <w:bookmarkStart w:id="1165" w:name="_Toc180306282"/>
      <w:r w:rsidRPr="00585CA6">
        <w:rPr>
          <w:noProof/>
          <w:lang w:eastAsia="zh-CN"/>
        </w:rPr>
        <w:t>6.</w:t>
      </w:r>
      <w:r>
        <w:rPr>
          <w:noProof/>
          <w:lang w:eastAsia="zh-CN"/>
        </w:rPr>
        <w:t>1</w:t>
      </w:r>
      <w:r w:rsidRPr="00585CA6">
        <w:t>.3.</w:t>
      </w:r>
      <w:r>
        <w:t>3</w:t>
      </w:r>
      <w:r w:rsidRPr="00585CA6">
        <w:t>.3.2</w:t>
      </w:r>
      <w:r w:rsidRPr="00585CA6">
        <w:tab/>
        <w:t>PUT</w:t>
      </w:r>
      <w:bookmarkEnd w:id="1163"/>
      <w:bookmarkEnd w:id="1164"/>
      <w:bookmarkEnd w:id="1165"/>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166" w:name="_Toc160470503"/>
      <w:bookmarkStart w:id="1167" w:name="_Toc164873647"/>
      <w:bookmarkStart w:id="1168" w:name="_Toc180306283"/>
      <w:r w:rsidRPr="00585CA6">
        <w:rPr>
          <w:noProof/>
          <w:lang w:eastAsia="zh-CN"/>
        </w:rPr>
        <w:t>6.</w:t>
      </w:r>
      <w:r>
        <w:rPr>
          <w:noProof/>
          <w:lang w:eastAsia="zh-CN"/>
        </w:rPr>
        <w:t>1</w:t>
      </w:r>
      <w:r w:rsidRPr="00585CA6">
        <w:t>.3.</w:t>
      </w:r>
      <w:r>
        <w:t>3</w:t>
      </w:r>
      <w:r w:rsidRPr="00585CA6">
        <w:t>.3.3</w:t>
      </w:r>
      <w:r w:rsidRPr="00585CA6">
        <w:tab/>
        <w:t>PATCH</w:t>
      </w:r>
      <w:bookmarkEnd w:id="1166"/>
      <w:bookmarkEnd w:id="1167"/>
      <w:bookmarkEnd w:id="1168"/>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169" w:name="_Toc160470504"/>
      <w:bookmarkStart w:id="1170" w:name="_Toc164873648"/>
      <w:bookmarkStart w:id="1171" w:name="_Toc180306284"/>
      <w:r w:rsidRPr="00585CA6">
        <w:rPr>
          <w:noProof/>
          <w:lang w:eastAsia="zh-CN"/>
        </w:rPr>
        <w:t>6.</w:t>
      </w:r>
      <w:r>
        <w:rPr>
          <w:noProof/>
          <w:lang w:eastAsia="zh-CN"/>
        </w:rPr>
        <w:t>1</w:t>
      </w:r>
      <w:r w:rsidRPr="00585CA6">
        <w:t>.3.</w:t>
      </w:r>
      <w:r>
        <w:t>3</w:t>
      </w:r>
      <w:r w:rsidRPr="00585CA6">
        <w:t>.3.4</w:t>
      </w:r>
      <w:r w:rsidRPr="00585CA6">
        <w:tab/>
        <w:t>DELETE</w:t>
      </w:r>
      <w:bookmarkEnd w:id="1169"/>
      <w:bookmarkEnd w:id="1170"/>
      <w:bookmarkEnd w:id="1171"/>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172" w:name="_Toc160470505"/>
      <w:bookmarkStart w:id="1173" w:name="_Toc164873649"/>
      <w:bookmarkStart w:id="1174" w:name="_Toc180306285"/>
      <w:bookmarkStart w:id="1175" w:name="_Toc195374019"/>
      <w:bookmarkStart w:id="1176" w:name="_Toc199185123"/>
      <w:r w:rsidRPr="00585CA6">
        <w:rPr>
          <w:noProof/>
          <w:lang w:eastAsia="zh-CN"/>
        </w:rPr>
        <w:t>6.</w:t>
      </w:r>
      <w:r>
        <w:rPr>
          <w:noProof/>
          <w:lang w:eastAsia="zh-CN"/>
        </w:rPr>
        <w:t>1</w:t>
      </w:r>
      <w:r w:rsidRPr="00585CA6">
        <w:t>.3.</w:t>
      </w:r>
      <w:r>
        <w:t>3</w:t>
      </w:r>
      <w:r w:rsidRPr="00585CA6">
        <w:t>.4</w:t>
      </w:r>
      <w:r w:rsidRPr="00585CA6">
        <w:tab/>
        <w:t>Resource Custom Operations</w:t>
      </w:r>
      <w:bookmarkEnd w:id="1172"/>
      <w:bookmarkEnd w:id="1173"/>
      <w:bookmarkEnd w:id="1174"/>
      <w:bookmarkEnd w:id="1175"/>
      <w:bookmarkEnd w:id="1176"/>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177" w:name="_Toc160470506"/>
      <w:bookmarkStart w:id="1178" w:name="_Toc164873650"/>
      <w:bookmarkStart w:id="1179" w:name="_Toc180306286"/>
      <w:bookmarkStart w:id="1180" w:name="_Toc195374020"/>
      <w:bookmarkStart w:id="1181" w:name="_Toc199185124"/>
      <w:r>
        <w:t>6.1.4</w:t>
      </w:r>
      <w:r>
        <w:tab/>
        <w:t>Custom Operations without associated resources</w:t>
      </w:r>
      <w:bookmarkEnd w:id="1139"/>
      <w:bookmarkEnd w:id="1140"/>
      <w:bookmarkEnd w:id="1141"/>
      <w:bookmarkEnd w:id="1142"/>
      <w:bookmarkEnd w:id="1143"/>
      <w:bookmarkEnd w:id="1144"/>
      <w:bookmarkEnd w:id="1177"/>
      <w:bookmarkEnd w:id="1178"/>
      <w:bookmarkEnd w:id="1179"/>
      <w:bookmarkEnd w:id="1180"/>
      <w:bookmarkEnd w:id="1181"/>
    </w:p>
    <w:p w14:paraId="158FCEA8" w14:textId="77777777" w:rsidR="003E58FE" w:rsidRPr="000A7435" w:rsidRDefault="003E58FE" w:rsidP="007A4424">
      <w:pPr>
        <w:pStyle w:val="Heading4"/>
      </w:pPr>
      <w:bookmarkStart w:id="1182" w:name="_Toc510696623"/>
      <w:bookmarkStart w:id="1183" w:name="_Toc35971414"/>
      <w:bookmarkStart w:id="1184" w:name="_Toc144024158"/>
      <w:bookmarkStart w:id="1185" w:name="_Toc148176871"/>
      <w:bookmarkStart w:id="1186" w:name="_Toc151379250"/>
      <w:bookmarkStart w:id="1187" w:name="_Toc151445431"/>
      <w:bookmarkStart w:id="1188" w:name="_Toc160470507"/>
      <w:bookmarkStart w:id="1189" w:name="_Toc164873651"/>
      <w:bookmarkStart w:id="1190" w:name="_Toc180306287"/>
      <w:bookmarkStart w:id="1191" w:name="_Toc195374021"/>
      <w:bookmarkStart w:id="1192" w:name="_Toc199185125"/>
      <w:r>
        <w:t>6.1.4.1</w:t>
      </w:r>
      <w:r>
        <w:tab/>
        <w:t>Overview</w:t>
      </w:r>
      <w:bookmarkEnd w:id="1182"/>
      <w:bookmarkEnd w:id="1183"/>
      <w:bookmarkEnd w:id="1184"/>
      <w:bookmarkEnd w:id="1185"/>
      <w:bookmarkEnd w:id="1186"/>
      <w:bookmarkEnd w:id="1187"/>
      <w:bookmarkEnd w:id="1188"/>
      <w:bookmarkEnd w:id="1189"/>
      <w:bookmarkEnd w:id="1190"/>
      <w:bookmarkEnd w:id="1191"/>
      <w:bookmarkEnd w:id="1192"/>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1193" w:name="_MON_1756888124"/>
    <w:bookmarkEnd w:id="1193"/>
    <w:p w14:paraId="4B0C188F" w14:textId="7D9282AD" w:rsidR="00664111" w:rsidRDefault="00693B2D" w:rsidP="00664111">
      <w:pPr>
        <w:pStyle w:val="TH"/>
      </w:pPr>
      <w:r>
        <w:object w:dxaOrig="9633" w:dyaOrig="3012" w14:anchorId="0DFC6162">
          <v:shape id="_x0000_i1061" type="#_x0000_t75" style="width:480pt;height:149.55pt" o:ole="">
            <v:imagedata r:id="rId81" o:title=""/>
          </v:shape>
          <o:OLEObject Type="Embed" ProgID="Word.Document.8" ShapeID="_x0000_i1061" DrawAspect="Content" ObjectID="_1811193550"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194" w:name="_Toc510696624"/>
      <w:bookmarkStart w:id="1195"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196" w:name="_Toc144024159"/>
      <w:bookmarkStart w:id="1197" w:name="_Toc148176872"/>
      <w:bookmarkStart w:id="1198" w:name="_Toc151379251"/>
      <w:bookmarkStart w:id="1199" w:name="_Toc151445432"/>
      <w:bookmarkStart w:id="1200" w:name="_Toc160470508"/>
      <w:bookmarkStart w:id="1201" w:name="_Toc164873652"/>
      <w:bookmarkStart w:id="1202" w:name="_Toc180306288"/>
      <w:bookmarkStart w:id="1203" w:name="_Toc195374022"/>
      <w:bookmarkStart w:id="1204" w:name="_Toc199185126"/>
      <w:r>
        <w:t>6.1.4.2</w:t>
      </w:r>
      <w:r>
        <w:tab/>
        <w:t xml:space="preserve">Operation: </w:t>
      </w:r>
      <w:r w:rsidR="00AE4BAB">
        <w:t>RequestTrans</w:t>
      </w:r>
      <w:bookmarkEnd w:id="1194"/>
      <w:bookmarkEnd w:id="1195"/>
      <w:bookmarkEnd w:id="1196"/>
      <w:bookmarkEnd w:id="1197"/>
      <w:bookmarkEnd w:id="1198"/>
      <w:bookmarkEnd w:id="1199"/>
      <w:bookmarkEnd w:id="1200"/>
      <w:bookmarkEnd w:id="1201"/>
      <w:bookmarkEnd w:id="1202"/>
      <w:bookmarkEnd w:id="1203"/>
      <w:bookmarkEnd w:id="1204"/>
    </w:p>
    <w:p w14:paraId="6BD79F1A" w14:textId="77777777" w:rsidR="003E58FE" w:rsidRDefault="003E58FE" w:rsidP="007A4424">
      <w:pPr>
        <w:pStyle w:val="Heading5"/>
      </w:pPr>
      <w:bookmarkStart w:id="1205" w:name="_Toc510696625"/>
      <w:bookmarkStart w:id="1206" w:name="_Toc35971416"/>
      <w:bookmarkStart w:id="1207" w:name="_Toc144024160"/>
      <w:bookmarkStart w:id="1208" w:name="_Toc148176873"/>
      <w:bookmarkStart w:id="1209" w:name="_Toc151379252"/>
      <w:bookmarkStart w:id="1210" w:name="_Toc151445433"/>
      <w:bookmarkStart w:id="1211" w:name="_Toc160470509"/>
      <w:bookmarkStart w:id="1212" w:name="_Toc164873653"/>
      <w:bookmarkStart w:id="1213" w:name="_Toc180306289"/>
      <w:bookmarkStart w:id="1214" w:name="_Toc195374023"/>
      <w:bookmarkStart w:id="1215" w:name="_Toc199185127"/>
      <w:r>
        <w:t>6.1.4.2.1</w:t>
      </w:r>
      <w:r>
        <w:tab/>
        <w:t>Description</w:t>
      </w:r>
      <w:bookmarkEnd w:id="1205"/>
      <w:bookmarkEnd w:id="1206"/>
      <w:bookmarkEnd w:id="1207"/>
      <w:bookmarkEnd w:id="1208"/>
      <w:bookmarkEnd w:id="1209"/>
      <w:bookmarkEnd w:id="1210"/>
      <w:bookmarkEnd w:id="1211"/>
      <w:bookmarkEnd w:id="1212"/>
      <w:bookmarkEnd w:id="1213"/>
      <w:bookmarkEnd w:id="1214"/>
      <w:bookmarkEnd w:id="1215"/>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216" w:name="_Toc510696626"/>
      <w:bookmarkStart w:id="1217" w:name="_Toc35971417"/>
      <w:bookmarkStart w:id="1218" w:name="_Toc144024161"/>
      <w:bookmarkStart w:id="1219" w:name="_Toc148176874"/>
      <w:bookmarkStart w:id="1220" w:name="_Toc151379253"/>
      <w:bookmarkStart w:id="1221" w:name="_Toc151445434"/>
      <w:bookmarkStart w:id="1222" w:name="_Toc160470510"/>
      <w:bookmarkStart w:id="1223" w:name="_Toc164873654"/>
      <w:bookmarkStart w:id="1224" w:name="_Toc180306290"/>
      <w:bookmarkStart w:id="1225" w:name="_Toc195374024"/>
      <w:bookmarkStart w:id="1226" w:name="_Toc199185128"/>
      <w:r>
        <w:t>6.1.4.2.2</w:t>
      </w:r>
      <w:r>
        <w:tab/>
        <w:t>Operation Definition</w:t>
      </w:r>
      <w:bookmarkEnd w:id="1216"/>
      <w:bookmarkEnd w:id="1217"/>
      <w:bookmarkEnd w:id="1218"/>
      <w:bookmarkEnd w:id="1219"/>
      <w:bookmarkEnd w:id="1220"/>
      <w:bookmarkEnd w:id="1221"/>
      <w:bookmarkEnd w:id="1222"/>
      <w:bookmarkEnd w:id="1223"/>
      <w:bookmarkEnd w:id="1224"/>
      <w:bookmarkEnd w:id="1225"/>
      <w:bookmarkEnd w:id="1226"/>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227" w:name="_Toc510696627"/>
      <w:bookmarkStart w:id="1228"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229" w:name="_Toc510696628"/>
      <w:bookmarkStart w:id="1230" w:name="_Toc35971419"/>
      <w:bookmarkStart w:id="1231" w:name="_Toc144024162"/>
      <w:bookmarkStart w:id="1232" w:name="_Toc148176875"/>
      <w:bookmarkStart w:id="1233" w:name="_Toc151379254"/>
      <w:bookmarkStart w:id="1234" w:name="_Toc151445435"/>
      <w:bookmarkStart w:id="1235" w:name="_Toc160470511"/>
      <w:bookmarkStart w:id="1236" w:name="_Toc164873655"/>
      <w:bookmarkStart w:id="1237" w:name="_Toc180306291"/>
      <w:bookmarkStart w:id="1238" w:name="_Toc195374025"/>
      <w:bookmarkStart w:id="1239" w:name="_Toc199185129"/>
      <w:bookmarkEnd w:id="1227"/>
      <w:bookmarkEnd w:id="1228"/>
      <w:r>
        <w:t>6.1.5</w:t>
      </w:r>
      <w:r>
        <w:tab/>
        <w:t>Notifications</w:t>
      </w:r>
      <w:bookmarkEnd w:id="1229"/>
      <w:bookmarkEnd w:id="1230"/>
      <w:bookmarkEnd w:id="1231"/>
      <w:bookmarkEnd w:id="1232"/>
      <w:bookmarkEnd w:id="1233"/>
      <w:bookmarkEnd w:id="1234"/>
      <w:bookmarkEnd w:id="1235"/>
      <w:bookmarkEnd w:id="1236"/>
      <w:bookmarkEnd w:id="1237"/>
      <w:bookmarkEnd w:id="1238"/>
      <w:bookmarkEnd w:id="1239"/>
    </w:p>
    <w:p w14:paraId="06D675F5" w14:textId="77777777" w:rsidR="003E58FE" w:rsidRPr="000A7435" w:rsidRDefault="003E58FE" w:rsidP="007A4424">
      <w:pPr>
        <w:pStyle w:val="Heading4"/>
      </w:pPr>
      <w:bookmarkStart w:id="1240" w:name="_Toc510696629"/>
      <w:bookmarkStart w:id="1241" w:name="_Toc35971420"/>
      <w:bookmarkStart w:id="1242" w:name="_Toc144024163"/>
      <w:bookmarkStart w:id="1243" w:name="_Toc148176876"/>
      <w:bookmarkStart w:id="1244" w:name="_Toc151379255"/>
      <w:bookmarkStart w:id="1245" w:name="_Toc151445436"/>
      <w:bookmarkStart w:id="1246" w:name="_Toc160470512"/>
      <w:bookmarkStart w:id="1247" w:name="_Toc164873656"/>
      <w:bookmarkStart w:id="1248" w:name="_Toc180306292"/>
      <w:bookmarkStart w:id="1249" w:name="_Toc195374026"/>
      <w:bookmarkStart w:id="1250" w:name="_Toc199185130"/>
      <w:r>
        <w:t>6.1.5.1</w:t>
      </w:r>
      <w:r>
        <w:tab/>
        <w:t>General</w:t>
      </w:r>
      <w:bookmarkEnd w:id="1240"/>
      <w:bookmarkEnd w:id="1241"/>
      <w:bookmarkEnd w:id="1242"/>
      <w:bookmarkEnd w:id="1243"/>
      <w:bookmarkEnd w:id="1244"/>
      <w:bookmarkEnd w:id="1245"/>
      <w:bookmarkEnd w:id="1246"/>
      <w:bookmarkEnd w:id="1247"/>
      <w:bookmarkEnd w:id="1248"/>
      <w:bookmarkEnd w:id="1249"/>
      <w:bookmarkEnd w:id="1250"/>
    </w:p>
    <w:p w14:paraId="138BE634" w14:textId="7CCF840B" w:rsidR="00461EB1" w:rsidRDefault="00461EB1" w:rsidP="00461EB1">
      <w:pPr>
        <w:rPr>
          <w:noProof/>
        </w:rPr>
      </w:pPr>
      <w:bookmarkStart w:id="1251" w:name="_Toc510696630"/>
      <w:bookmarkStart w:id="1252"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253" w:name="_Toc35971421"/>
      <w:bookmarkStart w:id="1254" w:name="_Toc144024164"/>
      <w:bookmarkStart w:id="1255" w:name="_Toc148176877"/>
      <w:bookmarkStart w:id="1256" w:name="_Toc151379256"/>
      <w:bookmarkStart w:id="1257" w:name="_Toc151445437"/>
      <w:bookmarkStart w:id="1258" w:name="_Toc160470513"/>
      <w:bookmarkStart w:id="1259" w:name="_Toc164873657"/>
      <w:bookmarkStart w:id="1260" w:name="_Toc180306293"/>
      <w:bookmarkStart w:id="1261" w:name="_Toc195374027"/>
      <w:bookmarkStart w:id="1262" w:name="_Toc199185131"/>
      <w:r>
        <w:t>6.1.5.2</w:t>
      </w:r>
      <w:r>
        <w:tab/>
      </w:r>
      <w:r w:rsidR="00C57A28">
        <w:t>Connection Status Notification</w:t>
      </w:r>
      <w:bookmarkEnd w:id="1251"/>
      <w:bookmarkEnd w:id="1253"/>
      <w:bookmarkEnd w:id="1254"/>
      <w:bookmarkEnd w:id="1255"/>
      <w:bookmarkEnd w:id="1256"/>
      <w:bookmarkEnd w:id="1257"/>
      <w:bookmarkEnd w:id="1258"/>
      <w:bookmarkEnd w:id="1259"/>
      <w:bookmarkEnd w:id="1260"/>
      <w:bookmarkEnd w:id="1261"/>
      <w:bookmarkEnd w:id="1262"/>
    </w:p>
    <w:p w14:paraId="48822DAF" w14:textId="77777777" w:rsidR="003E58FE" w:rsidRPr="00986E88" w:rsidRDefault="003E58FE" w:rsidP="007A4424">
      <w:pPr>
        <w:pStyle w:val="Heading5"/>
        <w:rPr>
          <w:noProof/>
        </w:rPr>
      </w:pPr>
      <w:bookmarkStart w:id="1263" w:name="_Toc532994455"/>
      <w:bookmarkStart w:id="1264" w:name="_Toc35971422"/>
      <w:bookmarkStart w:id="1265" w:name="_Toc144024165"/>
      <w:bookmarkStart w:id="1266" w:name="_Toc148176878"/>
      <w:bookmarkStart w:id="1267" w:name="_Toc151379257"/>
      <w:bookmarkStart w:id="1268" w:name="_Toc151445438"/>
      <w:bookmarkStart w:id="1269" w:name="_Toc160470514"/>
      <w:bookmarkStart w:id="1270" w:name="_Toc164873658"/>
      <w:bookmarkStart w:id="1271" w:name="_Toc180306294"/>
      <w:bookmarkStart w:id="1272" w:name="_Toc195374028"/>
      <w:bookmarkStart w:id="1273" w:name="_Toc199185132"/>
      <w:bookmarkStart w:id="1274" w:name="_Toc510696631"/>
      <w:r>
        <w:t>6.1.5.2</w:t>
      </w:r>
      <w:r w:rsidRPr="00986E88">
        <w:rPr>
          <w:noProof/>
        </w:rPr>
        <w:t>.1</w:t>
      </w:r>
      <w:r w:rsidRPr="00986E88">
        <w:rPr>
          <w:noProof/>
        </w:rPr>
        <w:tab/>
        <w:t>Description</w:t>
      </w:r>
      <w:bookmarkEnd w:id="1263"/>
      <w:bookmarkEnd w:id="1264"/>
      <w:bookmarkEnd w:id="1265"/>
      <w:bookmarkEnd w:id="1266"/>
      <w:bookmarkEnd w:id="1267"/>
      <w:bookmarkEnd w:id="1268"/>
      <w:bookmarkEnd w:id="1269"/>
      <w:bookmarkEnd w:id="1270"/>
      <w:bookmarkEnd w:id="1271"/>
      <w:bookmarkEnd w:id="1272"/>
      <w:bookmarkEnd w:id="1273"/>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275" w:name="_Toc532994456"/>
      <w:bookmarkStart w:id="1276" w:name="_Toc35971423"/>
      <w:bookmarkStart w:id="1277" w:name="_Toc144024166"/>
      <w:bookmarkStart w:id="1278" w:name="_Toc148176879"/>
      <w:bookmarkStart w:id="1279" w:name="_Toc151379258"/>
      <w:bookmarkStart w:id="1280" w:name="_Toc151445439"/>
      <w:bookmarkStart w:id="1281" w:name="_Toc160470515"/>
      <w:bookmarkStart w:id="1282" w:name="_Toc164873659"/>
      <w:bookmarkStart w:id="1283" w:name="_Toc180306295"/>
      <w:bookmarkStart w:id="1284" w:name="_Toc195374029"/>
      <w:bookmarkStart w:id="1285" w:name="_Toc199185133"/>
      <w:r>
        <w:t>6.1.5.2</w:t>
      </w:r>
      <w:r w:rsidRPr="00986E88">
        <w:rPr>
          <w:noProof/>
        </w:rPr>
        <w:t>.2</w:t>
      </w:r>
      <w:r w:rsidRPr="00986E88">
        <w:rPr>
          <w:noProof/>
        </w:rPr>
        <w:tab/>
        <w:t>Target URI</w:t>
      </w:r>
      <w:bookmarkEnd w:id="1275"/>
      <w:bookmarkEnd w:id="1276"/>
      <w:bookmarkEnd w:id="1277"/>
      <w:bookmarkEnd w:id="1278"/>
      <w:bookmarkEnd w:id="1279"/>
      <w:bookmarkEnd w:id="1280"/>
      <w:bookmarkEnd w:id="1281"/>
      <w:bookmarkEnd w:id="1282"/>
      <w:bookmarkEnd w:id="1283"/>
      <w:bookmarkEnd w:id="1284"/>
      <w:bookmarkEnd w:id="1285"/>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286" w:name="_Toc532994457"/>
      <w:bookmarkStart w:id="1287" w:name="_Toc35971424"/>
      <w:bookmarkStart w:id="1288" w:name="_Toc144024167"/>
      <w:bookmarkStart w:id="1289" w:name="_Toc148176880"/>
      <w:bookmarkStart w:id="1290" w:name="_Toc151379259"/>
      <w:bookmarkStart w:id="1291" w:name="_Toc151445440"/>
      <w:bookmarkStart w:id="1292" w:name="_Toc160470516"/>
      <w:bookmarkStart w:id="1293" w:name="_Toc164873660"/>
      <w:bookmarkStart w:id="1294" w:name="_Toc180306296"/>
      <w:bookmarkStart w:id="1295" w:name="_Toc195374030"/>
      <w:bookmarkStart w:id="1296" w:name="_Toc199185134"/>
      <w:r>
        <w:t>6.1.5.2</w:t>
      </w:r>
      <w:r w:rsidRPr="00986E88">
        <w:rPr>
          <w:noProof/>
        </w:rPr>
        <w:t>.3</w:t>
      </w:r>
      <w:r w:rsidRPr="00986E88">
        <w:rPr>
          <w:noProof/>
        </w:rPr>
        <w:tab/>
        <w:t>Standard Methods</w:t>
      </w:r>
      <w:bookmarkEnd w:id="1286"/>
      <w:bookmarkEnd w:id="1287"/>
      <w:bookmarkEnd w:id="1288"/>
      <w:bookmarkEnd w:id="1289"/>
      <w:bookmarkEnd w:id="1290"/>
      <w:bookmarkEnd w:id="1291"/>
      <w:bookmarkEnd w:id="1292"/>
      <w:bookmarkEnd w:id="1293"/>
      <w:bookmarkEnd w:id="1294"/>
      <w:bookmarkEnd w:id="1295"/>
      <w:bookmarkEnd w:id="1296"/>
    </w:p>
    <w:p w14:paraId="5C57E4FE" w14:textId="77777777" w:rsidR="003E58FE" w:rsidRPr="00986E88" w:rsidRDefault="003E58FE" w:rsidP="0052668D">
      <w:pPr>
        <w:pStyle w:val="H6"/>
        <w:rPr>
          <w:noProof/>
        </w:rPr>
      </w:pPr>
      <w:bookmarkStart w:id="1297" w:name="_Toc532994458"/>
      <w:bookmarkStart w:id="1298" w:name="_Toc35971425"/>
      <w:r>
        <w:t>6.1.5.2.3</w:t>
      </w:r>
      <w:r w:rsidRPr="00986E88">
        <w:rPr>
          <w:noProof/>
        </w:rPr>
        <w:t>.1</w:t>
      </w:r>
      <w:r w:rsidRPr="00986E88">
        <w:rPr>
          <w:noProof/>
        </w:rPr>
        <w:tab/>
        <w:t>POST</w:t>
      </w:r>
      <w:bookmarkEnd w:id="1297"/>
      <w:bookmarkEnd w:id="1298"/>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299"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300" w:name="_Toc35971427"/>
      <w:bookmarkStart w:id="1301" w:name="_Toc144024169"/>
      <w:bookmarkStart w:id="1302" w:name="_Toc148176881"/>
      <w:bookmarkStart w:id="1303" w:name="_Toc151379260"/>
      <w:bookmarkStart w:id="1304" w:name="_Toc151445441"/>
      <w:bookmarkStart w:id="1305" w:name="_Toc160470517"/>
      <w:bookmarkStart w:id="1306" w:name="_Toc164873661"/>
      <w:bookmarkStart w:id="1307" w:name="_Toc180306297"/>
      <w:bookmarkStart w:id="1308" w:name="_Toc195374031"/>
      <w:bookmarkStart w:id="1309" w:name="_Toc199185135"/>
      <w:bookmarkEnd w:id="1274"/>
      <w:bookmarkEnd w:id="1299"/>
      <w:r>
        <w:t>6.1.6</w:t>
      </w:r>
      <w:r>
        <w:tab/>
        <w:t>Data Model</w:t>
      </w:r>
      <w:bookmarkEnd w:id="1252"/>
      <w:bookmarkEnd w:id="1300"/>
      <w:bookmarkEnd w:id="1301"/>
      <w:bookmarkEnd w:id="1302"/>
      <w:bookmarkEnd w:id="1303"/>
      <w:bookmarkEnd w:id="1304"/>
      <w:bookmarkEnd w:id="1305"/>
      <w:bookmarkEnd w:id="1306"/>
      <w:bookmarkEnd w:id="1307"/>
      <w:bookmarkEnd w:id="1308"/>
      <w:bookmarkEnd w:id="1309"/>
    </w:p>
    <w:p w14:paraId="0E711D33" w14:textId="77777777" w:rsidR="006E186B" w:rsidRDefault="006E186B" w:rsidP="006E186B">
      <w:pPr>
        <w:pStyle w:val="Heading4"/>
      </w:pPr>
      <w:bookmarkStart w:id="1310" w:name="_Toc510696633"/>
      <w:bookmarkStart w:id="1311" w:name="_Toc35971428"/>
      <w:bookmarkStart w:id="1312" w:name="_Toc144024170"/>
      <w:bookmarkStart w:id="1313" w:name="_Toc148176882"/>
      <w:bookmarkStart w:id="1314" w:name="_Toc151379261"/>
      <w:bookmarkStart w:id="1315" w:name="_Toc151445442"/>
      <w:bookmarkStart w:id="1316" w:name="_Toc160470518"/>
      <w:bookmarkStart w:id="1317" w:name="_Toc164873662"/>
      <w:bookmarkStart w:id="1318" w:name="_Toc180306298"/>
      <w:bookmarkStart w:id="1319" w:name="_Toc195374032"/>
      <w:bookmarkStart w:id="1320" w:name="_Toc199185136"/>
      <w:bookmarkStart w:id="1321" w:name="_Toc510696634"/>
      <w:bookmarkStart w:id="1322" w:name="_Toc35971429"/>
      <w:r>
        <w:t>6.1.6.1</w:t>
      </w:r>
      <w:r>
        <w:tab/>
        <w:t>General</w:t>
      </w:r>
      <w:bookmarkEnd w:id="1310"/>
      <w:bookmarkEnd w:id="1311"/>
      <w:bookmarkEnd w:id="1312"/>
      <w:bookmarkEnd w:id="1313"/>
      <w:bookmarkEnd w:id="1314"/>
      <w:bookmarkEnd w:id="1315"/>
      <w:bookmarkEnd w:id="1316"/>
      <w:bookmarkEnd w:id="1317"/>
      <w:bookmarkEnd w:id="1318"/>
      <w:bookmarkEnd w:id="1319"/>
      <w:bookmarkEnd w:id="1320"/>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323" w:name="_Toc144024171"/>
      <w:bookmarkStart w:id="1324" w:name="_Toc148176883"/>
      <w:bookmarkStart w:id="1325" w:name="_Toc151379262"/>
      <w:bookmarkStart w:id="1326" w:name="_Toc151445443"/>
      <w:bookmarkStart w:id="1327" w:name="_Toc160470519"/>
      <w:bookmarkStart w:id="1328" w:name="_Toc164873663"/>
      <w:bookmarkStart w:id="1329" w:name="_Toc180306299"/>
      <w:bookmarkStart w:id="1330" w:name="_Toc195374033"/>
      <w:bookmarkStart w:id="1331" w:name="_Toc19918513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21"/>
      <w:bookmarkEnd w:id="1322"/>
      <w:bookmarkEnd w:id="1323"/>
      <w:bookmarkEnd w:id="1324"/>
      <w:bookmarkEnd w:id="1325"/>
      <w:bookmarkEnd w:id="1326"/>
      <w:bookmarkEnd w:id="1327"/>
      <w:bookmarkEnd w:id="1328"/>
      <w:bookmarkEnd w:id="1329"/>
      <w:bookmarkEnd w:id="1330"/>
      <w:bookmarkEnd w:id="1331"/>
    </w:p>
    <w:p w14:paraId="672B9C59" w14:textId="77777777" w:rsidR="008A6D4A" w:rsidRDefault="008A6D4A" w:rsidP="007A4424">
      <w:pPr>
        <w:pStyle w:val="Heading5"/>
      </w:pPr>
      <w:bookmarkStart w:id="1332" w:name="_Toc144024172"/>
      <w:bookmarkStart w:id="1333" w:name="_Toc148176884"/>
      <w:bookmarkStart w:id="1334" w:name="_Toc151379263"/>
      <w:bookmarkStart w:id="1335" w:name="_Toc151445444"/>
      <w:bookmarkStart w:id="1336" w:name="_Toc160470520"/>
      <w:bookmarkStart w:id="1337" w:name="_Toc164873664"/>
      <w:bookmarkStart w:id="1338" w:name="_Toc180306300"/>
      <w:bookmarkStart w:id="1339" w:name="_Toc195374034"/>
      <w:bookmarkStart w:id="1340" w:name="_Toc199185138"/>
      <w:r>
        <w:t>6.1.6.2.1</w:t>
      </w:r>
      <w:r>
        <w:tab/>
        <w:t>Introduction</w:t>
      </w:r>
      <w:bookmarkEnd w:id="1121"/>
      <w:bookmarkEnd w:id="1122"/>
      <w:bookmarkEnd w:id="1332"/>
      <w:bookmarkEnd w:id="1333"/>
      <w:bookmarkEnd w:id="1334"/>
      <w:bookmarkEnd w:id="1335"/>
      <w:bookmarkEnd w:id="1336"/>
      <w:bookmarkEnd w:id="1337"/>
      <w:bookmarkEnd w:id="1338"/>
      <w:bookmarkEnd w:id="1339"/>
      <w:bookmarkEnd w:id="1340"/>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341" w:name="_Toc510696636"/>
      <w:bookmarkStart w:id="1342" w:name="_Toc35971431"/>
      <w:bookmarkStart w:id="1343" w:name="_Toc144024173"/>
      <w:bookmarkStart w:id="1344" w:name="_Toc148176885"/>
      <w:bookmarkStart w:id="1345" w:name="_Toc151379264"/>
      <w:bookmarkStart w:id="1346" w:name="_Toc151445445"/>
      <w:bookmarkStart w:id="1347" w:name="_Toc160470521"/>
      <w:bookmarkStart w:id="1348" w:name="_Toc164873665"/>
      <w:bookmarkStart w:id="1349" w:name="_Toc180306301"/>
      <w:bookmarkStart w:id="1350" w:name="_Toc195374035"/>
      <w:bookmarkStart w:id="1351" w:name="_Toc199185139"/>
      <w:r>
        <w:t>6.1.6.2.2</w:t>
      </w:r>
      <w:r>
        <w:tab/>
        <w:t xml:space="preserve">Type: </w:t>
      </w:r>
      <w:r w:rsidR="00F95F33">
        <w:t>TransReq</w:t>
      </w:r>
      <w:bookmarkEnd w:id="1341"/>
      <w:bookmarkEnd w:id="1342"/>
      <w:bookmarkEnd w:id="1343"/>
      <w:bookmarkEnd w:id="1344"/>
      <w:bookmarkEnd w:id="1345"/>
      <w:bookmarkEnd w:id="1346"/>
      <w:bookmarkEnd w:id="1347"/>
      <w:bookmarkEnd w:id="1348"/>
      <w:bookmarkEnd w:id="1349"/>
      <w:bookmarkEnd w:id="1350"/>
      <w:bookmarkEnd w:id="1351"/>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77777777"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feature is supported, the "valServerConnInfo" and "multiModalFlows" attributes are mutually exclusive and only one of them shall be present, and the "qosInfo" attribute shall not be present</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352" w:name="_Toc510696637"/>
      <w:bookmarkStart w:id="1353" w:name="_Toc35971432"/>
      <w:bookmarkStart w:id="1354" w:name="_Toc144024174"/>
      <w:bookmarkStart w:id="1355" w:name="_Toc148176886"/>
      <w:bookmarkStart w:id="1356" w:name="_Toc151379265"/>
      <w:bookmarkStart w:id="1357" w:name="_Toc151445446"/>
      <w:bookmarkStart w:id="1358" w:name="_Toc160470522"/>
      <w:bookmarkStart w:id="1359" w:name="_Toc164873666"/>
      <w:bookmarkStart w:id="1360" w:name="_Toc180306302"/>
      <w:bookmarkStart w:id="1361" w:name="_Toc195374036"/>
      <w:bookmarkStart w:id="1362" w:name="_Toc199185140"/>
      <w:r>
        <w:t>6.1.6.2.3</w:t>
      </w:r>
      <w:r>
        <w:tab/>
        <w:t xml:space="preserve">Type: </w:t>
      </w:r>
      <w:r w:rsidR="00E01506">
        <w:t>TransResp</w:t>
      </w:r>
      <w:bookmarkEnd w:id="1352"/>
      <w:bookmarkEnd w:id="1353"/>
      <w:bookmarkEnd w:id="1354"/>
      <w:bookmarkEnd w:id="1355"/>
      <w:bookmarkEnd w:id="1356"/>
      <w:bookmarkEnd w:id="1357"/>
      <w:bookmarkEnd w:id="1358"/>
      <w:bookmarkEnd w:id="1359"/>
      <w:bookmarkEnd w:id="1360"/>
      <w:bookmarkEnd w:id="1361"/>
      <w:bookmarkEnd w:id="1362"/>
    </w:p>
    <w:p w14:paraId="0FB28B4F" w14:textId="77777777" w:rsidR="00AD2E44" w:rsidRDefault="00AD2E44" w:rsidP="00AD2E44">
      <w:pPr>
        <w:pStyle w:val="TH"/>
      </w:pPr>
      <w:bookmarkStart w:id="1363" w:name="_Toc510696638"/>
      <w:bookmarkStart w:id="1364"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365" w:name="_Toc144024175"/>
      <w:bookmarkStart w:id="1366" w:name="_Toc148176887"/>
      <w:bookmarkStart w:id="1367" w:name="_Toc151379266"/>
      <w:bookmarkStart w:id="1368" w:name="_Toc151445447"/>
      <w:bookmarkStart w:id="1369" w:name="_Toc160470523"/>
      <w:bookmarkStart w:id="1370" w:name="_Toc164873667"/>
      <w:bookmarkStart w:id="1371" w:name="_Toc180306303"/>
      <w:bookmarkStart w:id="1372" w:name="_Toc195374037"/>
      <w:bookmarkStart w:id="1373" w:name="_Toc199185141"/>
      <w:r w:rsidRPr="008D54D6">
        <w:t>6.1.6.2.4</w:t>
      </w:r>
      <w:r w:rsidRPr="008D54D6">
        <w:tab/>
        <w:t>Type: ConnInfo</w:t>
      </w:r>
      <w:bookmarkEnd w:id="1365"/>
      <w:bookmarkEnd w:id="1366"/>
      <w:bookmarkEnd w:id="1367"/>
      <w:bookmarkEnd w:id="1368"/>
      <w:bookmarkEnd w:id="1369"/>
      <w:bookmarkEnd w:id="1370"/>
      <w:bookmarkEnd w:id="1371"/>
      <w:bookmarkEnd w:id="1372"/>
      <w:bookmarkEnd w:id="1373"/>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374" w:name="_Toc144024176"/>
      <w:bookmarkStart w:id="1375" w:name="_Toc148176888"/>
      <w:bookmarkStart w:id="1376" w:name="_Toc151379267"/>
      <w:bookmarkStart w:id="1377" w:name="_Toc151445448"/>
      <w:bookmarkStart w:id="1378" w:name="_Toc160470524"/>
      <w:bookmarkStart w:id="1379" w:name="_Toc164873668"/>
      <w:bookmarkStart w:id="1380" w:name="_Toc180306304"/>
      <w:bookmarkStart w:id="1381" w:name="_Toc195374038"/>
      <w:bookmarkStart w:id="1382" w:name="_Toc199185142"/>
      <w:r w:rsidRPr="008D54D6">
        <w:t>6.1.6.2.5</w:t>
      </w:r>
      <w:r w:rsidRPr="008D54D6">
        <w:tab/>
        <w:t>Type: QosInfo</w:t>
      </w:r>
      <w:bookmarkEnd w:id="1374"/>
      <w:bookmarkEnd w:id="1375"/>
      <w:bookmarkEnd w:id="1376"/>
      <w:bookmarkEnd w:id="1377"/>
      <w:bookmarkEnd w:id="1378"/>
      <w:bookmarkEnd w:id="1379"/>
      <w:bookmarkEnd w:id="1380"/>
      <w:bookmarkEnd w:id="1381"/>
      <w:bookmarkEnd w:id="1382"/>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383" w:name="_Toc144024177"/>
      <w:bookmarkStart w:id="1384" w:name="_Toc148176889"/>
      <w:bookmarkStart w:id="1385" w:name="_Toc151379268"/>
      <w:bookmarkStart w:id="1386" w:name="_Toc151445449"/>
      <w:bookmarkStart w:id="1387" w:name="_Toc160470525"/>
      <w:bookmarkStart w:id="1388" w:name="_Toc164873669"/>
      <w:bookmarkStart w:id="1389" w:name="_Toc180306305"/>
      <w:bookmarkStart w:id="1390" w:name="_Toc195374039"/>
      <w:bookmarkStart w:id="1391" w:name="_Toc199185143"/>
      <w:r w:rsidRPr="008D54D6">
        <w:t>6.1.6.2.6</w:t>
      </w:r>
      <w:r w:rsidRPr="008D54D6">
        <w:tab/>
        <w:t>Type: ValServBdw</w:t>
      </w:r>
      <w:bookmarkEnd w:id="1383"/>
      <w:bookmarkEnd w:id="1384"/>
      <w:bookmarkEnd w:id="1385"/>
      <w:bookmarkEnd w:id="1386"/>
      <w:bookmarkEnd w:id="1387"/>
      <w:bookmarkEnd w:id="1388"/>
      <w:bookmarkEnd w:id="1389"/>
      <w:bookmarkEnd w:id="1390"/>
      <w:bookmarkEnd w:id="1391"/>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392" w:name="_Toc144024178"/>
      <w:bookmarkStart w:id="1393" w:name="_Toc148176890"/>
      <w:bookmarkStart w:id="1394" w:name="_Toc151379269"/>
      <w:bookmarkStart w:id="1395" w:name="_Toc151445450"/>
      <w:bookmarkStart w:id="1396" w:name="_Toc160470526"/>
      <w:bookmarkStart w:id="1397" w:name="_Toc164873670"/>
      <w:bookmarkStart w:id="1398" w:name="_Toc180306306"/>
      <w:bookmarkStart w:id="1399" w:name="_Toc195374040"/>
      <w:bookmarkStart w:id="1400" w:name="_Toc199185144"/>
      <w:r w:rsidRPr="008D54D6">
        <w:t>6.1.6.2.7</w:t>
      </w:r>
      <w:r w:rsidRPr="008D54D6">
        <w:tab/>
        <w:t>Type: ValUsersBdw</w:t>
      </w:r>
      <w:bookmarkEnd w:id="1392"/>
      <w:bookmarkEnd w:id="1393"/>
      <w:bookmarkEnd w:id="1394"/>
      <w:bookmarkEnd w:id="1395"/>
      <w:bookmarkEnd w:id="1396"/>
      <w:bookmarkEnd w:id="1397"/>
      <w:bookmarkEnd w:id="1398"/>
      <w:bookmarkEnd w:id="1399"/>
      <w:bookmarkEnd w:id="1400"/>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401" w:name="_Toc144024179"/>
      <w:bookmarkStart w:id="1402" w:name="_Toc148176891"/>
      <w:bookmarkStart w:id="1403" w:name="_Toc151379270"/>
      <w:bookmarkStart w:id="1404" w:name="_Toc151445451"/>
      <w:bookmarkStart w:id="1405" w:name="_Toc160470527"/>
      <w:bookmarkStart w:id="1406" w:name="_Toc164873671"/>
      <w:bookmarkStart w:id="1407" w:name="_Toc180306307"/>
      <w:bookmarkStart w:id="1408" w:name="_Toc195374041"/>
      <w:bookmarkStart w:id="1409" w:name="_Toc199185145"/>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401"/>
      <w:bookmarkEnd w:id="1402"/>
      <w:bookmarkEnd w:id="1403"/>
      <w:bookmarkEnd w:id="1404"/>
      <w:bookmarkEnd w:id="1405"/>
      <w:bookmarkEnd w:id="1406"/>
      <w:bookmarkEnd w:id="1407"/>
      <w:bookmarkEnd w:id="1408"/>
      <w:bookmarkEnd w:id="1409"/>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410" w:name="_Toc160470528"/>
      <w:bookmarkStart w:id="1411" w:name="_Toc164873672"/>
      <w:bookmarkStart w:id="1412" w:name="_Toc180306308"/>
      <w:bookmarkStart w:id="1413" w:name="_Toc195374042"/>
      <w:bookmarkStart w:id="1414" w:name="_Toc199185146"/>
      <w:bookmarkStart w:id="1415" w:name="_Toc144024180"/>
      <w:bookmarkStart w:id="1416" w:name="_Toc148176892"/>
      <w:bookmarkStart w:id="1417" w:name="_Toc151379271"/>
      <w:bookmarkStart w:id="1418" w:name="_Toc151445452"/>
      <w:r>
        <w:rPr>
          <w:lang w:eastAsia="zh-CN"/>
        </w:rPr>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410"/>
      <w:bookmarkEnd w:id="1411"/>
      <w:bookmarkEnd w:id="1412"/>
      <w:bookmarkEnd w:id="1413"/>
      <w:bookmarkEnd w:id="1414"/>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419" w:name="_Toc160470529"/>
      <w:bookmarkStart w:id="1420" w:name="_Toc164873673"/>
      <w:bookmarkStart w:id="1421" w:name="_Toc180306309"/>
      <w:bookmarkStart w:id="1422" w:name="_Toc195374043"/>
      <w:bookmarkStart w:id="1423" w:name="_Toc199185147"/>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415"/>
      <w:bookmarkEnd w:id="1416"/>
      <w:bookmarkEnd w:id="1417"/>
      <w:bookmarkEnd w:id="1418"/>
      <w:bookmarkEnd w:id="1419"/>
      <w:bookmarkEnd w:id="1420"/>
      <w:bookmarkEnd w:id="1421"/>
      <w:bookmarkEnd w:id="1422"/>
      <w:bookmarkEnd w:id="1423"/>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424" w:name="_Toc148176893"/>
      <w:bookmarkStart w:id="1425" w:name="_Toc151379272"/>
      <w:bookmarkStart w:id="1426" w:name="_Toc151445453"/>
      <w:bookmarkStart w:id="1427" w:name="_Toc160470530"/>
      <w:bookmarkStart w:id="1428" w:name="_Toc164873674"/>
      <w:bookmarkStart w:id="1429" w:name="_Toc180306310"/>
      <w:bookmarkStart w:id="1430" w:name="_Toc195374044"/>
      <w:bookmarkStart w:id="1431" w:name="_Toc199185148"/>
      <w:bookmarkStart w:id="1432" w:name="_Toc144024181"/>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424"/>
      <w:bookmarkEnd w:id="1425"/>
      <w:bookmarkEnd w:id="1426"/>
      <w:bookmarkEnd w:id="1427"/>
      <w:bookmarkEnd w:id="1428"/>
      <w:bookmarkEnd w:id="1429"/>
      <w:bookmarkEnd w:id="1430"/>
      <w:bookmarkEnd w:id="1431"/>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433" w:name="_Toc148176894"/>
      <w:bookmarkStart w:id="1434" w:name="_Toc151379273"/>
      <w:bookmarkStart w:id="1435" w:name="_Toc151445454"/>
      <w:bookmarkStart w:id="1436" w:name="_Toc160470531"/>
      <w:bookmarkStart w:id="1437" w:name="_Toc164873675"/>
      <w:bookmarkStart w:id="1438" w:name="_Toc180306311"/>
      <w:bookmarkStart w:id="1439" w:name="_Toc195374045"/>
      <w:bookmarkStart w:id="1440" w:name="_Toc199185149"/>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432"/>
      <w:bookmarkEnd w:id="1433"/>
      <w:bookmarkEnd w:id="1434"/>
      <w:bookmarkEnd w:id="1435"/>
      <w:bookmarkEnd w:id="1436"/>
      <w:bookmarkEnd w:id="1437"/>
      <w:bookmarkEnd w:id="1438"/>
      <w:bookmarkEnd w:id="1439"/>
      <w:bookmarkEnd w:id="1440"/>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441" w:name="_Toc195374046"/>
      <w:bookmarkStart w:id="1442" w:name="_Toc199185150"/>
      <w:bookmarkStart w:id="1443" w:name="_Toc144024182"/>
      <w:bookmarkStart w:id="1444" w:name="_Toc148176895"/>
      <w:bookmarkStart w:id="1445" w:name="_Toc151379274"/>
      <w:bookmarkStart w:id="1446" w:name="_Toc151445455"/>
      <w:bookmarkStart w:id="1447" w:name="_Toc160470532"/>
      <w:bookmarkStart w:id="1448" w:name="_Toc164873676"/>
      <w:bookmarkStart w:id="1449" w:name="_Toc180306312"/>
      <w:r>
        <w:t>6.1.6.</w:t>
      </w:r>
      <w:r w:rsidRPr="00B25E7D">
        <w:t>2.13</w:t>
      </w:r>
      <w:r w:rsidRPr="00B25E7D">
        <w:tab/>
        <w:t>Type: ProtocolDes</w:t>
      </w:r>
      <w:r w:rsidR="00247EBB">
        <w:t>c</w:t>
      </w:r>
      <w:bookmarkEnd w:id="1441"/>
      <w:bookmarkEnd w:id="1442"/>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450" w:name="_Toc195374047"/>
      <w:bookmarkStart w:id="1451" w:name="_Toc199185151"/>
      <w:r>
        <w:rPr>
          <w:lang w:eastAsia="zh-CN"/>
        </w:rPr>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450"/>
      <w:bookmarkEnd w:id="1451"/>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452" w:name="_Toc195374048"/>
      <w:bookmarkStart w:id="1453" w:name="_Toc199185152"/>
      <w:r>
        <w:t>6.1.6.</w:t>
      </w:r>
      <w:r w:rsidRPr="00B25E7D">
        <w:t>2.1</w:t>
      </w:r>
      <w:r>
        <w:t>5</w:t>
      </w:r>
      <w:r w:rsidRPr="00B25E7D">
        <w:tab/>
        <w:t xml:space="preserve">Type: </w:t>
      </w:r>
      <w:r>
        <w:t>MultiModalFlowInfo</w:t>
      </w:r>
      <w:bookmarkEnd w:id="1452"/>
      <w:bookmarkEnd w:id="1453"/>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454" w:name="_Toc195374049"/>
      <w:bookmarkStart w:id="1455" w:name="_Toc19918515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63"/>
      <w:bookmarkEnd w:id="1364"/>
      <w:bookmarkEnd w:id="1443"/>
      <w:bookmarkEnd w:id="1444"/>
      <w:bookmarkEnd w:id="1445"/>
      <w:bookmarkEnd w:id="1446"/>
      <w:bookmarkEnd w:id="1447"/>
      <w:bookmarkEnd w:id="1448"/>
      <w:bookmarkEnd w:id="1449"/>
      <w:bookmarkEnd w:id="1454"/>
      <w:bookmarkEnd w:id="1455"/>
    </w:p>
    <w:p w14:paraId="65A70611" w14:textId="77777777" w:rsidR="008A6D4A" w:rsidRPr="00384E92" w:rsidRDefault="008A6D4A" w:rsidP="007A4424">
      <w:pPr>
        <w:pStyle w:val="Heading5"/>
      </w:pPr>
      <w:bookmarkStart w:id="1456" w:name="_Toc510696639"/>
      <w:bookmarkStart w:id="1457" w:name="_Toc35971434"/>
      <w:bookmarkStart w:id="1458" w:name="_Toc144024183"/>
      <w:bookmarkStart w:id="1459" w:name="_Toc148176896"/>
      <w:bookmarkStart w:id="1460" w:name="_Toc151379275"/>
      <w:bookmarkStart w:id="1461" w:name="_Toc151445456"/>
      <w:bookmarkStart w:id="1462" w:name="_Toc160470533"/>
      <w:bookmarkStart w:id="1463" w:name="_Toc164873677"/>
      <w:bookmarkStart w:id="1464" w:name="_Toc180306313"/>
      <w:bookmarkStart w:id="1465" w:name="_Toc195374050"/>
      <w:bookmarkStart w:id="1466" w:name="_Toc199185154"/>
      <w:r>
        <w:t>6.1.6.3.1</w:t>
      </w:r>
      <w:r w:rsidRPr="00384E92">
        <w:tab/>
        <w:t>Introduction</w:t>
      </w:r>
      <w:bookmarkEnd w:id="1456"/>
      <w:bookmarkEnd w:id="1457"/>
      <w:bookmarkEnd w:id="1458"/>
      <w:bookmarkEnd w:id="1459"/>
      <w:bookmarkEnd w:id="1460"/>
      <w:bookmarkEnd w:id="1461"/>
      <w:bookmarkEnd w:id="1462"/>
      <w:bookmarkEnd w:id="1463"/>
      <w:bookmarkEnd w:id="1464"/>
      <w:bookmarkEnd w:id="1465"/>
      <w:bookmarkEnd w:id="146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467" w:name="_Toc510696640"/>
      <w:bookmarkStart w:id="1468" w:name="_Toc35971435"/>
      <w:bookmarkStart w:id="1469" w:name="_Toc144024184"/>
      <w:bookmarkStart w:id="1470" w:name="_Toc148176897"/>
      <w:bookmarkStart w:id="1471" w:name="_Toc151379276"/>
      <w:bookmarkStart w:id="1472" w:name="_Toc151445457"/>
      <w:bookmarkStart w:id="1473" w:name="_Toc160470534"/>
      <w:bookmarkStart w:id="1474" w:name="_Toc164873678"/>
      <w:bookmarkStart w:id="1475" w:name="_Toc180306314"/>
      <w:bookmarkStart w:id="1476" w:name="_Toc195374051"/>
      <w:bookmarkStart w:id="1477" w:name="_Toc199185155"/>
      <w:r>
        <w:t>6.1.6.3.2</w:t>
      </w:r>
      <w:r w:rsidRPr="00384E92">
        <w:tab/>
        <w:t>Simple data types</w:t>
      </w:r>
      <w:bookmarkEnd w:id="1467"/>
      <w:bookmarkEnd w:id="1468"/>
      <w:bookmarkEnd w:id="1469"/>
      <w:bookmarkEnd w:id="1470"/>
      <w:bookmarkEnd w:id="1471"/>
      <w:bookmarkEnd w:id="1472"/>
      <w:bookmarkEnd w:id="1473"/>
      <w:bookmarkEnd w:id="1474"/>
      <w:bookmarkEnd w:id="1475"/>
      <w:bookmarkEnd w:id="1476"/>
      <w:bookmarkEnd w:id="1477"/>
    </w:p>
    <w:p w14:paraId="3E57B034" w14:textId="5EA329D5" w:rsidR="003E58FE" w:rsidRPr="00384E92" w:rsidRDefault="003E58FE" w:rsidP="003E58FE">
      <w:bookmarkStart w:id="1478" w:name="_Toc510696641"/>
      <w:bookmarkStart w:id="1479"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480" w:name="_Toc144024185"/>
      <w:bookmarkStart w:id="1481" w:name="_Toc148176898"/>
      <w:bookmarkStart w:id="1482" w:name="_Toc151379277"/>
      <w:bookmarkStart w:id="1483" w:name="_Toc151445458"/>
      <w:bookmarkStart w:id="1484" w:name="_Toc160470535"/>
      <w:bookmarkStart w:id="1485" w:name="_Toc164873679"/>
      <w:bookmarkStart w:id="1486" w:name="_Toc180306315"/>
      <w:bookmarkStart w:id="1487" w:name="_Toc195374052"/>
      <w:bookmarkStart w:id="1488" w:name="_Toc199185156"/>
      <w:r>
        <w:t>6.1.6.3.3</w:t>
      </w:r>
      <w:r w:rsidRPr="00BC662F">
        <w:tab/>
        <w:t xml:space="preserve">Enumeration: </w:t>
      </w:r>
      <w:r w:rsidR="001458D4">
        <w:t>ConnStat</w:t>
      </w:r>
      <w:r w:rsidR="00680EF4">
        <w:t>us</w:t>
      </w:r>
      <w:r w:rsidR="001458D4">
        <w:t>Event</w:t>
      </w:r>
      <w:bookmarkEnd w:id="1478"/>
      <w:bookmarkEnd w:id="1479"/>
      <w:bookmarkEnd w:id="1480"/>
      <w:bookmarkEnd w:id="1481"/>
      <w:bookmarkEnd w:id="1482"/>
      <w:bookmarkEnd w:id="1483"/>
      <w:bookmarkEnd w:id="1484"/>
      <w:bookmarkEnd w:id="1485"/>
      <w:bookmarkEnd w:id="1486"/>
      <w:bookmarkEnd w:id="1487"/>
      <w:bookmarkEnd w:id="1488"/>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489" w:name="_Toc510696642"/>
      <w:bookmarkStart w:id="1490" w:name="_Toc35971437"/>
      <w:bookmarkStart w:id="1491" w:name="_Toc144024186"/>
      <w:bookmarkStart w:id="1492" w:name="_Toc148176899"/>
      <w:bookmarkStart w:id="1493" w:name="_Toc151379278"/>
      <w:bookmarkStart w:id="1494" w:name="_Toc151445459"/>
      <w:bookmarkStart w:id="1495" w:name="_Toc160470536"/>
      <w:bookmarkStart w:id="1496" w:name="_Toc164873680"/>
      <w:bookmarkStart w:id="1497" w:name="_Toc180306316"/>
      <w:bookmarkStart w:id="1498" w:name="_Toc195374053"/>
      <w:bookmarkStart w:id="1499" w:name="_Toc199185157"/>
      <w:r>
        <w:t>6.1.6.3.4</w:t>
      </w:r>
      <w:r w:rsidRPr="00BC662F">
        <w:tab/>
        <w:t xml:space="preserve">Enumeration: </w:t>
      </w:r>
      <w:r w:rsidR="002C2A5A">
        <w:t>TransType</w:t>
      </w:r>
      <w:bookmarkEnd w:id="1489"/>
      <w:bookmarkEnd w:id="1490"/>
      <w:bookmarkEnd w:id="1491"/>
      <w:bookmarkEnd w:id="1492"/>
      <w:bookmarkEnd w:id="1493"/>
      <w:bookmarkEnd w:id="1494"/>
      <w:bookmarkEnd w:id="1495"/>
      <w:bookmarkEnd w:id="1496"/>
      <w:bookmarkEnd w:id="1497"/>
      <w:bookmarkEnd w:id="1498"/>
      <w:bookmarkEnd w:id="1499"/>
    </w:p>
    <w:p w14:paraId="5B6ACB4D" w14:textId="77777777" w:rsidR="002C2A5A" w:rsidRPr="00384E92" w:rsidRDefault="002C2A5A" w:rsidP="002C2A5A">
      <w:bookmarkStart w:id="1500" w:name="_Toc510696643"/>
      <w:bookmarkStart w:id="1501" w:name="_Toc35971438"/>
      <w:bookmarkStart w:id="1502"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503" w:name="_Toc180306317"/>
      <w:bookmarkStart w:id="1504" w:name="_Toc195374054"/>
      <w:bookmarkStart w:id="1505" w:name="_Toc199185158"/>
      <w:bookmarkStart w:id="1506" w:name="_Toc148176900"/>
      <w:bookmarkStart w:id="1507" w:name="_Toc151379279"/>
      <w:bookmarkStart w:id="1508" w:name="_Toc151445460"/>
      <w:bookmarkStart w:id="1509" w:name="_Toc160470537"/>
      <w:bookmarkStart w:id="1510" w:name="_Toc164873681"/>
      <w:r>
        <w:t>6.1.6.3.5</w:t>
      </w:r>
      <w:r w:rsidRPr="00BC662F">
        <w:tab/>
        <w:t xml:space="preserve">Enumeration: </w:t>
      </w:r>
      <w:r>
        <w:t>ClientConnStatus</w:t>
      </w:r>
      <w:bookmarkEnd w:id="1503"/>
      <w:bookmarkEnd w:id="1504"/>
      <w:bookmarkEnd w:id="1505"/>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511" w:name="_Toc183442520"/>
      <w:bookmarkStart w:id="1512" w:name="_Toc195374055"/>
      <w:bookmarkStart w:id="1513" w:name="_Toc199185159"/>
      <w:bookmarkStart w:id="1514" w:name="_Toc180306318"/>
      <w:r>
        <w:t>6.1.</w:t>
      </w:r>
      <w:r w:rsidRPr="00036110">
        <w:t>6.3.6</w:t>
      </w:r>
      <w:r w:rsidRPr="00036110">
        <w:tab/>
        <w:t xml:space="preserve">Enumeration: </w:t>
      </w:r>
      <w:bookmarkEnd w:id="1511"/>
      <w:r w:rsidRPr="00036110">
        <w:t>DLDelInstructions</w:t>
      </w:r>
      <w:bookmarkEnd w:id="1512"/>
      <w:bookmarkEnd w:id="1513"/>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515" w:name="_Toc195374056"/>
      <w:bookmarkStart w:id="1516" w:name="_Toc199185160"/>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00"/>
      <w:bookmarkEnd w:id="1501"/>
      <w:bookmarkEnd w:id="1502"/>
      <w:bookmarkEnd w:id="1506"/>
      <w:bookmarkEnd w:id="1507"/>
      <w:bookmarkEnd w:id="1508"/>
      <w:bookmarkEnd w:id="1509"/>
      <w:bookmarkEnd w:id="1510"/>
      <w:bookmarkEnd w:id="1514"/>
      <w:bookmarkEnd w:id="1515"/>
      <w:bookmarkEnd w:id="1516"/>
    </w:p>
    <w:p w14:paraId="487C5212" w14:textId="77777777" w:rsidR="00877CF2" w:rsidRDefault="00877CF2" w:rsidP="00877CF2">
      <w:bookmarkStart w:id="1517" w:name="_Toc510696644"/>
      <w:bookmarkStart w:id="1518"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519" w:name="_Toc510696646"/>
      <w:bookmarkStart w:id="1520" w:name="_Toc35971441"/>
      <w:bookmarkStart w:id="1521" w:name="_Toc144024188"/>
      <w:bookmarkStart w:id="1522" w:name="_Toc148176901"/>
      <w:bookmarkStart w:id="1523" w:name="_Toc151379280"/>
      <w:bookmarkStart w:id="1524" w:name="_Toc151445461"/>
      <w:bookmarkStart w:id="1525" w:name="_Toc160470538"/>
      <w:bookmarkStart w:id="1526" w:name="_Toc164873682"/>
      <w:bookmarkStart w:id="1527" w:name="_Toc180306319"/>
      <w:bookmarkStart w:id="1528" w:name="_Toc195374057"/>
      <w:bookmarkStart w:id="1529" w:name="_Toc199185161"/>
      <w:bookmarkEnd w:id="1517"/>
      <w:bookmarkEnd w:id="1518"/>
      <w:r>
        <w:t>6.1.6.5</w:t>
      </w:r>
      <w:r>
        <w:tab/>
        <w:t>Binary data</w:t>
      </w:r>
      <w:bookmarkEnd w:id="1519"/>
      <w:bookmarkEnd w:id="1520"/>
      <w:bookmarkEnd w:id="1521"/>
      <w:bookmarkEnd w:id="1522"/>
      <w:bookmarkEnd w:id="1523"/>
      <w:bookmarkEnd w:id="1524"/>
      <w:bookmarkEnd w:id="1525"/>
      <w:bookmarkEnd w:id="1526"/>
      <w:bookmarkEnd w:id="1527"/>
      <w:bookmarkEnd w:id="1528"/>
      <w:bookmarkEnd w:id="1529"/>
    </w:p>
    <w:p w14:paraId="3E8B3ED7" w14:textId="77777777" w:rsidR="008A6D4A" w:rsidRDefault="008A6D4A" w:rsidP="007A4424">
      <w:pPr>
        <w:pStyle w:val="Heading5"/>
      </w:pPr>
      <w:bookmarkStart w:id="1530" w:name="_Toc35971442"/>
      <w:bookmarkStart w:id="1531" w:name="_Toc144024189"/>
      <w:bookmarkStart w:id="1532" w:name="_Toc148176902"/>
      <w:bookmarkStart w:id="1533" w:name="_Toc151379281"/>
      <w:bookmarkStart w:id="1534" w:name="_Toc151445462"/>
      <w:bookmarkStart w:id="1535" w:name="_Toc160470539"/>
      <w:bookmarkStart w:id="1536" w:name="_Toc164873683"/>
      <w:bookmarkStart w:id="1537" w:name="_Toc180306320"/>
      <w:bookmarkStart w:id="1538" w:name="_Toc195374058"/>
      <w:bookmarkStart w:id="1539" w:name="_Toc199185162"/>
      <w:r>
        <w:t>6.1.6.5.1</w:t>
      </w:r>
      <w:r>
        <w:tab/>
        <w:t>Binary Data Types</w:t>
      </w:r>
      <w:bookmarkEnd w:id="1530"/>
      <w:bookmarkEnd w:id="1531"/>
      <w:bookmarkEnd w:id="1532"/>
      <w:bookmarkEnd w:id="1533"/>
      <w:bookmarkEnd w:id="1534"/>
      <w:bookmarkEnd w:id="1535"/>
      <w:bookmarkEnd w:id="1536"/>
      <w:bookmarkEnd w:id="1537"/>
      <w:bookmarkEnd w:id="1538"/>
      <w:bookmarkEnd w:id="1539"/>
    </w:p>
    <w:p w14:paraId="3F3349B8" w14:textId="2B29677F" w:rsidR="003E58FE" w:rsidRPr="00A04126" w:rsidRDefault="003E58FE" w:rsidP="003E58FE">
      <w:pPr>
        <w:pStyle w:val="TH"/>
      </w:pPr>
      <w:bookmarkStart w:id="1540"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541" w:name="_Toc510696647"/>
      <w:bookmarkStart w:id="1542" w:name="_Toc35971443"/>
      <w:bookmarkStart w:id="1543" w:name="_Toc144024190"/>
      <w:bookmarkStart w:id="1544" w:name="_Toc148176903"/>
      <w:bookmarkStart w:id="1545" w:name="_Toc151379282"/>
      <w:bookmarkStart w:id="1546" w:name="_Toc151445463"/>
      <w:bookmarkStart w:id="1547" w:name="_Toc160470540"/>
      <w:bookmarkStart w:id="1548" w:name="_Toc164873684"/>
      <w:bookmarkStart w:id="1549" w:name="_Toc180306321"/>
      <w:bookmarkStart w:id="1550" w:name="_Toc195374059"/>
      <w:bookmarkStart w:id="1551" w:name="_Toc199185163"/>
      <w:bookmarkEnd w:id="1540"/>
      <w:r>
        <w:t>6.1.7</w:t>
      </w:r>
      <w:r>
        <w:tab/>
        <w:t>Error Handling</w:t>
      </w:r>
      <w:bookmarkEnd w:id="1541"/>
      <w:bookmarkEnd w:id="1542"/>
      <w:bookmarkEnd w:id="1543"/>
      <w:bookmarkEnd w:id="1544"/>
      <w:bookmarkEnd w:id="1545"/>
      <w:bookmarkEnd w:id="1546"/>
      <w:bookmarkEnd w:id="1547"/>
      <w:bookmarkEnd w:id="1548"/>
      <w:bookmarkEnd w:id="1549"/>
      <w:bookmarkEnd w:id="1550"/>
      <w:bookmarkEnd w:id="1551"/>
    </w:p>
    <w:p w14:paraId="07F0DFC0" w14:textId="77777777" w:rsidR="008A6D4A" w:rsidRPr="00971458" w:rsidRDefault="008A6D4A" w:rsidP="007A4424">
      <w:pPr>
        <w:pStyle w:val="Heading4"/>
      </w:pPr>
      <w:bookmarkStart w:id="1552" w:name="_Toc35971444"/>
      <w:bookmarkStart w:id="1553" w:name="_Toc144024191"/>
      <w:bookmarkStart w:id="1554" w:name="_Toc148176904"/>
      <w:bookmarkStart w:id="1555" w:name="_Toc151379283"/>
      <w:bookmarkStart w:id="1556" w:name="_Toc151445464"/>
      <w:bookmarkStart w:id="1557" w:name="_Toc160470541"/>
      <w:bookmarkStart w:id="1558" w:name="_Toc164873685"/>
      <w:bookmarkStart w:id="1559" w:name="_Toc180306322"/>
      <w:bookmarkStart w:id="1560" w:name="_Toc195374060"/>
      <w:bookmarkStart w:id="1561" w:name="_Toc199185164"/>
      <w:r w:rsidRPr="00971458">
        <w:t>6.1.7.1</w:t>
      </w:r>
      <w:r w:rsidRPr="00971458">
        <w:tab/>
        <w:t>General</w:t>
      </w:r>
      <w:bookmarkEnd w:id="1552"/>
      <w:bookmarkEnd w:id="1553"/>
      <w:bookmarkEnd w:id="1554"/>
      <w:bookmarkEnd w:id="1555"/>
      <w:bookmarkEnd w:id="1556"/>
      <w:bookmarkEnd w:id="1557"/>
      <w:bookmarkEnd w:id="1558"/>
      <w:bookmarkEnd w:id="1559"/>
      <w:bookmarkEnd w:id="1560"/>
      <w:bookmarkEnd w:id="1561"/>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562" w:name="_Toc35971445"/>
      <w:bookmarkStart w:id="1563" w:name="_Toc144024192"/>
      <w:bookmarkStart w:id="1564" w:name="_Toc148176905"/>
      <w:bookmarkStart w:id="1565" w:name="_Toc151379284"/>
      <w:bookmarkStart w:id="1566" w:name="_Toc151445465"/>
      <w:bookmarkStart w:id="1567" w:name="_Toc160470542"/>
      <w:bookmarkStart w:id="1568" w:name="_Toc164873686"/>
      <w:bookmarkStart w:id="1569" w:name="_Toc180306323"/>
      <w:bookmarkStart w:id="1570" w:name="_Toc195374061"/>
      <w:bookmarkStart w:id="1571" w:name="_Toc199185165"/>
      <w:r w:rsidRPr="00971458">
        <w:t>6.1.7.2</w:t>
      </w:r>
      <w:r w:rsidRPr="00971458">
        <w:tab/>
        <w:t>Protocol Errors</w:t>
      </w:r>
      <w:bookmarkEnd w:id="1562"/>
      <w:bookmarkEnd w:id="1563"/>
      <w:bookmarkEnd w:id="1564"/>
      <w:bookmarkEnd w:id="1565"/>
      <w:bookmarkEnd w:id="1566"/>
      <w:bookmarkEnd w:id="1567"/>
      <w:bookmarkEnd w:id="1568"/>
      <w:bookmarkEnd w:id="1569"/>
      <w:bookmarkEnd w:id="1570"/>
      <w:bookmarkEnd w:id="1571"/>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572" w:name="_Toc35971446"/>
      <w:bookmarkStart w:id="1573" w:name="_Toc144024193"/>
      <w:bookmarkStart w:id="1574" w:name="_Toc148176906"/>
      <w:bookmarkStart w:id="1575" w:name="_Toc151379285"/>
      <w:bookmarkStart w:id="1576" w:name="_Toc151445466"/>
      <w:bookmarkStart w:id="1577" w:name="_Toc160470543"/>
      <w:bookmarkStart w:id="1578" w:name="_Toc164873687"/>
      <w:bookmarkStart w:id="1579" w:name="_Toc180306324"/>
      <w:bookmarkStart w:id="1580" w:name="_Toc195374062"/>
      <w:bookmarkStart w:id="1581" w:name="_Toc199185166"/>
      <w:r>
        <w:t>6.1.7.3</w:t>
      </w:r>
      <w:r>
        <w:tab/>
        <w:t>Application Errors</w:t>
      </w:r>
      <w:bookmarkEnd w:id="1572"/>
      <w:bookmarkEnd w:id="1573"/>
      <w:bookmarkEnd w:id="1574"/>
      <w:bookmarkEnd w:id="1575"/>
      <w:bookmarkEnd w:id="1576"/>
      <w:bookmarkEnd w:id="1577"/>
      <w:bookmarkEnd w:id="1578"/>
      <w:bookmarkEnd w:id="1579"/>
      <w:bookmarkEnd w:id="1580"/>
      <w:bookmarkEnd w:id="1581"/>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582" w:name="_Toc492899751"/>
      <w:bookmarkStart w:id="1583" w:name="_Toc492900030"/>
      <w:bookmarkStart w:id="1584" w:name="_Toc492967832"/>
      <w:bookmarkStart w:id="1585" w:name="_Toc492972920"/>
      <w:bookmarkStart w:id="1586" w:name="_Toc492973140"/>
      <w:bookmarkStart w:id="1587" w:name="_Toc493774060"/>
      <w:bookmarkStart w:id="1588" w:name="_Toc508285804"/>
      <w:bookmarkStart w:id="1589" w:name="_Toc508287269"/>
      <w:bookmarkStart w:id="1590" w:name="_Toc510696648"/>
      <w:bookmarkStart w:id="1591" w:name="_Toc35971447"/>
    </w:p>
    <w:p w14:paraId="5EE35080" w14:textId="77777777" w:rsidR="003E58FE" w:rsidRPr="0023018E" w:rsidRDefault="003E58FE" w:rsidP="007A4424">
      <w:pPr>
        <w:pStyle w:val="Heading3"/>
        <w:rPr>
          <w:lang w:eastAsia="zh-CN"/>
        </w:rPr>
      </w:pPr>
      <w:bookmarkStart w:id="1592" w:name="_Toc144024194"/>
      <w:bookmarkStart w:id="1593" w:name="_Toc148176907"/>
      <w:bookmarkStart w:id="1594" w:name="_Toc151379286"/>
      <w:bookmarkStart w:id="1595" w:name="_Toc151445467"/>
      <w:bookmarkStart w:id="1596" w:name="_Toc160470544"/>
      <w:bookmarkStart w:id="1597" w:name="_Toc164873688"/>
      <w:bookmarkStart w:id="1598" w:name="_Toc180306325"/>
      <w:bookmarkStart w:id="1599" w:name="_Toc195374063"/>
      <w:bookmarkStart w:id="1600" w:name="_Toc199185167"/>
      <w:r>
        <w:t>6.1.8</w:t>
      </w:r>
      <w:r w:rsidRPr="0023018E">
        <w:rPr>
          <w:lang w:eastAsia="zh-CN"/>
        </w:rPr>
        <w:tab/>
        <w:t>Feature negotiation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r w:rsidRPr="002845A0">
              <w:t>-</w:t>
            </w:r>
            <w:r w:rsidRPr="002845A0">
              <w:tab/>
            </w:r>
            <w:r>
              <w:t>S</w:t>
            </w:r>
            <w:r w:rsidRPr="002845A0">
              <w:t xml:space="preserve">upport </w:t>
            </w:r>
            <w:r w:rsidR="001D3A9E">
              <w:t>Multi-modal</w:t>
            </w:r>
            <w:r>
              <w:t xml:space="preserve">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1601" w:name="_Toc532994477"/>
            <w:bookmarkStart w:id="1602" w:name="_Toc35971448"/>
            <w:bookmarkStart w:id="1603" w:name="_Toc144024195"/>
            <w:bookmarkStart w:id="1604"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1605" w:name="_Toc148176908"/>
      <w:bookmarkStart w:id="1606" w:name="_Toc151379287"/>
      <w:bookmarkStart w:id="1607" w:name="_Toc151445468"/>
      <w:bookmarkStart w:id="1608" w:name="_Toc160470545"/>
      <w:bookmarkStart w:id="1609" w:name="_Toc164873689"/>
      <w:bookmarkStart w:id="1610" w:name="_Toc180306326"/>
      <w:bookmarkStart w:id="1611" w:name="_Toc195374064"/>
      <w:bookmarkStart w:id="1612" w:name="_Toc199185168"/>
      <w:r>
        <w:t>6.1.9</w:t>
      </w:r>
      <w:r w:rsidRPr="001E7573">
        <w:tab/>
        <w:t>Security</w:t>
      </w:r>
      <w:bookmarkEnd w:id="1601"/>
      <w:bookmarkEnd w:id="1602"/>
      <w:bookmarkEnd w:id="1603"/>
      <w:bookmarkEnd w:id="1605"/>
      <w:bookmarkEnd w:id="1606"/>
      <w:bookmarkEnd w:id="1607"/>
      <w:bookmarkEnd w:id="1608"/>
      <w:bookmarkEnd w:id="1609"/>
      <w:bookmarkEnd w:id="1610"/>
      <w:bookmarkEnd w:id="1611"/>
      <w:bookmarkEnd w:id="1612"/>
    </w:p>
    <w:p w14:paraId="2E802522" w14:textId="11660711" w:rsidR="00712608" w:rsidRDefault="00712608" w:rsidP="00712608">
      <w:pPr>
        <w:rPr>
          <w:noProof/>
          <w:lang w:eastAsia="zh-CN"/>
        </w:rPr>
      </w:pPr>
      <w:bookmarkStart w:id="1613"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614" w:name="_Toc144024196"/>
      <w:bookmarkStart w:id="1615" w:name="_Toc148176909"/>
      <w:bookmarkStart w:id="1616" w:name="_Toc151379288"/>
      <w:bookmarkStart w:id="1617" w:name="_Toc151445469"/>
      <w:bookmarkStart w:id="1618" w:name="_Toc160470546"/>
      <w:bookmarkStart w:id="1619" w:name="_Toc164873690"/>
      <w:bookmarkStart w:id="1620" w:name="_Toc180306327"/>
      <w:bookmarkStart w:id="1621" w:name="_Toc195374065"/>
      <w:bookmarkStart w:id="1622" w:name="_Toc199185169"/>
      <w:r w:rsidR="008A6D4A">
        <w:t>6.2</w:t>
      </w:r>
      <w:r w:rsidR="008A6D4A">
        <w:tab/>
      </w:r>
      <w:r w:rsidR="00651E9A" w:rsidRPr="00E858DF">
        <w:rPr>
          <w:lang w:val="en-US"/>
        </w:rPr>
        <w:t>SDD_DataStorage</w:t>
      </w:r>
      <w:r w:rsidR="008A6D4A">
        <w:t xml:space="preserve"> Service API</w:t>
      </w:r>
      <w:bookmarkEnd w:id="1604"/>
      <w:bookmarkEnd w:id="1613"/>
      <w:bookmarkEnd w:id="1614"/>
      <w:bookmarkEnd w:id="1615"/>
      <w:bookmarkEnd w:id="1616"/>
      <w:bookmarkEnd w:id="1617"/>
      <w:bookmarkEnd w:id="1618"/>
      <w:bookmarkEnd w:id="1619"/>
      <w:bookmarkEnd w:id="1620"/>
      <w:bookmarkEnd w:id="1621"/>
      <w:bookmarkEnd w:id="1622"/>
    </w:p>
    <w:p w14:paraId="0B6BA624" w14:textId="77777777" w:rsidR="00432CA8" w:rsidRPr="00585CA6" w:rsidRDefault="00432CA8" w:rsidP="00432CA8">
      <w:pPr>
        <w:pStyle w:val="Heading3"/>
      </w:pPr>
      <w:bookmarkStart w:id="1623" w:name="_Toc144459664"/>
      <w:bookmarkStart w:id="1624" w:name="_Toc151379289"/>
      <w:bookmarkStart w:id="1625" w:name="_Toc151445470"/>
      <w:bookmarkStart w:id="1626" w:name="_Toc160470547"/>
      <w:bookmarkStart w:id="1627" w:name="_Toc164873691"/>
      <w:bookmarkStart w:id="1628" w:name="_Toc180306328"/>
      <w:bookmarkStart w:id="1629" w:name="_Toc195374066"/>
      <w:bookmarkStart w:id="1630" w:name="_Toc199185170"/>
      <w:r w:rsidRPr="00585CA6">
        <w:rPr>
          <w:noProof/>
          <w:lang w:eastAsia="zh-CN"/>
        </w:rPr>
        <w:t>6.2</w:t>
      </w:r>
      <w:r w:rsidRPr="00585CA6">
        <w:t>.1</w:t>
      </w:r>
      <w:r w:rsidRPr="00585CA6">
        <w:tab/>
        <w:t>Introduction</w:t>
      </w:r>
      <w:bookmarkEnd w:id="1623"/>
      <w:bookmarkEnd w:id="1624"/>
      <w:bookmarkEnd w:id="1625"/>
      <w:bookmarkEnd w:id="1626"/>
      <w:bookmarkEnd w:id="1627"/>
      <w:bookmarkEnd w:id="1628"/>
      <w:bookmarkEnd w:id="1629"/>
      <w:bookmarkEnd w:id="1630"/>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631"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632" w:name="_Toc151379290"/>
      <w:bookmarkStart w:id="1633" w:name="_Toc151445471"/>
      <w:bookmarkStart w:id="1634" w:name="_Toc160470548"/>
      <w:bookmarkStart w:id="1635" w:name="_Toc164873692"/>
      <w:bookmarkStart w:id="1636" w:name="_Toc180306329"/>
      <w:bookmarkStart w:id="1637" w:name="_Toc195374067"/>
      <w:bookmarkStart w:id="1638" w:name="_Toc199185171"/>
      <w:r w:rsidRPr="00585CA6">
        <w:rPr>
          <w:noProof/>
          <w:lang w:eastAsia="zh-CN"/>
        </w:rPr>
        <w:t>6.2</w:t>
      </w:r>
      <w:r w:rsidRPr="00585CA6">
        <w:t>.2</w:t>
      </w:r>
      <w:r w:rsidRPr="00585CA6">
        <w:tab/>
        <w:t>Usage of HTTP</w:t>
      </w:r>
      <w:bookmarkEnd w:id="1631"/>
      <w:bookmarkEnd w:id="1632"/>
      <w:bookmarkEnd w:id="1633"/>
      <w:bookmarkEnd w:id="1634"/>
      <w:bookmarkEnd w:id="1635"/>
      <w:bookmarkEnd w:id="1636"/>
      <w:bookmarkEnd w:id="1637"/>
      <w:bookmarkEnd w:id="1638"/>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639" w:name="_Toc144459666"/>
      <w:bookmarkStart w:id="1640" w:name="_Toc151379291"/>
      <w:bookmarkStart w:id="1641" w:name="_Toc151445472"/>
      <w:bookmarkStart w:id="1642" w:name="_Toc160470549"/>
      <w:bookmarkStart w:id="1643" w:name="_Toc164873693"/>
      <w:bookmarkStart w:id="1644" w:name="_Toc180306330"/>
      <w:bookmarkStart w:id="1645" w:name="_Toc195374068"/>
      <w:bookmarkStart w:id="1646" w:name="_Toc199185172"/>
      <w:r w:rsidRPr="00585CA6">
        <w:rPr>
          <w:noProof/>
          <w:lang w:eastAsia="zh-CN"/>
        </w:rPr>
        <w:t>6.2</w:t>
      </w:r>
      <w:r w:rsidRPr="00585CA6">
        <w:t>.3</w:t>
      </w:r>
      <w:r w:rsidRPr="00585CA6">
        <w:tab/>
        <w:t>Resources</w:t>
      </w:r>
      <w:bookmarkEnd w:id="1639"/>
      <w:bookmarkEnd w:id="1640"/>
      <w:bookmarkEnd w:id="1641"/>
      <w:bookmarkEnd w:id="1642"/>
      <w:bookmarkEnd w:id="1643"/>
      <w:bookmarkEnd w:id="1644"/>
      <w:bookmarkEnd w:id="1645"/>
      <w:bookmarkEnd w:id="1646"/>
    </w:p>
    <w:p w14:paraId="231CE49B" w14:textId="77777777" w:rsidR="00432CA8" w:rsidRPr="00585CA6" w:rsidRDefault="00432CA8" w:rsidP="00432CA8">
      <w:pPr>
        <w:pStyle w:val="Heading4"/>
      </w:pPr>
      <w:bookmarkStart w:id="1647" w:name="_Toc144459667"/>
      <w:bookmarkStart w:id="1648" w:name="_Toc151379292"/>
      <w:bookmarkStart w:id="1649" w:name="_Toc151445473"/>
      <w:bookmarkStart w:id="1650" w:name="_Toc160470550"/>
      <w:bookmarkStart w:id="1651" w:name="_Toc164873694"/>
      <w:bookmarkStart w:id="1652" w:name="_Toc180306331"/>
      <w:bookmarkStart w:id="1653" w:name="_Toc195374069"/>
      <w:bookmarkStart w:id="1654" w:name="_Toc199185173"/>
      <w:r w:rsidRPr="00585CA6">
        <w:rPr>
          <w:noProof/>
          <w:lang w:eastAsia="zh-CN"/>
        </w:rPr>
        <w:t>6.2</w:t>
      </w:r>
      <w:r w:rsidRPr="00585CA6">
        <w:t>.3.1</w:t>
      </w:r>
      <w:r w:rsidRPr="00585CA6">
        <w:tab/>
        <w:t>Overview</w:t>
      </w:r>
      <w:bookmarkEnd w:id="1647"/>
      <w:bookmarkEnd w:id="1648"/>
      <w:bookmarkEnd w:id="1649"/>
      <w:bookmarkEnd w:id="1650"/>
      <w:bookmarkEnd w:id="1651"/>
      <w:bookmarkEnd w:id="1652"/>
      <w:bookmarkEnd w:id="1653"/>
      <w:bookmarkEnd w:id="1654"/>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pt;height:294pt" o:ole="">
            <v:imagedata r:id="rId83" o:title=""/>
          </v:shape>
          <o:OLEObject Type="Embed" ProgID="Word.Document.8" ShapeID="_x0000_i1062" DrawAspect="Content" ObjectID="_1811193551"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655" w:name="_Toc144459668"/>
      <w:bookmarkStart w:id="1656" w:name="_Toc151379293"/>
      <w:bookmarkStart w:id="1657" w:name="_Toc151445474"/>
      <w:bookmarkStart w:id="1658" w:name="_Toc160470551"/>
      <w:bookmarkStart w:id="1659" w:name="_Toc164873695"/>
      <w:bookmarkStart w:id="1660" w:name="_Toc180306332"/>
      <w:bookmarkStart w:id="1661" w:name="_Toc195374070"/>
      <w:bookmarkStart w:id="1662" w:name="_Toc199185174"/>
      <w:r w:rsidRPr="00585CA6">
        <w:rPr>
          <w:noProof/>
          <w:lang w:eastAsia="zh-CN"/>
        </w:rPr>
        <w:t>6.2</w:t>
      </w:r>
      <w:r w:rsidRPr="00585CA6">
        <w:t>.3.2</w:t>
      </w:r>
      <w:r w:rsidRPr="00585CA6">
        <w:tab/>
        <w:t xml:space="preserve">Resource: </w:t>
      </w:r>
      <w:bookmarkEnd w:id="1655"/>
      <w:r w:rsidRPr="00585CA6">
        <w:t>Data Storages</w:t>
      </w:r>
      <w:bookmarkEnd w:id="1656"/>
      <w:bookmarkEnd w:id="1657"/>
      <w:bookmarkEnd w:id="1658"/>
      <w:bookmarkEnd w:id="1659"/>
      <w:bookmarkEnd w:id="1660"/>
      <w:bookmarkEnd w:id="1661"/>
      <w:bookmarkEnd w:id="1662"/>
    </w:p>
    <w:p w14:paraId="6CDA7516" w14:textId="77777777" w:rsidR="00432CA8" w:rsidRPr="00585CA6" w:rsidRDefault="00432CA8" w:rsidP="00432CA8">
      <w:pPr>
        <w:pStyle w:val="Heading5"/>
      </w:pPr>
      <w:bookmarkStart w:id="1663" w:name="_Toc144459669"/>
      <w:bookmarkStart w:id="1664" w:name="_Toc151379294"/>
      <w:bookmarkStart w:id="1665" w:name="_Toc151445475"/>
      <w:bookmarkStart w:id="1666" w:name="_Toc160470552"/>
      <w:bookmarkStart w:id="1667" w:name="_Toc164873696"/>
      <w:bookmarkStart w:id="1668" w:name="_Toc180306333"/>
      <w:bookmarkStart w:id="1669" w:name="_Toc195374071"/>
      <w:bookmarkStart w:id="1670" w:name="_Toc199185175"/>
      <w:r w:rsidRPr="00585CA6">
        <w:rPr>
          <w:noProof/>
          <w:lang w:eastAsia="zh-CN"/>
        </w:rPr>
        <w:t>6.2</w:t>
      </w:r>
      <w:r w:rsidRPr="00585CA6">
        <w:t>.3.2.1</w:t>
      </w:r>
      <w:r w:rsidRPr="00585CA6">
        <w:tab/>
        <w:t>Description</w:t>
      </w:r>
      <w:bookmarkEnd w:id="1663"/>
      <w:bookmarkEnd w:id="1664"/>
      <w:bookmarkEnd w:id="1665"/>
      <w:bookmarkEnd w:id="1666"/>
      <w:bookmarkEnd w:id="1667"/>
      <w:bookmarkEnd w:id="1668"/>
      <w:bookmarkEnd w:id="1669"/>
      <w:bookmarkEnd w:id="1670"/>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671" w:name="_Toc144459670"/>
      <w:bookmarkStart w:id="1672" w:name="_Toc151379295"/>
      <w:bookmarkStart w:id="1673" w:name="_Toc151445476"/>
      <w:bookmarkStart w:id="1674" w:name="_Toc160470553"/>
      <w:bookmarkStart w:id="1675" w:name="_Toc164873697"/>
      <w:bookmarkStart w:id="1676" w:name="_Toc180306334"/>
      <w:bookmarkStart w:id="1677" w:name="_Toc195374072"/>
      <w:bookmarkStart w:id="1678" w:name="_Toc199185176"/>
      <w:r w:rsidRPr="00585CA6">
        <w:rPr>
          <w:noProof/>
          <w:lang w:eastAsia="zh-CN"/>
        </w:rPr>
        <w:t>6.2</w:t>
      </w:r>
      <w:r w:rsidRPr="00585CA6">
        <w:t>.3.2.2</w:t>
      </w:r>
      <w:r w:rsidRPr="00585CA6">
        <w:tab/>
        <w:t>Resource Definition</w:t>
      </w:r>
      <w:bookmarkEnd w:id="1671"/>
      <w:bookmarkEnd w:id="1672"/>
      <w:bookmarkEnd w:id="1673"/>
      <w:bookmarkEnd w:id="1674"/>
      <w:bookmarkEnd w:id="1675"/>
      <w:bookmarkEnd w:id="1676"/>
      <w:bookmarkEnd w:id="1677"/>
      <w:bookmarkEnd w:id="1678"/>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679" w:name="_Toc144459671"/>
      <w:bookmarkStart w:id="1680" w:name="_Toc151379296"/>
      <w:bookmarkStart w:id="1681" w:name="_Toc151445477"/>
      <w:bookmarkStart w:id="1682" w:name="_Toc160470554"/>
      <w:bookmarkStart w:id="1683" w:name="_Toc164873698"/>
      <w:bookmarkStart w:id="1684" w:name="_Toc180306335"/>
      <w:bookmarkStart w:id="1685" w:name="_Toc195374073"/>
      <w:bookmarkStart w:id="1686" w:name="_Toc199185177"/>
      <w:r w:rsidRPr="00585CA6">
        <w:rPr>
          <w:noProof/>
          <w:lang w:eastAsia="zh-CN"/>
        </w:rPr>
        <w:t>6.2</w:t>
      </w:r>
      <w:r w:rsidRPr="00585CA6">
        <w:t>.3.2.3</w:t>
      </w:r>
      <w:r w:rsidRPr="00585CA6">
        <w:tab/>
        <w:t>Resource Standard Methods</w:t>
      </w:r>
      <w:bookmarkEnd w:id="1679"/>
      <w:bookmarkEnd w:id="1680"/>
      <w:bookmarkEnd w:id="1681"/>
      <w:bookmarkEnd w:id="1682"/>
      <w:bookmarkEnd w:id="1683"/>
      <w:bookmarkEnd w:id="1684"/>
      <w:bookmarkEnd w:id="1685"/>
      <w:bookmarkEnd w:id="1686"/>
    </w:p>
    <w:p w14:paraId="67AD6546" w14:textId="77777777" w:rsidR="00432CA8" w:rsidRPr="00585CA6" w:rsidRDefault="00432CA8" w:rsidP="0052668D">
      <w:pPr>
        <w:pStyle w:val="H6"/>
      </w:pPr>
      <w:bookmarkStart w:id="1687" w:name="_Toc151379297"/>
      <w:bookmarkStart w:id="1688" w:name="_Toc151445478"/>
      <w:bookmarkStart w:id="1689" w:name="_Toc160470555"/>
      <w:bookmarkStart w:id="1690" w:name="_Toc164873699"/>
      <w:bookmarkStart w:id="1691" w:name="_Toc180306336"/>
      <w:bookmarkStart w:id="1692" w:name="_Toc144459672"/>
      <w:r w:rsidRPr="00585CA6">
        <w:rPr>
          <w:noProof/>
          <w:lang w:eastAsia="zh-CN"/>
        </w:rPr>
        <w:t>6.2</w:t>
      </w:r>
      <w:r w:rsidRPr="00585CA6">
        <w:rPr>
          <w:rFonts w:eastAsia="SimSun"/>
        </w:rPr>
        <w:t>.3.2.3.1</w:t>
      </w:r>
      <w:r w:rsidRPr="00585CA6">
        <w:tab/>
        <w:t>GET</w:t>
      </w:r>
      <w:bookmarkEnd w:id="1687"/>
      <w:bookmarkEnd w:id="1688"/>
      <w:bookmarkEnd w:id="1689"/>
      <w:bookmarkEnd w:id="1690"/>
      <w:bookmarkEnd w:id="1691"/>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693" w:name="_Toc151379298"/>
      <w:bookmarkStart w:id="1694" w:name="_Toc151445479"/>
      <w:bookmarkStart w:id="1695" w:name="_Toc160470556"/>
      <w:bookmarkStart w:id="1696" w:name="_Toc164873700"/>
      <w:bookmarkStart w:id="1697" w:name="_Toc180306337"/>
      <w:r w:rsidRPr="00585CA6">
        <w:rPr>
          <w:noProof/>
          <w:lang w:eastAsia="zh-CN"/>
        </w:rPr>
        <w:t>6.2</w:t>
      </w:r>
      <w:r w:rsidRPr="00585CA6">
        <w:rPr>
          <w:rFonts w:eastAsia="SimSun"/>
        </w:rPr>
        <w:t>.3.2.3.2</w:t>
      </w:r>
      <w:r w:rsidRPr="00585CA6">
        <w:rPr>
          <w:rFonts w:eastAsia="SimSun"/>
        </w:rPr>
        <w:tab/>
        <w:t>POST</w:t>
      </w:r>
      <w:bookmarkEnd w:id="1692"/>
      <w:bookmarkEnd w:id="1693"/>
      <w:bookmarkEnd w:id="1694"/>
      <w:bookmarkEnd w:id="1695"/>
      <w:bookmarkEnd w:id="1696"/>
      <w:bookmarkEnd w:id="1697"/>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698" w:name="_Toc144459673"/>
      <w:bookmarkStart w:id="1699" w:name="_Toc151379299"/>
      <w:bookmarkStart w:id="1700" w:name="_Toc151445480"/>
      <w:bookmarkStart w:id="1701" w:name="_Toc160470557"/>
      <w:bookmarkStart w:id="1702" w:name="_Toc164873701"/>
      <w:bookmarkStart w:id="1703" w:name="_Toc180306338"/>
      <w:bookmarkStart w:id="1704" w:name="_Toc195374074"/>
      <w:bookmarkStart w:id="1705" w:name="_Toc199185178"/>
      <w:r w:rsidRPr="00585CA6">
        <w:rPr>
          <w:noProof/>
          <w:lang w:eastAsia="zh-CN"/>
        </w:rPr>
        <w:t>6.2</w:t>
      </w:r>
      <w:r w:rsidRPr="00585CA6">
        <w:t>.3.2.4</w:t>
      </w:r>
      <w:r w:rsidRPr="00585CA6">
        <w:tab/>
        <w:t>Resource Custom Operations</w:t>
      </w:r>
      <w:bookmarkEnd w:id="1698"/>
      <w:bookmarkEnd w:id="1699"/>
      <w:bookmarkEnd w:id="1700"/>
      <w:bookmarkEnd w:id="1701"/>
      <w:bookmarkEnd w:id="1702"/>
      <w:bookmarkEnd w:id="1703"/>
      <w:bookmarkEnd w:id="1704"/>
      <w:bookmarkEnd w:id="1705"/>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706" w:name="_Toc144459674"/>
      <w:bookmarkStart w:id="1707" w:name="_Toc151379300"/>
      <w:bookmarkStart w:id="1708" w:name="_Toc151445481"/>
      <w:bookmarkStart w:id="1709" w:name="_Toc160470558"/>
      <w:bookmarkStart w:id="1710" w:name="_Toc164873702"/>
      <w:bookmarkStart w:id="1711" w:name="_Toc180306339"/>
      <w:bookmarkStart w:id="1712" w:name="_Toc195374075"/>
      <w:bookmarkStart w:id="1713" w:name="_Toc199185179"/>
      <w:r w:rsidRPr="00585CA6">
        <w:rPr>
          <w:noProof/>
          <w:lang w:eastAsia="zh-CN"/>
        </w:rPr>
        <w:t>6.2</w:t>
      </w:r>
      <w:r w:rsidRPr="00585CA6">
        <w:t>.3.3</w:t>
      </w:r>
      <w:r w:rsidRPr="00585CA6">
        <w:tab/>
        <w:t xml:space="preserve">Resource: Individual </w:t>
      </w:r>
      <w:bookmarkEnd w:id="1706"/>
      <w:r w:rsidRPr="00585CA6">
        <w:t>Data Storage</w:t>
      </w:r>
      <w:bookmarkEnd w:id="1707"/>
      <w:bookmarkEnd w:id="1708"/>
      <w:bookmarkEnd w:id="1709"/>
      <w:bookmarkEnd w:id="1710"/>
      <w:bookmarkEnd w:id="1711"/>
      <w:bookmarkEnd w:id="1712"/>
      <w:bookmarkEnd w:id="1713"/>
    </w:p>
    <w:p w14:paraId="5A842200" w14:textId="77777777" w:rsidR="00432CA8" w:rsidRPr="00585CA6" w:rsidRDefault="00432CA8" w:rsidP="00432CA8">
      <w:pPr>
        <w:pStyle w:val="Heading5"/>
      </w:pPr>
      <w:bookmarkStart w:id="1714" w:name="_Toc144459675"/>
      <w:bookmarkStart w:id="1715" w:name="_Toc151379301"/>
      <w:bookmarkStart w:id="1716" w:name="_Toc151445482"/>
      <w:bookmarkStart w:id="1717" w:name="_Toc160470559"/>
      <w:bookmarkStart w:id="1718" w:name="_Toc164873703"/>
      <w:bookmarkStart w:id="1719" w:name="_Toc180306340"/>
      <w:bookmarkStart w:id="1720" w:name="_Toc195374076"/>
      <w:bookmarkStart w:id="1721" w:name="_Toc199185180"/>
      <w:r w:rsidRPr="00585CA6">
        <w:rPr>
          <w:noProof/>
          <w:lang w:eastAsia="zh-CN"/>
        </w:rPr>
        <w:t>6.2</w:t>
      </w:r>
      <w:r w:rsidRPr="00585CA6">
        <w:t>.3.3.1</w:t>
      </w:r>
      <w:r w:rsidRPr="00585CA6">
        <w:tab/>
        <w:t>Description</w:t>
      </w:r>
      <w:bookmarkEnd w:id="1714"/>
      <w:bookmarkEnd w:id="1715"/>
      <w:bookmarkEnd w:id="1716"/>
      <w:bookmarkEnd w:id="1717"/>
      <w:bookmarkEnd w:id="1718"/>
      <w:bookmarkEnd w:id="1719"/>
      <w:bookmarkEnd w:id="1720"/>
      <w:bookmarkEnd w:id="1721"/>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722" w:name="_Toc144459676"/>
      <w:bookmarkStart w:id="1723" w:name="_Toc151379302"/>
      <w:bookmarkStart w:id="1724" w:name="_Toc151445483"/>
      <w:bookmarkStart w:id="1725" w:name="_Toc160470560"/>
      <w:bookmarkStart w:id="1726" w:name="_Toc164873704"/>
      <w:bookmarkStart w:id="1727" w:name="_Toc180306341"/>
      <w:bookmarkStart w:id="1728" w:name="_Toc195374077"/>
      <w:bookmarkStart w:id="1729" w:name="_Toc199185181"/>
      <w:r w:rsidRPr="00585CA6">
        <w:rPr>
          <w:noProof/>
          <w:lang w:eastAsia="zh-CN"/>
        </w:rPr>
        <w:t>6.2</w:t>
      </w:r>
      <w:r w:rsidRPr="00585CA6">
        <w:t>.3.3.2</w:t>
      </w:r>
      <w:r w:rsidRPr="00585CA6">
        <w:tab/>
        <w:t>Resource Definition</w:t>
      </w:r>
      <w:bookmarkEnd w:id="1722"/>
      <w:bookmarkEnd w:id="1723"/>
      <w:bookmarkEnd w:id="1724"/>
      <w:bookmarkEnd w:id="1725"/>
      <w:bookmarkEnd w:id="1726"/>
      <w:bookmarkEnd w:id="1727"/>
      <w:bookmarkEnd w:id="1728"/>
      <w:bookmarkEnd w:id="1729"/>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730" w:name="_Toc144459677"/>
      <w:bookmarkStart w:id="1731" w:name="_Toc151379303"/>
      <w:bookmarkStart w:id="1732" w:name="_Toc151445484"/>
      <w:bookmarkStart w:id="1733" w:name="_Toc160470561"/>
      <w:bookmarkStart w:id="1734" w:name="_Toc164873705"/>
      <w:bookmarkStart w:id="1735" w:name="_Toc180306342"/>
      <w:bookmarkStart w:id="1736" w:name="_Toc195374078"/>
      <w:bookmarkStart w:id="1737" w:name="_Toc199185182"/>
      <w:r w:rsidRPr="00585CA6">
        <w:rPr>
          <w:noProof/>
          <w:lang w:eastAsia="zh-CN"/>
        </w:rPr>
        <w:t>6.2</w:t>
      </w:r>
      <w:r w:rsidRPr="00585CA6">
        <w:t>.3.3.3</w:t>
      </w:r>
      <w:r w:rsidRPr="00585CA6">
        <w:tab/>
        <w:t>Resource Standard Methods</w:t>
      </w:r>
      <w:bookmarkEnd w:id="1730"/>
      <w:bookmarkEnd w:id="1731"/>
      <w:bookmarkEnd w:id="1732"/>
      <w:bookmarkEnd w:id="1733"/>
      <w:bookmarkEnd w:id="1734"/>
      <w:bookmarkEnd w:id="1735"/>
      <w:bookmarkEnd w:id="1736"/>
      <w:bookmarkEnd w:id="1737"/>
    </w:p>
    <w:p w14:paraId="60D5244F" w14:textId="77777777" w:rsidR="00432CA8" w:rsidRPr="00585CA6" w:rsidRDefault="00432CA8" w:rsidP="0052668D">
      <w:pPr>
        <w:pStyle w:val="H6"/>
      </w:pPr>
      <w:bookmarkStart w:id="1738" w:name="_Toc144459678"/>
      <w:bookmarkStart w:id="1739" w:name="_Toc151379304"/>
      <w:bookmarkStart w:id="1740" w:name="_Toc151445485"/>
      <w:bookmarkStart w:id="1741" w:name="_Toc160470562"/>
      <w:bookmarkStart w:id="1742" w:name="_Toc164873706"/>
      <w:bookmarkStart w:id="1743" w:name="_Toc180306343"/>
      <w:r w:rsidRPr="00585CA6">
        <w:rPr>
          <w:noProof/>
          <w:lang w:eastAsia="zh-CN"/>
        </w:rPr>
        <w:t>6.2</w:t>
      </w:r>
      <w:r w:rsidRPr="00585CA6">
        <w:t>.3.3.3.1</w:t>
      </w:r>
      <w:r w:rsidRPr="00585CA6">
        <w:tab/>
        <w:t>GET</w:t>
      </w:r>
      <w:bookmarkEnd w:id="1738"/>
      <w:bookmarkEnd w:id="1739"/>
      <w:bookmarkEnd w:id="1740"/>
      <w:bookmarkEnd w:id="1741"/>
      <w:bookmarkEnd w:id="1742"/>
      <w:bookmarkEnd w:id="1743"/>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744" w:name="_Toc144459679"/>
      <w:bookmarkStart w:id="1745" w:name="_Toc151379305"/>
      <w:bookmarkStart w:id="1746" w:name="_Toc151445486"/>
      <w:bookmarkStart w:id="1747" w:name="_Toc160470563"/>
      <w:bookmarkStart w:id="1748" w:name="_Toc164873707"/>
      <w:bookmarkStart w:id="1749" w:name="_Toc180306344"/>
      <w:r w:rsidRPr="00585CA6">
        <w:rPr>
          <w:noProof/>
          <w:lang w:eastAsia="zh-CN"/>
        </w:rPr>
        <w:t>6.2</w:t>
      </w:r>
      <w:r w:rsidRPr="00585CA6">
        <w:t>.3.3.3.2</w:t>
      </w:r>
      <w:r w:rsidRPr="00585CA6">
        <w:tab/>
        <w:t>PUT</w:t>
      </w:r>
      <w:bookmarkEnd w:id="1744"/>
      <w:bookmarkEnd w:id="1745"/>
      <w:bookmarkEnd w:id="1746"/>
      <w:bookmarkEnd w:id="1747"/>
      <w:bookmarkEnd w:id="1748"/>
      <w:bookmarkEnd w:id="1749"/>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750" w:name="_Toc144459680"/>
      <w:bookmarkStart w:id="1751" w:name="_Toc151379306"/>
      <w:bookmarkStart w:id="1752" w:name="_Toc151445487"/>
      <w:bookmarkStart w:id="1753" w:name="_Toc160470564"/>
      <w:bookmarkStart w:id="1754" w:name="_Toc164873708"/>
      <w:bookmarkStart w:id="1755" w:name="_Toc180306345"/>
      <w:r w:rsidRPr="00585CA6">
        <w:rPr>
          <w:noProof/>
          <w:lang w:eastAsia="zh-CN"/>
        </w:rPr>
        <w:t>6.2</w:t>
      </w:r>
      <w:r w:rsidRPr="00585CA6">
        <w:t>.3.3.3.3</w:t>
      </w:r>
      <w:r w:rsidRPr="00585CA6">
        <w:tab/>
        <w:t>PATCH</w:t>
      </w:r>
      <w:bookmarkEnd w:id="1750"/>
      <w:bookmarkEnd w:id="1751"/>
      <w:bookmarkEnd w:id="1752"/>
      <w:bookmarkEnd w:id="1753"/>
      <w:bookmarkEnd w:id="1754"/>
      <w:bookmarkEnd w:id="1755"/>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756" w:name="_Toc144459681"/>
      <w:bookmarkStart w:id="1757" w:name="_Toc151379307"/>
      <w:bookmarkStart w:id="1758" w:name="_Toc151445488"/>
      <w:bookmarkStart w:id="1759" w:name="_Toc160470565"/>
      <w:bookmarkStart w:id="1760" w:name="_Toc164873709"/>
      <w:bookmarkStart w:id="1761" w:name="_Toc180306346"/>
      <w:r w:rsidRPr="00585CA6">
        <w:rPr>
          <w:noProof/>
          <w:lang w:eastAsia="zh-CN"/>
        </w:rPr>
        <w:t>6.2</w:t>
      </w:r>
      <w:r w:rsidRPr="00585CA6">
        <w:t>.3.3.3.4</w:t>
      </w:r>
      <w:r w:rsidRPr="00585CA6">
        <w:tab/>
        <w:t>DELETE</w:t>
      </w:r>
      <w:bookmarkEnd w:id="1756"/>
      <w:bookmarkEnd w:id="1757"/>
      <w:bookmarkEnd w:id="1758"/>
      <w:bookmarkEnd w:id="1759"/>
      <w:bookmarkEnd w:id="1760"/>
      <w:bookmarkEnd w:id="1761"/>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762" w:name="_Toc144459682"/>
      <w:bookmarkStart w:id="1763" w:name="_Toc151379308"/>
      <w:bookmarkStart w:id="1764" w:name="_Toc151445489"/>
      <w:bookmarkStart w:id="1765" w:name="_Toc160470566"/>
      <w:bookmarkStart w:id="1766" w:name="_Toc164873710"/>
      <w:bookmarkStart w:id="1767" w:name="_Toc180306347"/>
      <w:bookmarkStart w:id="1768" w:name="_Toc195374079"/>
      <w:bookmarkStart w:id="1769" w:name="_Toc199185183"/>
      <w:r w:rsidRPr="00585CA6">
        <w:rPr>
          <w:noProof/>
          <w:lang w:eastAsia="zh-CN"/>
        </w:rPr>
        <w:t>6.2</w:t>
      </w:r>
      <w:r w:rsidRPr="00585CA6">
        <w:t>.3.3.4</w:t>
      </w:r>
      <w:r w:rsidRPr="00585CA6">
        <w:tab/>
        <w:t>Resource Custom Operations</w:t>
      </w:r>
      <w:bookmarkEnd w:id="1762"/>
      <w:bookmarkEnd w:id="1763"/>
      <w:bookmarkEnd w:id="1764"/>
      <w:bookmarkEnd w:id="1765"/>
      <w:bookmarkEnd w:id="1766"/>
      <w:bookmarkEnd w:id="1767"/>
      <w:bookmarkEnd w:id="1768"/>
      <w:bookmarkEnd w:id="1769"/>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770" w:name="_Toc151379309"/>
      <w:bookmarkStart w:id="1771" w:name="_Toc151445490"/>
      <w:bookmarkStart w:id="1772" w:name="_Toc160470567"/>
      <w:bookmarkStart w:id="1773" w:name="_Toc164873711"/>
      <w:bookmarkStart w:id="1774" w:name="_Toc180306348"/>
      <w:bookmarkStart w:id="1775" w:name="_Toc195374080"/>
      <w:bookmarkStart w:id="1776" w:name="_Toc199185184"/>
      <w:bookmarkStart w:id="1777" w:name="_Toc144459689"/>
      <w:r w:rsidRPr="00585CA6">
        <w:rPr>
          <w:noProof/>
          <w:lang w:eastAsia="zh-CN"/>
        </w:rPr>
        <w:t>6.2</w:t>
      </w:r>
      <w:r w:rsidRPr="00585CA6">
        <w:t>.3.4</w:t>
      </w:r>
      <w:r w:rsidRPr="00585CA6">
        <w:tab/>
        <w:t xml:space="preserve">Resource: </w:t>
      </w:r>
      <w:r w:rsidRPr="00585CA6">
        <w:rPr>
          <w:rFonts w:eastAsia="DengXian"/>
        </w:rPr>
        <w:t>Data Storage Delivery Subscriptions</w:t>
      </w:r>
      <w:bookmarkEnd w:id="1770"/>
      <w:bookmarkEnd w:id="1771"/>
      <w:bookmarkEnd w:id="1772"/>
      <w:bookmarkEnd w:id="1773"/>
      <w:bookmarkEnd w:id="1774"/>
      <w:bookmarkEnd w:id="1775"/>
      <w:bookmarkEnd w:id="1776"/>
    </w:p>
    <w:p w14:paraId="7D64272C" w14:textId="77777777" w:rsidR="00432CA8" w:rsidRPr="00585CA6" w:rsidRDefault="00432CA8" w:rsidP="00432CA8">
      <w:pPr>
        <w:pStyle w:val="Heading5"/>
      </w:pPr>
      <w:bookmarkStart w:id="1778" w:name="_Toc151379310"/>
      <w:bookmarkStart w:id="1779" w:name="_Toc151445491"/>
      <w:bookmarkStart w:id="1780" w:name="_Toc160470568"/>
      <w:bookmarkStart w:id="1781" w:name="_Toc164873712"/>
      <w:bookmarkStart w:id="1782" w:name="_Toc180306349"/>
      <w:bookmarkStart w:id="1783" w:name="_Toc195374081"/>
      <w:bookmarkStart w:id="1784" w:name="_Toc199185185"/>
      <w:r w:rsidRPr="00585CA6">
        <w:rPr>
          <w:noProof/>
          <w:lang w:eastAsia="zh-CN"/>
        </w:rPr>
        <w:t>6.2</w:t>
      </w:r>
      <w:r w:rsidRPr="00585CA6">
        <w:t>.3.4.1</w:t>
      </w:r>
      <w:r w:rsidRPr="00585CA6">
        <w:tab/>
        <w:t>Description</w:t>
      </w:r>
      <w:bookmarkEnd w:id="1778"/>
      <w:bookmarkEnd w:id="1779"/>
      <w:bookmarkEnd w:id="1780"/>
      <w:bookmarkEnd w:id="1781"/>
      <w:bookmarkEnd w:id="1782"/>
      <w:bookmarkEnd w:id="1783"/>
      <w:bookmarkEnd w:id="1784"/>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785" w:name="_Toc151379311"/>
      <w:bookmarkStart w:id="1786" w:name="_Toc151445492"/>
      <w:bookmarkStart w:id="1787" w:name="_Toc160470569"/>
      <w:bookmarkStart w:id="1788" w:name="_Toc164873713"/>
      <w:bookmarkStart w:id="1789" w:name="_Toc180306350"/>
      <w:bookmarkStart w:id="1790" w:name="_Toc195374082"/>
      <w:bookmarkStart w:id="1791" w:name="_Toc199185186"/>
      <w:r w:rsidRPr="00585CA6">
        <w:rPr>
          <w:noProof/>
          <w:lang w:eastAsia="zh-CN"/>
        </w:rPr>
        <w:t>6.2</w:t>
      </w:r>
      <w:r w:rsidRPr="00585CA6">
        <w:t>.3.4.2</w:t>
      </w:r>
      <w:r w:rsidRPr="00585CA6">
        <w:tab/>
        <w:t>Resource Definition</w:t>
      </w:r>
      <w:bookmarkEnd w:id="1785"/>
      <w:bookmarkEnd w:id="1786"/>
      <w:bookmarkEnd w:id="1787"/>
      <w:bookmarkEnd w:id="1788"/>
      <w:bookmarkEnd w:id="1789"/>
      <w:bookmarkEnd w:id="1790"/>
      <w:bookmarkEnd w:id="1791"/>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792" w:name="_Toc151379312"/>
      <w:bookmarkStart w:id="1793" w:name="_Toc151445493"/>
      <w:bookmarkStart w:id="1794" w:name="_Toc160470570"/>
      <w:bookmarkStart w:id="1795" w:name="_Toc164873714"/>
      <w:bookmarkStart w:id="1796" w:name="_Toc180306351"/>
      <w:bookmarkStart w:id="1797" w:name="_Toc195374083"/>
      <w:bookmarkStart w:id="1798" w:name="_Toc199185187"/>
      <w:r w:rsidRPr="00585CA6">
        <w:rPr>
          <w:noProof/>
          <w:lang w:eastAsia="zh-CN"/>
        </w:rPr>
        <w:t>6.2</w:t>
      </w:r>
      <w:r w:rsidRPr="00585CA6">
        <w:t>.3.4.3</w:t>
      </w:r>
      <w:r w:rsidRPr="00585CA6">
        <w:tab/>
        <w:t>Resource Standard Methods</w:t>
      </w:r>
      <w:bookmarkEnd w:id="1792"/>
      <w:bookmarkEnd w:id="1793"/>
      <w:bookmarkEnd w:id="1794"/>
      <w:bookmarkEnd w:id="1795"/>
      <w:bookmarkEnd w:id="1796"/>
      <w:bookmarkEnd w:id="1797"/>
      <w:bookmarkEnd w:id="1798"/>
    </w:p>
    <w:p w14:paraId="617424F2" w14:textId="77777777" w:rsidR="00432CA8" w:rsidRPr="00585CA6" w:rsidRDefault="00432CA8" w:rsidP="0052668D">
      <w:pPr>
        <w:pStyle w:val="H6"/>
        <w:rPr>
          <w:rFonts w:eastAsia="SimSun"/>
        </w:rPr>
      </w:pPr>
      <w:bookmarkStart w:id="1799" w:name="_Toc151379313"/>
      <w:bookmarkStart w:id="1800" w:name="_Toc151445494"/>
      <w:bookmarkStart w:id="1801" w:name="_Toc160470571"/>
      <w:bookmarkStart w:id="1802" w:name="_Toc164873715"/>
      <w:bookmarkStart w:id="1803" w:name="_Toc180306352"/>
      <w:r w:rsidRPr="00585CA6">
        <w:rPr>
          <w:noProof/>
          <w:lang w:eastAsia="zh-CN"/>
        </w:rPr>
        <w:t>6.2</w:t>
      </w:r>
      <w:r w:rsidRPr="00585CA6">
        <w:rPr>
          <w:rFonts w:eastAsia="SimSun"/>
        </w:rPr>
        <w:t>.3.4.3.2</w:t>
      </w:r>
      <w:r w:rsidRPr="00585CA6">
        <w:rPr>
          <w:rFonts w:eastAsia="SimSun"/>
        </w:rPr>
        <w:tab/>
        <w:t>POST</w:t>
      </w:r>
      <w:bookmarkEnd w:id="1799"/>
      <w:bookmarkEnd w:id="1800"/>
      <w:bookmarkEnd w:id="1801"/>
      <w:bookmarkEnd w:id="1802"/>
      <w:bookmarkEnd w:id="1803"/>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804" w:name="_Toc151379314"/>
      <w:bookmarkStart w:id="1805" w:name="_Toc151445495"/>
      <w:bookmarkStart w:id="1806" w:name="_Toc160470572"/>
      <w:bookmarkStart w:id="1807" w:name="_Toc164873716"/>
      <w:bookmarkStart w:id="1808" w:name="_Toc180306353"/>
      <w:bookmarkStart w:id="1809" w:name="_Toc195374084"/>
      <w:bookmarkStart w:id="1810" w:name="_Toc199185188"/>
      <w:r w:rsidRPr="00585CA6">
        <w:rPr>
          <w:noProof/>
          <w:lang w:eastAsia="zh-CN"/>
        </w:rPr>
        <w:t>6.2</w:t>
      </w:r>
      <w:r w:rsidRPr="00585CA6">
        <w:t>.3.4.4</w:t>
      </w:r>
      <w:r w:rsidRPr="00585CA6">
        <w:tab/>
        <w:t>Resource Custom Operations</w:t>
      </w:r>
      <w:bookmarkEnd w:id="1804"/>
      <w:bookmarkEnd w:id="1805"/>
      <w:bookmarkEnd w:id="1806"/>
      <w:bookmarkEnd w:id="1807"/>
      <w:bookmarkEnd w:id="1808"/>
      <w:bookmarkEnd w:id="1809"/>
      <w:bookmarkEnd w:id="1810"/>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1811" w:name="_Toc151379315"/>
      <w:bookmarkStart w:id="1812" w:name="_Toc151445496"/>
      <w:bookmarkStart w:id="1813" w:name="_Toc160470573"/>
      <w:bookmarkStart w:id="1814" w:name="_Toc164873717"/>
      <w:bookmarkStart w:id="1815" w:name="_Toc180306354"/>
      <w:bookmarkStart w:id="1816" w:name="_Toc195374085"/>
      <w:bookmarkStart w:id="1817" w:name="_Toc199185189"/>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1811"/>
      <w:bookmarkEnd w:id="1812"/>
      <w:bookmarkEnd w:id="1813"/>
      <w:bookmarkEnd w:id="1814"/>
      <w:bookmarkEnd w:id="1815"/>
      <w:bookmarkEnd w:id="1816"/>
      <w:bookmarkEnd w:id="1817"/>
    </w:p>
    <w:p w14:paraId="6289FCD9" w14:textId="77777777" w:rsidR="00432CA8" w:rsidRPr="00585CA6" w:rsidRDefault="00432CA8" w:rsidP="00432CA8">
      <w:pPr>
        <w:pStyle w:val="Heading5"/>
      </w:pPr>
      <w:bookmarkStart w:id="1818" w:name="_Toc151379316"/>
      <w:bookmarkStart w:id="1819" w:name="_Toc151445497"/>
      <w:bookmarkStart w:id="1820" w:name="_Toc160470574"/>
      <w:bookmarkStart w:id="1821" w:name="_Toc164873718"/>
      <w:bookmarkStart w:id="1822" w:name="_Toc180306355"/>
      <w:bookmarkStart w:id="1823" w:name="_Toc195374086"/>
      <w:bookmarkStart w:id="1824" w:name="_Toc199185190"/>
      <w:r w:rsidRPr="00585CA6">
        <w:rPr>
          <w:noProof/>
          <w:lang w:eastAsia="zh-CN"/>
        </w:rPr>
        <w:t>6.2</w:t>
      </w:r>
      <w:r w:rsidRPr="00585CA6">
        <w:t>.3.5.1</w:t>
      </w:r>
      <w:r w:rsidRPr="00585CA6">
        <w:tab/>
        <w:t>Description</w:t>
      </w:r>
      <w:bookmarkEnd w:id="1818"/>
      <w:bookmarkEnd w:id="1819"/>
      <w:bookmarkEnd w:id="1820"/>
      <w:bookmarkEnd w:id="1821"/>
      <w:bookmarkEnd w:id="1822"/>
      <w:bookmarkEnd w:id="1823"/>
      <w:bookmarkEnd w:id="1824"/>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1825" w:name="_Toc151379317"/>
      <w:bookmarkStart w:id="1826" w:name="_Toc151445498"/>
      <w:bookmarkStart w:id="1827" w:name="_Toc160470575"/>
      <w:bookmarkStart w:id="1828" w:name="_Toc164873719"/>
      <w:bookmarkStart w:id="1829" w:name="_Toc180306356"/>
      <w:bookmarkStart w:id="1830" w:name="_Toc195374087"/>
      <w:bookmarkStart w:id="1831" w:name="_Toc199185191"/>
      <w:r w:rsidRPr="00585CA6">
        <w:rPr>
          <w:noProof/>
          <w:lang w:eastAsia="zh-CN"/>
        </w:rPr>
        <w:t>6.2</w:t>
      </w:r>
      <w:r w:rsidRPr="00585CA6">
        <w:t>.3.5.2</w:t>
      </w:r>
      <w:r w:rsidRPr="00585CA6">
        <w:tab/>
        <w:t>Resource Definition</w:t>
      </w:r>
      <w:bookmarkEnd w:id="1825"/>
      <w:bookmarkEnd w:id="1826"/>
      <w:bookmarkEnd w:id="1827"/>
      <w:bookmarkEnd w:id="1828"/>
      <w:bookmarkEnd w:id="1829"/>
      <w:bookmarkEnd w:id="1830"/>
      <w:bookmarkEnd w:id="1831"/>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1832" w:name="_Toc151379318"/>
      <w:bookmarkStart w:id="1833" w:name="_Toc151445499"/>
      <w:bookmarkStart w:id="1834" w:name="_Toc160470576"/>
      <w:bookmarkStart w:id="1835" w:name="_Toc164873720"/>
      <w:bookmarkStart w:id="1836" w:name="_Toc180306357"/>
      <w:bookmarkStart w:id="1837" w:name="_Toc195374088"/>
      <w:bookmarkStart w:id="1838" w:name="_Toc199185192"/>
      <w:r w:rsidRPr="00585CA6">
        <w:rPr>
          <w:noProof/>
          <w:lang w:eastAsia="zh-CN"/>
        </w:rPr>
        <w:t>6.2</w:t>
      </w:r>
      <w:r w:rsidRPr="00585CA6">
        <w:t>.3.5.3</w:t>
      </w:r>
      <w:r w:rsidRPr="00585CA6">
        <w:tab/>
        <w:t>Resource Standard Methods</w:t>
      </w:r>
      <w:bookmarkEnd w:id="1832"/>
      <w:bookmarkEnd w:id="1833"/>
      <w:bookmarkEnd w:id="1834"/>
      <w:bookmarkEnd w:id="1835"/>
      <w:bookmarkEnd w:id="1836"/>
      <w:bookmarkEnd w:id="1837"/>
      <w:bookmarkEnd w:id="1838"/>
    </w:p>
    <w:p w14:paraId="5027DEF2" w14:textId="77777777" w:rsidR="00432CA8" w:rsidRPr="00585CA6" w:rsidRDefault="00432CA8" w:rsidP="0052668D">
      <w:pPr>
        <w:pStyle w:val="H6"/>
      </w:pPr>
      <w:bookmarkStart w:id="1839" w:name="_Toc151379319"/>
      <w:bookmarkStart w:id="1840" w:name="_Toc151445500"/>
      <w:bookmarkStart w:id="1841" w:name="_Toc160470577"/>
      <w:bookmarkStart w:id="1842" w:name="_Toc164873721"/>
      <w:bookmarkStart w:id="1843" w:name="_Toc180306358"/>
      <w:r w:rsidRPr="00585CA6">
        <w:rPr>
          <w:noProof/>
          <w:lang w:eastAsia="zh-CN"/>
        </w:rPr>
        <w:t>6.2</w:t>
      </w:r>
      <w:r w:rsidRPr="00585CA6">
        <w:t>.3.5.3.1</w:t>
      </w:r>
      <w:r w:rsidRPr="00585CA6">
        <w:tab/>
        <w:t>GET</w:t>
      </w:r>
      <w:bookmarkEnd w:id="1839"/>
      <w:bookmarkEnd w:id="1840"/>
      <w:bookmarkEnd w:id="1841"/>
      <w:bookmarkEnd w:id="1842"/>
      <w:bookmarkEnd w:id="1843"/>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1844" w:name="_Toc151379320"/>
      <w:bookmarkStart w:id="1845" w:name="_Toc151445501"/>
      <w:bookmarkStart w:id="1846" w:name="_Toc160470578"/>
      <w:bookmarkStart w:id="1847" w:name="_Toc164873722"/>
      <w:bookmarkStart w:id="1848" w:name="_Toc180306359"/>
      <w:r w:rsidRPr="00585CA6">
        <w:rPr>
          <w:noProof/>
          <w:lang w:eastAsia="zh-CN"/>
        </w:rPr>
        <w:t>6.2</w:t>
      </w:r>
      <w:r w:rsidRPr="00585CA6">
        <w:t>.3.5.3.2</w:t>
      </w:r>
      <w:r w:rsidRPr="00585CA6">
        <w:tab/>
        <w:t>PUT</w:t>
      </w:r>
      <w:bookmarkEnd w:id="1844"/>
      <w:bookmarkEnd w:id="1845"/>
      <w:bookmarkEnd w:id="1846"/>
      <w:bookmarkEnd w:id="1847"/>
      <w:bookmarkEnd w:id="1848"/>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1849" w:name="_Toc151379321"/>
      <w:bookmarkStart w:id="1850" w:name="_Toc151445502"/>
      <w:bookmarkStart w:id="1851" w:name="_Toc160470579"/>
      <w:bookmarkStart w:id="1852" w:name="_Toc164873723"/>
      <w:bookmarkStart w:id="1853" w:name="_Toc180306360"/>
      <w:r w:rsidRPr="00585CA6">
        <w:rPr>
          <w:noProof/>
          <w:lang w:eastAsia="zh-CN"/>
        </w:rPr>
        <w:t>6.2</w:t>
      </w:r>
      <w:r w:rsidRPr="00585CA6">
        <w:t>.3.5.3.3</w:t>
      </w:r>
      <w:r w:rsidRPr="00585CA6">
        <w:tab/>
        <w:t>PATCH</w:t>
      </w:r>
      <w:bookmarkEnd w:id="1849"/>
      <w:bookmarkEnd w:id="1850"/>
      <w:bookmarkEnd w:id="1851"/>
      <w:bookmarkEnd w:id="1852"/>
      <w:bookmarkEnd w:id="1853"/>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1854" w:name="_Toc151379322"/>
      <w:bookmarkStart w:id="1855" w:name="_Toc151445503"/>
      <w:bookmarkStart w:id="1856" w:name="_Toc160470580"/>
      <w:bookmarkStart w:id="1857" w:name="_Toc164873724"/>
      <w:bookmarkStart w:id="1858" w:name="_Toc180306361"/>
      <w:r w:rsidRPr="00585CA6">
        <w:rPr>
          <w:noProof/>
          <w:lang w:eastAsia="zh-CN"/>
        </w:rPr>
        <w:t>6.2</w:t>
      </w:r>
      <w:r w:rsidRPr="00585CA6">
        <w:t>.3.5.3.4</w:t>
      </w:r>
      <w:r w:rsidRPr="00585CA6">
        <w:tab/>
        <w:t>DELETE</w:t>
      </w:r>
      <w:bookmarkEnd w:id="1854"/>
      <w:bookmarkEnd w:id="1855"/>
      <w:bookmarkEnd w:id="1856"/>
      <w:bookmarkEnd w:id="1857"/>
      <w:bookmarkEnd w:id="1858"/>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1859" w:name="_Toc151379323"/>
      <w:bookmarkStart w:id="1860" w:name="_Toc151445504"/>
      <w:bookmarkStart w:id="1861" w:name="_Toc160470581"/>
      <w:bookmarkStart w:id="1862" w:name="_Toc164873725"/>
      <w:bookmarkStart w:id="1863" w:name="_Toc180306362"/>
      <w:bookmarkStart w:id="1864" w:name="_Toc195374089"/>
      <w:bookmarkStart w:id="1865" w:name="_Toc199185193"/>
      <w:r w:rsidRPr="00585CA6">
        <w:rPr>
          <w:noProof/>
          <w:lang w:eastAsia="zh-CN"/>
        </w:rPr>
        <w:t>6.2</w:t>
      </w:r>
      <w:r w:rsidRPr="00585CA6">
        <w:t>.3.5.4</w:t>
      </w:r>
      <w:r w:rsidRPr="00585CA6">
        <w:tab/>
        <w:t>Resource Custom Operations</w:t>
      </w:r>
      <w:bookmarkEnd w:id="1859"/>
      <w:bookmarkEnd w:id="1860"/>
      <w:bookmarkEnd w:id="1861"/>
      <w:bookmarkEnd w:id="1862"/>
      <w:bookmarkEnd w:id="1863"/>
      <w:bookmarkEnd w:id="1864"/>
      <w:bookmarkEnd w:id="1865"/>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1866" w:name="_Toc151379324"/>
      <w:bookmarkStart w:id="1867" w:name="_Toc151445505"/>
      <w:bookmarkStart w:id="1868" w:name="_Toc160470582"/>
      <w:bookmarkStart w:id="1869" w:name="_Toc164873726"/>
      <w:bookmarkStart w:id="1870" w:name="_Toc180306363"/>
      <w:bookmarkStart w:id="1871" w:name="_Toc195374090"/>
      <w:bookmarkStart w:id="1872" w:name="_Toc199185194"/>
      <w:r w:rsidRPr="00585CA6">
        <w:rPr>
          <w:noProof/>
          <w:lang w:eastAsia="zh-CN"/>
        </w:rPr>
        <w:t>6.2</w:t>
      </w:r>
      <w:r w:rsidRPr="00585CA6">
        <w:t>.4</w:t>
      </w:r>
      <w:r w:rsidRPr="00585CA6">
        <w:tab/>
        <w:t>Custom Operations without associated resources</w:t>
      </w:r>
      <w:bookmarkEnd w:id="1777"/>
      <w:bookmarkEnd w:id="1866"/>
      <w:bookmarkEnd w:id="1867"/>
      <w:bookmarkEnd w:id="1868"/>
      <w:bookmarkEnd w:id="1869"/>
      <w:bookmarkEnd w:id="1870"/>
      <w:bookmarkEnd w:id="1871"/>
      <w:bookmarkEnd w:id="1872"/>
    </w:p>
    <w:p w14:paraId="05E92B9D" w14:textId="77777777" w:rsidR="00432CA8" w:rsidRPr="00585CA6" w:rsidRDefault="00432CA8" w:rsidP="00432CA8">
      <w:pPr>
        <w:pStyle w:val="Heading4"/>
      </w:pPr>
      <w:bookmarkStart w:id="1873" w:name="_Toc151379325"/>
      <w:bookmarkStart w:id="1874" w:name="_Toc151445506"/>
      <w:bookmarkStart w:id="1875" w:name="_Toc160470583"/>
      <w:bookmarkStart w:id="1876" w:name="_Toc164873727"/>
      <w:bookmarkStart w:id="1877" w:name="_Toc180306364"/>
      <w:bookmarkStart w:id="1878" w:name="_Toc195374091"/>
      <w:bookmarkStart w:id="1879" w:name="_Toc199185195"/>
      <w:bookmarkStart w:id="1880" w:name="_Toc144459690"/>
      <w:r w:rsidRPr="00585CA6">
        <w:rPr>
          <w:noProof/>
          <w:lang w:eastAsia="zh-CN"/>
        </w:rPr>
        <w:t>6.2</w:t>
      </w:r>
      <w:r w:rsidRPr="00585CA6">
        <w:t>.4.1</w:t>
      </w:r>
      <w:r w:rsidRPr="00585CA6">
        <w:tab/>
        <w:t>Overview</w:t>
      </w:r>
      <w:bookmarkEnd w:id="1873"/>
      <w:bookmarkEnd w:id="1874"/>
      <w:bookmarkEnd w:id="1875"/>
      <w:bookmarkEnd w:id="1876"/>
      <w:bookmarkEnd w:id="1877"/>
      <w:bookmarkEnd w:id="1878"/>
      <w:bookmarkEnd w:id="1879"/>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1881" w:name="_MON_1768861839"/>
    <w:bookmarkEnd w:id="1881"/>
    <w:p w14:paraId="343059DA" w14:textId="1A263504" w:rsidR="00432CA8" w:rsidRPr="00585CA6" w:rsidRDefault="003B7B88" w:rsidP="00432CA8">
      <w:pPr>
        <w:pStyle w:val="TH"/>
      </w:pPr>
      <w:r w:rsidRPr="00585CA6">
        <w:object w:dxaOrig="9633" w:dyaOrig="2961" w14:anchorId="51063893">
          <v:shape id="_x0000_i1063" type="#_x0000_t75" style="width:481.7pt;height:148.3pt" o:ole="">
            <v:imagedata r:id="rId85" o:title=""/>
          </v:shape>
          <o:OLEObject Type="Embed" ProgID="Word.Document.8" ShapeID="_x0000_i1063" DrawAspect="Content" ObjectID="_1811193552"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1882" w:name="_Hlk149572825"/>
            <w:r w:rsidRPr="00585CA6">
              <w:t>SEALDD data storage delivery</w:t>
            </w:r>
            <w:bookmarkEnd w:id="1882"/>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1883" w:name="_Hlk158248675"/>
            <w:r w:rsidRPr="009F7F86">
              <w:t>establish-del-conn</w:t>
            </w:r>
            <w:bookmarkEnd w:id="1883"/>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1884" w:name="_Toc151379326"/>
      <w:bookmarkStart w:id="1885" w:name="_Toc151445507"/>
      <w:bookmarkStart w:id="1886" w:name="_Toc160470584"/>
      <w:bookmarkStart w:id="1887" w:name="_Toc164873728"/>
      <w:bookmarkStart w:id="1888" w:name="_Toc180306365"/>
      <w:bookmarkStart w:id="1889" w:name="_Toc195374092"/>
      <w:bookmarkStart w:id="1890" w:name="_Toc199185196"/>
      <w:r w:rsidRPr="00585CA6">
        <w:rPr>
          <w:noProof/>
          <w:lang w:eastAsia="zh-CN"/>
        </w:rPr>
        <w:t>6.2</w:t>
      </w:r>
      <w:r w:rsidRPr="00585CA6">
        <w:t>.4.2</w:t>
      </w:r>
      <w:r w:rsidRPr="00585CA6">
        <w:tab/>
        <w:t>Operation: DataDeliveryRequest</w:t>
      </w:r>
      <w:bookmarkEnd w:id="1884"/>
      <w:bookmarkEnd w:id="1885"/>
      <w:bookmarkEnd w:id="1886"/>
      <w:bookmarkEnd w:id="1887"/>
      <w:bookmarkEnd w:id="1888"/>
      <w:bookmarkEnd w:id="1889"/>
      <w:bookmarkEnd w:id="1890"/>
    </w:p>
    <w:p w14:paraId="36A3380C" w14:textId="77777777" w:rsidR="00432CA8" w:rsidRPr="00585CA6" w:rsidRDefault="00432CA8" w:rsidP="00432CA8">
      <w:pPr>
        <w:pStyle w:val="Heading5"/>
      </w:pPr>
      <w:bookmarkStart w:id="1891" w:name="_Toc151379327"/>
      <w:bookmarkStart w:id="1892" w:name="_Toc151445508"/>
      <w:bookmarkStart w:id="1893" w:name="_Toc160470585"/>
      <w:bookmarkStart w:id="1894" w:name="_Toc164873729"/>
      <w:bookmarkStart w:id="1895" w:name="_Toc180306366"/>
      <w:bookmarkStart w:id="1896" w:name="_Toc195374093"/>
      <w:bookmarkStart w:id="1897" w:name="_Toc199185197"/>
      <w:r w:rsidRPr="00585CA6">
        <w:rPr>
          <w:noProof/>
          <w:lang w:eastAsia="zh-CN"/>
        </w:rPr>
        <w:t>6.2</w:t>
      </w:r>
      <w:r w:rsidRPr="00585CA6">
        <w:t>.4.2.1</w:t>
      </w:r>
      <w:r w:rsidRPr="00585CA6">
        <w:tab/>
        <w:t>Description</w:t>
      </w:r>
      <w:bookmarkEnd w:id="1891"/>
      <w:bookmarkEnd w:id="1892"/>
      <w:bookmarkEnd w:id="1893"/>
      <w:bookmarkEnd w:id="1894"/>
      <w:bookmarkEnd w:id="1895"/>
      <w:bookmarkEnd w:id="1896"/>
      <w:bookmarkEnd w:id="1897"/>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1898" w:name="_Toc151379328"/>
      <w:bookmarkStart w:id="1899" w:name="_Toc151445509"/>
      <w:bookmarkStart w:id="1900" w:name="_Toc160470586"/>
      <w:bookmarkStart w:id="1901" w:name="_Toc164873730"/>
      <w:bookmarkStart w:id="1902" w:name="_Toc180306367"/>
      <w:bookmarkStart w:id="1903" w:name="_Toc195374094"/>
      <w:bookmarkStart w:id="1904" w:name="_Toc199185198"/>
      <w:r w:rsidRPr="00585CA6">
        <w:rPr>
          <w:noProof/>
          <w:lang w:eastAsia="zh-CN"/>
        </w:rPr>
        <w:t>6.2</w:t>
      </w:r>
      <w:r w:rsidRPr="00585CA6">
        <w:t>.4.2.2</w:t>
      </w:r>
      <w:r w:rsidRPr="00585CA6">
        <w:tab/>
        <w:t>Operation Definition</w:t>
      </w:r>
      <w:bookmarkEnd w:id="1898"/>
      <w:bookmarkEnd w:id="1899"/>
      <w:bookmarkEnd w:id="1900"/>
      <w:bookmarkEnd w:id="1901"/>
      <w:bookmarkEnd w:id="1902"/>
      <w:bookmarkEnd w:id="1903"/>
      <w:bookmarkEnd w:id="1904"/>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1905" w:name="_Toc160470587"/>
      <w:bookmarkStart w:id="1906" w:name="_Toc164873731"/>
      <w:bookmarkStart w:id="1907" w:name="_Toc180306368"/>
      <w:bookmarkStart w:id="1908" w:name="_Toc195374095"/>
      <w:bookmarkStart w:id="1909" w:name="_Toc199185199"/>
      <w:bookmarkStart w:id="1910" w:name="_Toc151379329"/>
      <w:bookmarkStart w:id="1911" w:name="_Toc151445510"/>
      <w:r w:rsidRPr="00585CA6">
        <w:rPr>
          <w:noProof/>
          <w:lang w:eastAsia="zh-CN"/>
        </w:rPr>
        <w:t>6.2</w:t>
      </w:r>
      <w:r w:rsidRPr="00585CA6">
        <w:t>.</w:t>
      </w:r>
      <w:r w:rsidRPr="00F01465">
        <w:t>4.3</w:t>
      </w:r>
      <w:r w:rsidRPr="00F01465">
        <w:tab/>
        <w:t>Operation: EstablishDelConn</w:t>
      </w:r>
      <w:bookmarkEnd w:id="1905"/>
      <w:bookmarkEnd w:id="1906"/>
      <w:bookmarkEnd w:id="1907"/>
      <w:bookmarkEnd w:id="1908"/>
      <w:bookmarkEnd w:id="1909"/>
    </w:p>
    <w:p w14:paraId="0BFB38A3" w14:textId="77777777" w:rsidR="00F01465" w:rsidRPr="00F01465" w:rsidRDefault="00F01465" w:rsidP="00F01465">
      <w:pPr>
        <w:pStyle w:val="Heading5"/>
      </w:pPr>
      <w:bookmarkStart w:id="1912" w:name="_Toc160470588"/>
      <w:bookmarkStart w:id="1913" w:name="_Toc164873732"/>
      <w:bookmarkStart w:id="1914" w:name="_Toc180306369"/>
      <w:bookmarkStart w:id="1915" w:name="_Toc195374096"/>
      <w:bookmarkStart w:id="1916" w:name="_Toc199185200"/>
      <w:r w:rsidRPr="00F01465">
        <w:rPr>
          <w:noProof/>
          <w:lang w:eastAsia="zh-CN"/>
        </w:rPr>
        <w:t>6.2</w:t>
      </w:r>
      <w:r w:rsidRPr="00F01465">
        <w:t>.4.3.1</w:t>
      </w:r>
      <w:r w:rsidRPr="00F01465">
        <w:tab/>
        <w:t>Description</w:t>
      </w:r>
      <w:bookmarkEnd w:id="1912"/>
      <w:bookmarkEnd w:id="1913"/>
      <w:bookmarkEnd w:id="1914"/>
      <w:bookmarkEnd w:id="1915"/>
      <w:bookmarkEnd w:id="1916"/>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1917" w:name="_Toc160470589"/>
      <w:bookmarkStart w:id="1918" w:name="_Toc164873733"/>
      <w:bookmarkStart w:id="1919" w:name="_Toc180306370"/>
      <w:bookmarkStart w:id="1920" w:name="_Toc195374097"/>
      <w:bookmarkStart w:id="1921" w:name="_Toc199185201"/>
      <w:r w:rsidRPr="00F01465">
        <w:rPr>
          <w:noProof/>
          <w:lang w:eastAsia="zh-CN"/>
        </w:rPr>
        <w:t>6.2</w:t>
      </w:r>
      <w:r w:rsidRPr="00F01465">
        <w:t>.4.3.2</w:t>
      </w:r>
      <w:r w:rsidRPr="00F01465">
        <w:tab/>
        <w:t>Operation Definition</w:t>
      </w:r>
      <w:bookmarkEnd w:id="1917"/>
      <w:bookmarkEnd w:id="1918"/>
      <w:bookmarkEnd w:id="1919"/>
      <w:bookmarkEnd w:id="1920"/>
      <w:bookmarkEnd w:id="1921"/>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1922" w:name="_Toc160470590"/>
      <w:bookmarkStart w:id="1923" w:name="_Toc164873734"/>
      <w:bookmarkStart w:id="1924" w:name="_Toc180306371"/>
      <w:bookmarkStart w:id="1925" w:name="_Toc195374098"/>
      <w:bookmarkStart w:id="1926" w:name="_Toc199185202"/>
      <w:r w:rsidRPr="00585CA6">
        <w:rPr>
          <w:noProof/>
          <w:lang w:eastAsia="zh-CN"/>
        </w:rPr>
        <w:t>6.2</w:t>
      </w:r>
      <w:r w:rsidRPr="00585CA6">
        <w:t>.5</w:t>
      </w:r>
      <w:r w:rsidRPr="00585CA6">
        <w:tab/>
        <w:t>Notifications</w:t>
      </w:r>
      <w:bookmarkEnd w:id="1880"/>
      <w:bookmarkEnd w:id="1910"/>
      <w:bookmarkEnd w:id="1911"/>
      <w:bookmarkEnd w:id="1922"/>
      <w:bookmarkEnd w:id="1923"/>
      <w:bookmarkEnd w:id="1924"/>
      <w:bookmarkEnd w:id="1925"/>
      <w:bookmarkEnd w:id="1926"/>
    </w:p>
    <w:p w14:paraId="7F1A282C" w14:textId="77777777" w:rsidR="00432CA8" w:rsidRPr="00585CA6" w:rsidRDefault="00432CA8" w:rsidP="00432CA8">
      <w:pPr>
        <w:pStyle w:val="Heading4"/>
      </w:pPr>
      <w:bookmarkStart w:id="1927" w:name="_Toc151379330"/>
      <w:bookmarkStart w:id="1928" w:name="_Toc151445511"/>
      <w:bookmarkStart w:id="1929" w:name="_Toc160470591"/>
      <w:bookmarkStart w:id="1930" w:name="_Toc164873735"/>
      <w:bookmarkStart w:id="1931" w:name="_Toc180306372"/>
      <w:bookmarkStart w:id="1932" w:name="_Toc195374099"/>
      <w:bookmarkStart w:id="1933" w:name="_Toc199185203"/>
      <w:bookmarkStart w:id="1934" w:name="_Toc144459697"/>
      <w:r w:rsidRPr="00585CA6">
        <w:rPr>
          <w:noProof/>
          <w:lang w:eastAsia="zh-CN"/>
        </w:rPr>
        <w:t>6.2</w:t>
      </w:r>
      <w:r w:rsidRPr="00585CA6">
        <w:t>.5.1</w:t>
      </w:r>
      <w:r w:rsidRPr="00585CA6">
        <w:tab/>
        <w:t>General</w:t>
      </w:r>
      <w:bookmarkEnd w:id="1927"/>
      <w:bookmarkEnd w:id="1928"/>
      <w:bookmarkEnd w:id="1929"/>
      <w:bookmarkEnd w:id="1930"/>
      <w:bookmarkEnd w:id="1931"/>
      <w:bookmarkEnd w:id="1932"/>
      <w:bookmarkEnd w:id="1933"/>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1935" w:name="_Toc151379331"/>
      <w:bookmarkStart w:id="1936" w:name="_Toc151445512"/>
      <w:bookmarkStart w:id="1937" w:name="_Toc160470592"/>
      <w:bookmarkStart w:id="1938" w:name="_Toc164873736"/>
      <w:bookmarkStart w:id="1939" w:name="_Toc180306373"/>
      <w:bookmarkStart w:id="1940" w:name="_Toc195374100"/>
      <w:bookmarkStart w:id="1941" w:name="_Toc199185204"/>
      <w:r w:rsidRPr="00585CA6">
        <w:rPr>
          <w:noProof/>
          <w:lang w:eastAsia="zh-CN"/>
        </w:rPr>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1935"/>
      <w:bookmarkEnd w:id="1936"/>
      <w:bookmarkEnd w:id="1937"/>
      <w:bookmarkEnd w:id="1938"/>
      <w:bookmarkEnd w:id="1939"/>
      <w:bookmarkEnd w:id="1940"/>
      <w:bookmarkEnd w:id="1941"/>
    </w:p>
    <w:p w14:paraId="078FE079" w14:textId="77777777" w:rsidR="00432CA8" w:rsidRPr="00585CA6" w:rsidRDefault="00432CA8" w:rsidP="00432CA8">
      <w:pPr>
        <w:pStyle w:val="Heading5"/>
        <w:rPr>
          <w:noProof/>
        </w:rPr>
      </w:pPr>
      <w:bookmarkStart w:id="1942" w:name="_Toc151379332"/>
      <w:bookmarkStart w:id="1943" w:name="_Toc151445513"/>
      <w:bookmarkStart w:id="1944" w:name="_Toc160470593"/>
      <w:bookmarkStart w:id="1945" w:name="_Toc164873737"/>
      <w:bookmarkStart w:id="1946" w:name="_Toc180306374"/>
      <w:bookmarkStart w:id="1947" w:name="_Toc195374101"/>
      <w:bookmarkStart w:id="1948" w:name="_Toc199185205"/>
      <w:r w:rsidRPr="00585CA6">
        <w:rPr>
          <w:noProof/>
          <w:lang w:eastAsia="zh-CN"/>
        </w:rPr>
        <w:t>6.2</w:t>
      </w:r>
      <w:r w:rsidRPr="00585CA6">
        <w:t>.5.2</w:t>
      </w:r>
      <w:r w:rsidRPr="00585CA6">
        <w:rPr>
          <w:noProof/>
        </w:rPr>
        <w:t>.1</w:t>
      </w:r>
      <w:r w:rsidRPr="00585CA6">
        <w:rPr>
          <w:noProof/>
        </w:rPr>
        <w:tab/>
        <w:t>Description</w:t>
      </w:r>
      <w:bookmarkEnd w:id="1942"/>
      <w:bookmarkEnd w:id="1943"/>
      <w:bookmarkEnd w:id="1944"/>
      <w:bookmarkEnd w:id="1945"/>
      <w:bookmarkEnd w:id="1946"/>
      <w:bookmarkEnd w:id="1947"/>
      <w:bookmarkEnd w:id="1948"/>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1949" w:name="_Toc151379333"/>
      <w:bookmarkStart w:id="1950" w:name="_Toc151445514"/>
      <w:bookmarkStart w:id="1951" w:name="_Toc160470594"/>
      <w:bookmarkStart w:id="1952" w:name="_Toc164873738"/>
      <w:bookmarkStart w:id="1953" w:name="_Toc180306375"/>
      <w:bookmarkStart w:id="1954" w:name="_Toc195374102"/>
      <w:bookmarkStart w:id="1955" w:name="_Toc199185206"/>
      <w:r w:rsidRPr="00585CA6">
        <w:rPr>
          <w:noProof/>
          <w:lang w:eastAsia="zh-CN"/>
        </w:rPr>
        <w:t>6.2</w:t>
      </w:r>
      <w:r w:rsidRPr="00585CA6">
        <w:t>.5.2</w:t>
      </w:r>
      <w:r w:rsidRPr="00585CA6">
        <w:rPr>
          <w:noProof/>
        </w:rPr>
        <w:t>.2</w:t>
      </w:r>
      <w:r w:rsidRPr="00585CA6">
        <w:rPr>
          <w:noProof/>
        </w:rPr>
        <w:tab/>
        <w:t>Target URI</w:t>
      </w:r>
      <w:bookmarkEnd w:id="1949"/>
      <w:bookmarkEnd w:id="1950"/>
      <w:bookmarkEnd w:id="1951"/>
      <w:bookmarkEnd w:id="1952"/>
      <w:bookmarkEnd w:id="1953"/>
      <w:bookmarkEnd w:id="1954"/>
      <w:bookmarkEnd w:id="1955"/>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1956" w:name="_Toc151379334"/>
      <w:bookmarkStart w:id="1957" w:name="_Toc151445515"/>
      <w:bookmarkStart w:id="1958" w:name="_Toc160470595"/>
      <w:bookmarkStart w:id="1959" w:name="_Toc164873739"/>
      <w:bookmarkStart w:id="1960" w:name="_Toc180306376"/>
      <w:bookmarkStart w:id="1961" w:name="_Toc195374103"/>
      <w:bookmarkStart w:id="1962" w:name="_Toc199185207"/>
      <w:r w:rsidRPr="00585CA6">
        <w:rPr>
          <w:noProof/>
          <w:lang w:eastAsia="zh-CN"/>
        </w:rPr>
        <w:t>6.2</w:t>
      </w:r>
      <w:r w:rsidRPr="00585CA6">
        <w:t>.5.2</w:t>
      </w:r>
      <w:r w:rsidRPr="00585CA6">
        <w:rPr>
          <w:noProof/>
        </w:rPr>
        <w:t>.3</w:t>
      </w:r>
      <w:r w:rsidRPr="00585CA6">
        <w:rPr>
          <w:noProof/>
        </w:rPr>
        <w:tab/>
        <w:t>Standard Methods</w:t>
      </w:r>
      <w:bookmarkEnd w:id="1956"/>
      <w:bookmarkEnd w:id="1957"/>
      <w:bookmarkEnd w:id="1958"/>
      <w:bookmarkEnd w:id="1959"/>
      <w:bookmarkEnd w:id="1960"/>
      <w:bookmarkEnd w:id="1961"/>
      <w:bookmarkEnd w:id="1962"/>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1963" w:name="_Toc151379335"/>
      <w:bookmarkStart w:id="1964" w:name="_Toc151445516"/>
      <w:bookmarkStart w:id="1965" w:name="_Toc160470596"/>
      <w:bookmarkStart w:id="1966" w:name="_Toc164873740"/>
      <w:bookmarkStart w:id="1967" w:name="_Toc180306377"/>
      <w:bookmarkStart w:id="1968" w:name="_Toc195374104"/>
      <w:bookmarkStart w:id="1969" w:name="_Toc199185208"/>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1963"/>
      <w:bookmarkEnd w:id="1964"/>
      <w:bookmarkEnd w:id="1965"/>
      <w:bookmarkEnd w:id="1966"/>
      <w:bookmarkEnd w:id="1967"/>
      <w:bookmarkEnd w:id="1968"/>
      <w:bookmarkEnd w:id="1969"/>
    </w:p>
    <w:p w14:paraId="41D864A9" w14:textId="77777777" w:rsidR="00432CA8" w:rsidRPr="00585CA6" w:rsidRDefault="00432CA8" w:rsidP="00432CA8">
      <w:pPr>
        <w:pStyle w:val="Heading5"/>
        <w:rPr>
          <w:noProof/>
        </w:rPr>
      </w:pPr>
      <w:bookmarkStart w:id="1970" w:name="_Toc151379336"/>
      <w:bookmarkStart w:id="1971" w:name="_Toc151445517"/>
      <w:bookmarkStart w:id="1972" w:name="_Toc160470597"/>
      <w:bookmarkStart w:id="1973" w:name="_Toc164873741"/>
      <w:bookmarkStart w:id="1974" w:name="_Toc180306378"/>
      <w:bookmarkStart w:id="1975" w:name="_Toc195374105"/>
      <w:bookmarkStart w:id="1976" w:name="_Toc199185209"/>
      <w:r w:rsidRPr="00585CA6">
        <w:rPr>
          <w:noProof/>
          <w:lang w:eastAsia="zh-CN"/>
        </w:rPr>
        <w:t>6.2</w:t>
      </w:r>
      <w:r w:rsidRPr="00585CA6">
        <w:t>.5.3</w:t>
      </w:r>
      <w:r w:rsidRPr="00585CA6">
        <w:rPr>
          <w:noProof/>
        </w:rPr>
        <w:t>.1</w:t>
      </w:r>
      <w:r w:rsidRPr="00585CA6">
        <w:rPr>
          <w:noProof/>
        </w:rPr>
        <w:tab/>
        <w:t>Description</w:t>
      </w:r>
      <w:bookmarkEnd w:id="1970"/>
      <w:bookmarkEnd w:id="1971"/>
      <w:bookmarkEnd w:id="1972"/>
      <w:bookmarkEnd w:id="1973"/>
      <w:bookmarkEnd w:id="1974"/>
      <w:bookmarkEnd w:id="1975"/>
      <w:bookmarkEnd w:id="1976"/>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1977" w:name="_Toc151379337"/>
      <w:bookmarkStart w:id="1978" w:name="_Toc151445518"/>
      <w:bookmarkStart w:id="1979" w:name="_Toc160470598"/>
      <w:bookmarkStart w:id="1980" w:name="_Toc164873742"/>
      <w:bookmarkStart w:id="1981" w:name="_Toc180306379"/>
      <w:bookmarkStart w:id="1982" w:name="_Toc195374106"/>
      <w:bookmarkStart w:id="1983" w:name="_Toc199185210"/>
      <w:r w:rsidRPr="00585CA6">
        <w:rPr>
          <w:noProof/>
          <w:lang w:eastAsia="zh-CN"/>
        </w:rPr>
        <w:t>6.2</w:t>
      </w:r>
      <w:r w:rsidRPr="00585CA6">
        <w:t>.5.3</w:t>
      </w:r>
      <w:r w:rsidRPr="00585CA6">
        <w:rPr>
          <w:noProof/>
        </w:rPr>
        <w:t>.2</w:t>
      </w:r>
      <w:r w:rsidRPr="00585CA6">
        <w:rPr>
          <w:noProof/>
        </w:rPr>
        <w:tab/>
        <w:t>Target URI</w:t>
      </w:r>
      <w:bookmarkEnd w:id="1977"/>
      <w:bookmarkEnd w:id="1978"/>
      <w:bookmarkEnd w:id="1979"/>
      <w:bookmarkEnd w:id="1980"/>
      <w:bookmarkEnd w:id="1981"/>
      <w:bookmarkEnd w:id="1982"/>
      <w:bookmarkEnd w:id="1983"/>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1984" w:name="_Toc151379338"/>
      <w:bookmarkStart w:id="1985" w:name="_Toc151445519"/>
      <w:bookmarkStart w:id="1986" w:name="_Toc160470599"/>
      <w:bookmarkStart w:id="1987" w:name="_Toc164873743"/>
      <w:bookmarkStart w:id="1988" w:name="_Toc180306380"/>
      <w:bookmarkStart w:id="1989" w:name="_Toc195374107"/>
      <w:bookmarkStart w:id="1990" w:name="_Toc199185211"/>
      <w:r w:rsidRPr="00585CA6">
        <w:rPr>
          <w:noProof/>
          <w:lang w:eastAsia="zh-CN"/>
        </w:rPr>
        <w:t>6.2</w:t>
      </w:r>
      <w:r w:rsidRPr="00585CA6">
        <w:t>.5.3</w:t>
      </w:r>
      <w:r w:rsidRPr="00585CA6">
        <w:rPr>
          <w:noProof/>
        </w:rPr>
        <w:t>.3</w:t>
      </w:r>
      <w:r w:rsidRPr="00585CA6">
        <w:rPr>
          <w:noProof/>
        </w:rPr>
        <w:tab/>
        <w:t>Standard Methods</w:t>
      </w:r>
      <w:bookmarkEnd w:id="1984"/>
      <w:bookmarkEnd w:id="1985"/>
      <w:bookmarkEnd w:id="1986"/>
      <w:bookmarkEnd w:id="1987"/>
      <w:bookmarkEnd w:id="1988"/>
      <w:bookmarkEnd w:id="1989"/>
      <w:bookmarkEnd w:id="1990"/>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1991" w:name="_Toc151379339"/>
      <w:bookmarkStart w:id="1992" w:name="_Toc151445520"/>
      <w:bookmarkStart w:id="1993" w:name="_Toc160470600"/>
      <w:bookmarkStart w:id="1994" w:name="_Toc164873744"/>
      <w:bookmarkStart w:id="1995" w:name="_Toc180306381"/>
      <w:bookmarkStart w:id="1996" w:name="_Toc195374108"/>
      <w:bookmarkStart w:id="1997" w:name="_Toc199185212"/>
      <w:r w:rsidRPr="00585CA6">
        <w:rPr>
          <w:noProof/>
          <w:lang w:eastAsia="zh-CN"/>
        </w:rPr>
        <w:t>6.2</w:t>
      </w:r>
      <w:r w:rsidRPr="00585CA6">
        <w:t>.6</w:t>
      </w:r>
      <w:r w:rsidRPr="00585CA6">
        <w:tab/>
        <w:t>Data Model</w:t>
      </w:r>
      <w:bookmarkEnd w:id="1934"/>
      <w:bookmarkEnd w:id="1991"/>
      <w:bookmarkEnd w:id="1992"/>
      <w:bookmarkEnd w:id="1993"/>
      <w:bookmarkEnd w:id="1994"/>
      <w:bookmarkEnd w:id="1995"/>
      <w:bookmarkEnd w:id="1996"/>
      <w:bookmarkEnd w:id="1997"/>
    </w:p>
    <w:p w14:paraId="176E613A" w14:textId="77777777" w:rsidR="00432CA8" w:rsidRPr="00585CA6" w:rsidRDefault="00432CA8" w:rsidP="00432CA8">
      <w:pPr>
        <w:pStyle w:val="Heading4"/>
      </w:pPr>
      <w:bookmarkStart w:id="1998" w:name="_Toc144459698"/>
      <w:bookmarkStart w:id="1999" w:name="_Toc151379340"/>
      <w:bookmarkStart w:id="2000" w:name="_Toc151445521"/>
      <w:bookmarkStart w:id="2001" w:name="_Toc160470601"/>
      <w:bookmarkStart w:id="2002" w:name="_Toc164873745"/>
      <w:bookmarkStart w:id="2003" w:name="_Toc180306382"/>
      <w:bookmarkStart w:id="2004" w:name="_Toc195374109"/>
      <w:bookmarkStart w:id="2005" w:name="_Toc199185213"/>
      <w:r w:rsidRPr="00585CA6">
        <w:rPr>
          <w:noProof/>
          <w:lang w:eastAsia="zh-CN"/>
        </w:rPr>
        <w:t>6.2</w:t>
      </w:r>
      <w:r w:rsidRPr="00585CA6">
        <w:t>.6.1</w:t>
      </w:r>
      <w:r w:rsidRPr="00585CA6">
        <w:tab/>
        <w:t>General</w:t>
      </w:r>
      <w:bookmarkEnd w:id="1998"/>
      <w:bookmarkEnd w:id="1999"/>
      <w:bookmarkEnd w:id="2000"/>
      <w:bookmarkEnd w:id="2001"/>
      <w:bookmarkEnd w:id="2002"/>
      <w:bookmarkEnd w:id="2003"/>
      <w:bookmarkEnd w:id="2004"/>
      <w:bookmarkEnd w:id="2005"/>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006" w:name="_Toc144459699"/>
      <w:bookmarkStart w:id="2007" w:name="_Toc151379341"/>
      <w:bookmarkStart w:id="2008" w:name="_Toc151445522"/>
      <w:bookmarkStart w:id="2009" w:name="_Toc160470602"/>
      <w:bookmarkStart w:id="2010" w:name="_Toc164873746"/>
      <w:bookmarkStart w:id="2011" w:name="_Toc180306383"/>
      <w:bookmarkStart w:id="2012" w:name="_Toc195374110"/>
      <w:bookmarkStart w:id="2013" w:name="_Toc199185214"/>
      <w:r w:rsidRPr="00585CA6">
        <w:rPr>
          <w:noProof/>
          <w:lang w:eastAsia="zh-CN"/>
        </w:rPr>
        <w:t>6.2</w:t>
      </w:r>
      <w:r w:rsidRPr="00585CA6">
        <w:rPr>
          <w:lang w:val="en-US"/>
        </w:rPr>
        <w:t>.6.2</w:t>
      </w:r>
      <w:r w:rsidRPr="00585CA6">
        <w:rPr>
          <w:lang w:val="en-US"/>
        </w:rPr>
        <w:tab/>
        <w:t>Structured data types</w:t>
      </w:r>
      <w:bookmarkEnd w:id="2006"/>
      <w:bookmarkEnd w:id="2007"/>
      <w:bookmarkEnd w:id="2008"/>
      <w:bookmarkEnd w:id="2009"/>
      <w:bookmarkEnd w:id="2010"/>
      <w:bookmarkEnd w:id="2011"/>
      <w:bookmarkEnd w:id="2012"/>
      <w:bookmarkEnd w:id="2013"/>
    </w:p>
    <w:p w14:paraId="2EE6753A" w14:textId="77777777" w:rsidR="00432CA8" w:rsidRPr="00585CA6" w:rsidRDefault="00432CA8" w:rsidP="00432CA8">
      <w:pPr>
        <w:pStyle w:val="Heading5"/>
      </w:pPr>
      <w:bookmarkStart w:id="2014" w:name="_Toc144459700"/>
      <w:bookmarkStart w:id="2015" w:name="_Toc151379342"/>
      <w:bookmarkStart w:id="2016" w:name="_Toc151445523"/>
      <w:bookmarkStart w:id="2017" w:name="_Toc160470603"/>
      <w:bookmarkStart w:id="2018" w:name="_Toc164873747"/>
      <w:bookmarkStart w:id="2019" w:name="_Toc180306384"/>
      <w:bookmarkStart w:id="2020" w:name="_Toc195374111"/>
      <w:bookmarkStart w:id="2021" w:name="_Toc199185215"/>
      <w:r w:rsidRPr="00585CA6">
        <w:rPr>
          <w:noProof/>
          <w:lang w:eastAsia="zh-CN"/>
        </w:rPr>
        <w:t>6.2</w:t>
      </w:r>
      <w:r w:rsidRPr="00585CA6">
        <w:t>.6.2.1</w:t>
      </w:r>
      <w:r w:rsidRPr="00585CA6">
        <w:tab/>
        <w:t>Introduction</w:t>
      </w:r>
      <w:bookmarkEnd w:id="2014"/>
      <w:bookmarkEnd w:id="2015"/>
      <w:bookmarkEnd w:id="2016"/>
      <w:bookmarkEnd w:id="2017"/>
      <w:bookmarkEnd w:id="2018"/>
      <w:bookmarkEnd w:id="2019"/>
      <w:bookmarkEnd w:id="2020"/>
      <w:bookmarkEnd w:id="2021"/>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022" w:name="_Toc151379343"/>
      <w:bookmarkStart w:id="2023" w:name="_Toc151445524"/>
      <w:bookmarkStart w:id="2024" w:name="_Toc160470604"/>
      <w:bookmarkStart w:id="2025" w:name="_Toc164873748"/>
      <w:bookmarkStart w:id="2026" w:name="_Toc180306385"/>
      <w:bookmarkStart w:id="2027" w:name="_Toc195374112"/>
      <w:bookmarkStart w:id="2028" w:name="_Toc199185216"/>
      <w:bookmarkStart w:id="2029" w:name="_Toc144459702"/>
      <w:r w:rsidRPr="00585CA6">
        <w:rPr>
          <w:noProof/>
          <w:lang w:eastAsia="zh-CN"/>
        </w:rPr>
        <w:t>6.2</w:t>
      </w:r>
      <w:r w:rsidRPr="00585CA6">
        <w:t>.6.2.2</w:t>
      </w:r>
      <w:r w:rsidRPr="00585CA6">
        <w:tab/>
        <w:t>Type: DataStorage</w:t>
      </w:r>
      <w:bookmarkEnd w:id="2022"/>
      <w:bookmarkEnd w:id="2023"/>
      <w:bookmarkEnd w:id="2024"/>
      <w:bookmarkEnd w:id="2025"/>
      <w:bookmarkEnd w:id="2026"/>
      <w:bookmarkEnd w:id="2027"/>
      <w:bookmarkEnd w:id="2028"/>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030" w:name="_Toc151379344"/>
      <w:bookmarkStart w:id="2031" w:name="_Toc151445525"/>
      <w:bookmarkStart w:id="2032" w:name="_Toc160470605"/>
      <w:bookmarkStart w:id="2033" w:name="_Toc164873749"/>
      <w:bookmarkStart w:id="2034" w:name="_Toc180306386"/>
      <w:bookmarkStart w:id="2035" w:name="_Toc195374113"/>
      <w:bookmarkStart w:id="2036" w:name="_Toc199185217"/>
      <w:r w:rsidRPr="00585CA6">
        <w:rPr>
          <w:noProof/>
          <w:lang w:eastAsia="zh-CN"/>
        </w:rPr>
        <w:t>6.2</w:t>
      </w:r>
      <w:r w:rsidRPr="00585CA6">
        <w:t>.6.2.3</w:t>
      </w:r>
      <w:r w:rsidRPr="00585CA6">
        <w:tab/>
        <w:t>Type: ReservReqData</w:t>
      </w:r>
      <w:bookmarkEnd w:id="2030"/>
      <w:bookmarkEnd w:id="2031"/>
      <w:bookmarkEnd w:id="2032"/>
      <w:bookmarkEnd w:id="2033"/>
      <w:bookmarkEnd w:id="2034"/>
      <w:bookmarkEnd w:id="2035"/>
      <w:bookmarkEnd w:id="2036"/>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037" w:name="_Toc151379345"/>
      <w:bookmarkStart w:id="2038" w:name="_Toc151445526"/>
      <w:bookmarkStart w:id="2039" w:name="_Toc160470606"/>
      <w:bookmarkStart w:id="2040" w:name="_Toc164873750"/>
      <w:bookmarkStart w:id="2041" w:name="_Toc180306387"/>
      <w:bookmarkStart w:id="2042" w:name="_Toc195374114"/>
      <w:bookmarkStart w:id="2043" w:name="_Toc199185218"/>
      <w:r w:rsidRPr="00585CA6">
        <w:rPr>
          <w:noProof/>
          <w:lang w:eastAsia="zh-CN"/>
        </w:rPr>
        <w:t>6.2</w:t>
      </w:r>
      <w:r w:rsidRPr="00585CA6">
        <w:t>.6.2.4</w:t>
      </w:r>
      <w:r w:rsidRPr="00585CA6">
        <w:tab/>
        <w:t>Type: ReservRespData</w:t>
      </w:r>
      <w:bookmarkEnd w:id="2037"/>
      <w:bookmarkEnd w:id="2038"/>
      <w:bookmarkEnd w:id="2039"/>
      <w:bookmarkEnd w:id="2040"/>
      <w:bookmarkEnd w:id="2041"/>
      <w:bookmarkEnd w:id="2042"/>
      <w:bookmarkEnd w:id="2043"/>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044" w:name="_Toc151379346"/>
      <w:bookmarkStart w:id="2045" w:name="_Toc151445527"/>
      <w:bookmarkStart w:id="2046" w:name="_Toc160470607"/>
      <w:bookmarkStart w:id="2047" w:name="_Toc164873751"/>
      <w:bookmarkStart w:id="2048" w:name="_Toc180306388"/>
      <w:bookmarkStart w:id="2049" w:name="_Toc195374115"/>
      <w:bookmarkStart w:id="2050" w:name="_Toc199185219"/>
      <w:r w:rsidRPr="00585CA6">
        <w:rPr>
          <w:noProof/>
          <w:lang w:eastAsia="zh-CN"/>
        </w:rPr>
        <w:t>6.2</w:t>
      </w:r>
      <w:r w:rsidRPr="00585CA6">
        <w:t>.6.2.5</w:t>
      </w:r>
      <w:r w:rsidRPr="00585CA6">
        <w:tab/>
        <w:t xml:space="preserve">Type: </w:t>
      </w:r>
      <w:bookmarkEnd w:id="2029"/>
      <w:r w:rsidRPr="00585CA6">
        <w:t>DataStoragePatch</w:t>
      </w:r>
      <w:bookmarkEnd w:id="2044"/>
      <w:bookmarkEnd w:id="2045"/>
      <w:bookmarkEnd w:id="2046"/>
      <w:bookmarkEnd w:id="2047"/>
      <w:bookmarkEnd w:id="2048"/>
      <w:bookmarkEnd w:id="2049"/>
      <w:bookmarkEnd w:id="2050"/>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051" w:name="_Toc151379347"/>
      <w:bookmarkStart w:id="2052" w:name="_Toc151445528"/>
      <w:bookmarkStart w:id="2053" w:name="_Toc160470608"/>
      <w:bookmarkStart w:id="2054" w:name="_Toc164873752"/>
      <w:bookmarkStart w:id="2055" w:name="_Toc180306389"/>
      <w:bookmarkStart w:id="2056" w:name="_Toc195374116"/>
      <w:bookmarkStart w:id="2057" w:name="_Toc199185220"/>
      <w:bookmarkStart w:id="2058" w:name="_Toc144459710"/>
      <w:r w:rsidRPr="00585CA6">
        <w:rPr>
          <w:noProof/>
          <w:lang w:eastAsia="zh-CN"/>
        </w:rPr>
        <w:t>6.2</w:t>
      </w:r>
      <w:r w:rsidRPr="00585CA6">
        <w:t>.6.2.6</w:t>
      </w:r>
      <w:r w:rsidRPr="00585CA6">
        <w:tab/>
        <w:t>Type: AccessCtrlPolicy</w:t>
      </w:r>
      <w:bookmarkEnd w:id="2051"/>
      <w:bookmarkEnd w:id="2052"/>
      <w:bookmarkEnd w:id="2053"/>
      <w:bookmarkEnd w:id="2054"/>
      <w:bookmarkEnd w:id="2055"/>
      <w:bookmarkEnd w:id="2056"/>
      <w:bookmarkEnd w:id="2057"/>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059" w:name="_Toc151379348"/>
      <w:bookmarkStart w:id="2060" w:name="_Toc151445529"/>
      <w:bookmarkStart w:id="2061" w:name="_Toc160470609"/>
      <w:bookmarkStart w:id="2062" w:name="_Toc164873753"/>
      <w:bookmarkStart w:id="2063" w:name="_Toc180306390"/>
      <w:bookmarkStart w:id="2064" w:name="_Toc195374117"/>
      <w:bookmarkStart w:id="2065" w:name="_Toc199185221"/>
      <w:r w:rsidRPr="00585CA6">
        <w:rPr>
          <w:noProof/>
          <w:lang w:eastAsia="zh-CN"/>
        </w:rPr>
        <w:t>6.2</w:t>
      </w:r>
      <w:r w:rsidRPr="00585CA6">
        <w:t>.6.2.7</w:t>
      </w:r>
      <w:r w:rsidRPr="00585CA6">
        <w:tab/>
        <w:t>Type: DataMngtSubsc</w:t>
      </w:r>
      <w:bookmarkEnd w:id="2059"/>
      <w:bookmarkEnd w:id="2060"/>
      <w:bookmarkEnd w:id="2061"/>
      <w:bookmarkEnd w:id="2062"/>
      <w:bookmarkEnd w:id="2063"/>
      <w:bookmarkEnd w:id="2064"/>
      <w:bookmarkEnd w:id="2065"/>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2066"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2066"/>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067" w:name="_Toc151379349"/>
      <w:bookmarkStart w:id="2068" w:name="_Toc151445530"/>
      <w:bookmarkStart w:id="2069" w:name="_Toc160470610"/>
      <w:bookmarkStart w:id="2070" w:name="_Toc164873754"/>
      <w:bookmarkStart w:id="2071" w:name="_Toc180306391"/>
      <w:bookmarkStart w:id="2072" w:name="_Toc195374118"/>
      <w:bookmarkStart w:id="2073" w:name="_Toc199185222"/>
      <w:r w:rsidRPr="00585CA6">
        <w:rPr>
          <w:noProof/>
          <w:lang w:eastAsia="zh-CN"/>
        </w:rPr>
        <w:t>6.2</w:t>
      </w:r>
      <w:r w:rsidRPr="00585CA6">
        <w:t>.6.2.8</w:t>
      </w:r>
      <w:r w:rsidRPr="00585CA6">
        <w:tab/>
        <w:t xml:space="preserve">Type: </w:t>
      </w:r>
      <w:bookmarkStart w:id="2074" w:name="_Hlk149565294"/>
      <w:r w:rsidRPr="00585CA6">
        <w:t>DataMngtNotif</w:t>
      </w:r>
      <w:bookmarkEnd w:id="2067"/>
      <w:bookmarkEnd w:id="2068"/>
      <w:bookmarkEnd w:id="2069"/>
      <w:bookmarkEnd w:id="2070"/>
      <w:bookmarkEnd w:id="2071"/>
      <w:bookmarkEnd w:id="2072"/>
      <w:bookmarkEnd w:id="2073"/>
      <w:bookmarkEnd w:id="2074"/>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075" w:name="_Toc151379350"/>
      <w:bookmarkStart w:id="2076" w:name="_Toc151445531"/>
      <w:bookmarkStart w:id="2077" w:name="_Toc160470611"/>
      <w:bookmarkStart w:id="2078" w:name="_Toc164873755"/>
      <w:bookmarkStart w:id="2079" w:name="_Toc180306392"/>
      <w:bookmarkStart w:id="2080" w:name="_Toc195374119"/>
      <w:bookmarkStart w:id="2081" w:name="_Toc199185223"/>
      <w:r w:rsidRPr="00585CA6">
        <w:rPr>
          <w:noProof/>
          <w:lang w:eastAsia="zh-CN"/>
        </w:rPr>
        <w:t>6.2</w:t>
      </w:r>
      <w:r w:rsidRPr="00585CA6">
        <w:t>.6.2.9</w:t>
      </w:r>
      <w:r w:rsidRPr="00585CA6">
        <w:tab/>
        <w:t>Type: DataAccessStats</w:t>
      </w:r>
      <w:bookmarkEnd w:id="2075"/>
      <w:bookmarkEnd w:id="2076"/>
      <w:bookmarkEnd w:id="2077"/>
      <w:bookmarkEnd w:id="2078"/>
      <w:bookmarkEnd w:id="2079"/>
      <w:bookmarkEnd w:id="2080"/>
      <w:bookmarkEnd w:id="2081"/>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2082"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2082"/>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083" w:name="_Toc151379351"/>
      <w:bookmarkStart w:id="2084" w:name="_Toc151445532"/>
      <w:bookmarkStart w:id="2085" w:name="_Toc160470612"/>
      <w:bookmarkStart w:id="2086" w:name="_Toc164873756"/>
      <w:bookmarkStart w:id="2087" w:name="_Toc180306393"/>
      <w:bookmarkStart w:id="2088" w:name="_Toc195374120"/>
      <w:bookmarkStart w:id="2089" w:name="_Toc199185224"/>
      <w:r w:rsidRPr="00585CA6">
        <w:rPr>
          <w:noProof/>
          <w:lang w:eastAsia="zh-CN"/>
        </w:rPr>
        <w:t>6.2</w:t>
      </w:r>
      <w:r w:rsidRPr="00585CA6">
        <w:t>.6.2.10</w:t>
      </w:r>
      <w:r w:rsidRPr="00585CA6">
        <w:tab/>
        <w:t>Type: DataMngtStats</w:t>
      </w:r>
      <w:bookmarkEnd w:id="2083"/>
      <w:bookmarkEnd w:id="2084"/>
      <w:bookmarkEnd w:id="2085"/>
      <w:bookmarkEnd w:id="2086"/>
      <w:bookmarkEnd w:id="2087"/>
      <w:bookmarkEnd w:id="2088"/>
      <w:bookmarkEnd w:id="2089"/>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090" w:name="_Toc151379352"/>
      <w:bookmarkStart w:id="2091" w:name="_Toc151445533"/>
      <w:bookmarkStart w:id="2092" w:name="_Toc160470613"/>
      <w:bookmarkStart w:id="2093" w:name="_Toc164873757"/>
      <w:bookmarkStart w:id="2094" w:name="_Toc180306394"/>
      <w:bookmarkStart w:id="2095" w:name="_Toc195374121"/>
      <w:bookmarkStart w:id="2096" w:name="_Toc199185225"/>
      <w:r w:rsidRPr="00585CA6">
        <w:rPr>
          <w:noProof/>
          <w:lang w:eastAsia="zh-CN"/>
        </w:rPr>
        <w:t>6.2</w:t>
      </w:r>
      <w:r w:rsidRPr="00585CA6">
        <w:t>.6.2.11</w:t>
      </w:r>
      <w:r w:rsidRPr="00585CA6">
        <w:tab/>
        <w:t>Type: DataDelSubsc</w:t>
      </w:r>
      <w:bookmarkEnd w:id="2090"/>
      <w:bookmarkEnd w:id="2091"/>
      <w:bookmarkEnd w:id="2092"/>
      <w:bookmarkEnd w:id="2093"/>
      <w:bookmarkEnd w:id="2094"/>
      <w:bookmarkEnd w:id="2095"/>
      <w:bookmarkEnd w:id="2096"/>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097" w:name="_Toc151379353"/>
      <w:bookmarkStart w:id="2098" w:name="_Toc151445534"/>
      <w:bookmarkStart w:id="2099" w:name="_Toc160470614"/>
      <w:bookmarkStart w:id="2100" w:name="_Toc164873758"/>
      <w:bookmarkStart w:id="2101" w:name="_Toc180306395"/>
      <w:bookmarkStart w:id="2102" w:name="_Toc195374122"/>
      <w:bookmarkStart w:id="2103" w:name="_Toc199185226"/>
      <w:r w:rsidRPr="00585CA6">
        <w:rPr>
          <w:noProof/>
          <w:lang w:eastAsia="zh-CN"/>
        </w:rPr>
        <w:t>6.2</w:t>
      </w:r>
      <w:r w:rsidRPr="00585CA6">
        <w:t>.6.2.12</w:t>
      </w:r>
      <w:r w:rsidRPr="00585CA6">
        <w:tab/>
        <w:t>Type: DataDelSubscPatch</w:t>
      </w:r>
      <w:bookmarkEnd w:id="2097"/>
      <w:bookmarkEnd w:id="2098"/>
      <w:bookmarkEnd w:id="2099"/>
      <w:bookmarkEnd w:id="2100"/>
      <w:bookmarkEnd w:id="2101"/>
      <w:bookmarkEnd w:id="2102"/>
      <w:bookmarkEnd w:id="2103"/>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104" w:name="_Toc151379354"/>
      <w:bookmarkStart w:id="2105" w:name="_Toc151445535"/>
      <w:bookmarkStart w:id="2106" w:name="_Toc160470615"/>
      <w:bookmarkStart w:id="2107" w:name="_Toc164873759"/>
      <w:bookmarkStart w:id="2108" w:name="_Toc180306396"/>
      <w:bookmarkStart w:id="2109" w:name="_Toc195374123"/>
      <w:bookmarkStart w:id="2110" w:name="_Toc199185227"/>
      <w:r w:rsidRPr="00585CA6">
        <w:rPr>
          <w:noProof/>
          <w:lang w:eastAsia="zh-CN"/>
        </w:rPr>
        <w:t>6.2</w:t>
      </w:r>
      <w:r w:rsidRPr="00585CA6">
        <w:t>.6.2.13</w:t>
      </w:r>
      <w:r w:rsidRPr="00585CA6">
        <w:tab/>
        <w:t>Type: DataDelNotif</w:t>
      </w:r>
      <w:bookmarkEnd w:id="2104"/>
      <w:bookmarkEnd w:id="2105"/>
      <w:bookmarkEnd w:id="2106"/>
      <w:bookmarkEnd w:id="2107"/>
      <w:bookmarkEnd w:id="2108"/>
      <w:bookmarkEnd w:id="2109"/>
      <w:bookmarkEnd w:id="2110"/>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111" w:name="_Toc151379355"/>
      <w:bookmarkStart w:id="2112" w:name="_Toc151445536"/>
      <w:bookmarkStart w:id="2113" w:name="_Toc160470616"/>
      <w:bookmarkStart w:id="2114" w:name="_Toc164873760"/>
      <w:bookmarkStart w:id="2115" w:name="_Toc180306397"/>
      <w:bookmarkStart w:id="2116" w:name="_Toc195374124"/>
      <w:bookmarkStart w:id="2117" w:name="_Toc199185228"/>
      <w:r w:rsidRPr="00585CA6">
        <w:rPr>
          <w:noProof/>
          <w:lang w:eastAsia="zh-CN"/>
        </w:rPr>
        <w:t>6.2</w:t>
      </w:r>
      <w:r w:rsidRPr="00585CA6">
        <w:t>.6.2.14</w:t>
      </w:r>
      <w:r w:rsidRPr="00585CA6">
        <w:tab/>
        <w:t>Type: DataDelReq</w:t>
      </w:r>
      <w:bookmarkEnd w:id="2111"/>
      <w:bookmarkEnd w:id="2112"/>
      <w:bookmarkEnd w:id="2113"/>
      <w:bookmarkEnd w:id="2114"/>
      <w:bookmarkEnd w:id="2115"/>
      <w:bookmarkEnd w:id="2116"/>
      <w:bookmarkEnd w:id="2117"/>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118" w:name="_Toc160470617"/>
      <w:bookmarkStart w:id="2119" w:name="_Toc164873761"/>
      <w:bookmarkStart w:id="2120" w:name="_Toc180306398"/>
      <w:bookmarkStart w:id="2121" w:name="_Toc195374125"/>
      <w:bookmarkStart w:id="2122" w:name="_Toc199185229"/>
      <w:bookmarkStart w:id="2123" w:name="_Toc151379356"/>
      <w:bookmarkStart w:id="2124" w:name="_Toc151445537"/>
      <w:r w:rsidRPr="00585CA6">
        <w:rPr>
          <w:noProof/>
          <w:lang w:eastAsia="zh-CN"/>
        </w:rPr>
        <w:t>6.2</w:t>
      </w:r>
      <w:r w:rsidRPr="00796603">
        <w:t>.6.2.15</w:t>
      </w:r>
      <w:r w:rsidRPr="00796603">
        <w:tab/>
        <w:t>Type: DelConnEstabReq</w:t>
      </w:r>
      <w:bookmarkEnd w:id="2118"/>
      <w:bookmarkEnd w:id="2119"/>
      <w:bookmarkEnd w:id="2120"/>
      <w:bookmarkEnd w:id="2121"/>
      <w:bookmarkEnd w:id="2122"/>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125" w:name="_Toc160470618"/>
      <w:bookmarkStart w:id="2126" w:name="_Toc164873762"/>
      <w:bookmarkStart w:id="2127" w:name="_Toc180306399"/>
      <w:bookmarkStart w:id="2128" w:name="_Toc195374126"/>
      <w:bookmarkStart w:id="2129" w:name="_Toc199185230"/>
      <w:r w:rsidRPr="00796603">
        <w:rPr>
          <w:noProof/>
          <w:lang w:eastAsia="zh-CN"/>
        </w:rPr>
        <w:t>6.2</w:t>
      </w:r>
      <w:r w:rsidRPr="00796603">
        <w:t>.6.2.16</w:t>
      </w:r>
      <w:r w:rsidRPr="00796603">
        <w:tab/>
        <w:t>Type: DelConnEstabResp</w:t>
      </w:r>
      <w:bookmarkEnd w:id="2125"/>
      <w:bookmarkEnd w:id="2126"/>
      <w:bookmarkEnd w:id="2127"/>
      <w:bookmarkEnd w:id="2128"/>
      <w:bookmarkEnd w:id="2129"/>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130" w:name="_Toc160470619"/>
      <w:bookmarkStart w:id="2131" w:name="_Toc164873763"/>
      <w:bookmarkStart w:id="2132" w:name="_Toc180306400"/>
      <w:bookmarkStart w:id="2133" w:name="_Toc195374127"/>
      <w:bookmarkStart w:id="2134" w:name="_Toc199185231"/>
      <w:r w:rsidRPr="00585CA6">
        <w:rPr>
          <w:noProof/>
          <w:lang w:eastAsia="zh-CN"/>
        </w:rPr>
        <w:t>6.2</w:t>
      </w:r>
      <w:r w:rsidRPr="00585CA6">
        <w:rPr>
          <w:lang w:val="en-US"/>
        </w:rPr>
        <w:t>.6.3</w:t>
      </w:r>
      <w:r w:rsidRPr="00585CA6">
        <w:rPr>
          <w:lang w:val="en-US"/>
        </w:rPr>
        <w:tab/>
        <w:t>Simple data types and enumerations</w:t>
      </w:r>
      <w:bookmarkEnd w:id="2058"/>
      <w:bookmarkEnd w:id="2123"/>
      <w:bookmarkEnd w:id="2124"/>
      <w:bookmarkEnd w:id="2130"/>
      <w:bookmarkEnd w:id="2131"/>
      <w:bookmarkEnd w:id="2132"/>
      <w:bookmarkEnd w:id="2133"/>
      <w:bookmarkEnd w:id="2134"/>
    </w:p>
    <w:p w14:paraId="2ED0C874" w14:textId="77777777" w:rsidR="00432CA8" w:rsidRPr="00585CA6" w:rsidRDefault="00432CA8" w:rsidP="00432CA8">
      <w:pPr>
        <w:pStyle w:val="Heading5"/>
      </w:pPr>
      <w:bookmarkStart w:id="2135" w:name="_Toc144459711"/>
      <w:bookmarkStart w:id="2136" w:name="_Toc151379357"/>
      <w:bookmarkStart w:id="2137" w:name="_Toc151445538"/>
      <w:bookmarkStart w:id="2138" w:name="_Toc160470620"/>
      <w:bookmarkStart w:id="2139" w:name="_Toc164873764"/>
      <w:bookmarkStart w:id="2140" w:name="_Toc180306401"/>
      <w:bookmarkStart w:id="2141" w:name="_Toc195374128"/>
      <w:bookmarkStart w:id="2142" w:name="_Toc199185232"/>
      <w:r w:rsidRPr="00585CA6">
        <w:rPr>
          <w:noProof/>
          <w:lang w:eastAsia="zh-CN"/>
        </w:rPr>
        <w:t>6.2</w:t>
      </w:r>
      <w:r w:rsidRPr="00585CA6">
        <w:t>.6.3.1</w:t>
      </w:r>
      <w:r w:rsidRPr="00585CA6">
        <w:tab/>
        <w:t>Introduction</w:t>
      </w:r>
      <w:bookmarkEnd w:id="2135"/>
      <w:bookmarkEnd w:id="2136"/>
      <w:bookmarkEnd w:id="2137"/>
      <w:bookmarkEnd w:id="2138"/>
      <w:bookmarkEnd w:id="2139"/>
      <w:bookmarkEnd w:id="2140"/>
      <w:bookmarkEnd w:id="2141"/>
      <w:bookmarkEnd w:id="2142"/>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143" w:name="_Toc144459712"/>
      <w:bookmarkStart w:id="2144" w:name="_Toc151379358"/>
      <w:bookmarkStart w:id="2145" w:name="_Toc151445539"/>
      <w:bookmarkStart w:id="2146" w:name="_Toc160470621"/>
      <w:bookmarkStart w:id="2147" w:name="_Toc164873765"/>
      <w:bookmarkStart w:id="2148" w:name="_Toc180306402"/>
      <w:bookmarkStart w:id="2149" w:name="_Toc195374129"/>
      <w:bookmarkStart w:id="2150" w:name="_Toc199185233"/>
      <w:r w:rsidRPr="00585CA6">
        <w:rPr>
          <w:noProof/>
          <w:lang w:eastAsia="zh-CN"/>
        </w:rPr>
        <w:t>6.2</w:t>
      </w:r>
      <w:r w:rsidRPr="00585CA6">
        <w:t>.6.3.2</w:t>
      </w:r>
      <w:r w:rsidRPr="00585CA6">
        <w:tab/>
        <w:t>Simple data types</w:t>
      </w:r>
      <w:bookmarkEnd w:id="2143"/>
      <w:bookmarkEnd w:id="2144"/>
      <w:bookmarkEnd w:id="2145"/>
      <w:bookmarkEnd w:id="2146"/>
      <w:bookmarkEnd w:id="2147"/>
      <w:bookmarkEnd w:id="2148"/>
      <w:bookmarkEnd w:id="2149"/>
      <w:bookmarkEnd w:id="2150"/>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151" w:name="_Toc151379359"/>
      <w:bookmarkStart w:id="2152" w:name="_Toc151445540"/>
      <w:bookmarkStart w:id="2153" w:name="_Toc160470622"/>
      <w:bookmarkStart w:id="2154" w:name="_Toc164873766"/>
      <w:bookmarkStart w:id="2155" w:name="_Toc180306403"/>
      <w:bookmarkStart w:id="2156" w:name="_Toc195374130"/>
      <w:bookmarkStart w:id="2157" w:name="_Toc199185234"/>
      <w:bookmarkStart w:id="2158" w:name="_Toc144459715"/>
      <w:r w:rsidRPr="00585CA6">
        <w:rPr>
          <w:noProof/>
          <w:lang w:eastAsia="zh-CN"/>
        </w:rPr>
        <w:t>6.2</w:t>
      </w:r>
      <w:r w:rsidRPr="00585CA6">
        <w:t>.6.3.3</w:t>
      </w:r>
      <w:r w:rsidRPr="00585CA6">
        <w:tab/>
        <w:t>Enumeration: EntityName</w:t>
      </w:r>
      <w:bookmarkEnd w:id="2151"/>
      <w:bookmarkEnd w:id="2152"/>
      <w:bookmarkEnd w:id="2153"/>
      <w:bookmarkEnd w:id="2154"/>
      <w:bookmarkEnd w:id="2155"/>
      <w:bookmarkEnd w:id="2156"/>
      <w:bookmarkEnd w:id="2157"/>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159" w:name="_Toc151379360"/>
      <w:bookmarkStart w:id="2160" w:name="_Toc151445541"/>
      <w:bookmarkStart w:id="2161" w:name="_Toc160470623"/>
      <w:bookmarkStart w:id="2162" w:name="_Toc164873767"/>
      <w:bookmarkStart w:id="2163" w:name="_Toc180306404"/>
      <w:bookmarkStart w:id="2164" w:name="_Toc195374131"/>
      <w:bookmarkStart w:id="2165" w:name="_Toc199185235"/>
      <w:r w:rsidRPr="00585CA6">
        <w:rPr>
          <w:noProof/>
          <w:lang w:eastAsia="zh-CN"/>
        </w:rPr>
        <w:t>6.2</w:t>
      </w:r>
      <w:r w:rsidRPr="00585CA6">
        <w:t>.6.3.4</w:t>
      </w:r>
      <w:r w:rsidRPr="00585CA6">
        <w:tab/>
        <w:t>Enumeration: DataAccessRight</w:t>
      </w:r>
      <w:bookmarkEnd w:id="2159"/>
      <w:bookmarkEnd w:id="2160"/>
      <w:bookmarkEnd w:id="2161"/>
      <w:bookmarkEnd w:id="2162"/>
      <w:bookmarkEnd w:id="2163"/>
      <w:bookmarkEnd w:id="2164"/>
      <w:bookmarkEnd w:id="2165"/>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166" w:name="_Toc151379361"/>
      <w:bookmarkStart w:id="2167" w:name="_Toc151445542"/>
      <w:bookmarkStart w:id="2168" w:name="_Toc160470624"/>
      <w:bookmarkStart w:id="2169" w:name="_Toc164873768"/>
      <w:bookmarkStart w:id="2170" w:name="_Toc180306405"/>
      <w:bookmarkStart w:id="2171" w:name="_Toc195374132"/>
      <w:bookmarkStart w:id="2172" w:name="_Toc199185236"/>
      <w:r w:rsidRPr="00585CA6">
        <w:rPr>
          <w:noProof/>
          <w:lang w:eastAsia="zh-CN"/>
        </w:rPr>
        <w:t>6.2</w:t>
      </w:r>
      <w:r w:rsidRPr="00585CA6">
        <w:t>.6.3.5</w:t>
      </w:r>
      <w:r w:rsidRPr="00585CA6">
        <w:tab/>
        <w:t>Enumeration: DataMngtEvent</w:t>
      </w:r>
      <w:bookmarkEnd w:id="2166"/>
      <w:bookmarkEnd w:id="2167"/>
      <w:bookmarkEnd w:id="2168"/>
      <w:bookmarkEnd w:id="2169"/>
      <w:bookmarkEnd w:id="2170"/>
      <w:bookmarkEnd w:id="2171"/>
      <w:bookmarkEnd w:id="2172"/>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173" w:name="_Toc151379362"/>
      <w:bookmarkStart w:id="2174" w:name="_Toc151445543"/>
      <w:bookmarkStart w:id="2175" w:name="_Toc160470625"/>
      <w:bookmarkStart w:id="2176" w:name="_Toc164873769"/>
      <w:bookmarkStart w:id="2177" w:name="_Toc180306406"/>
      <w:bookmarkStart w:id="2178" w:name="_Toc195374133"/>
      <w:bookmarkStart w:id="2179" w:name="_Toc199185237"/>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158"/>
      <w:bookmarkEnd w:id="2173"/>
      <w:bookmarkEnd w:id="2174"/>
      <w:bookmarkEnd w:id="2175"/>
      <w:bookmarkEnd w:id="2176"/>
      <w:bookmarkEnd w:id="2177"/>
      <w:bookmarkEnd w:id="2178"/>
      <w:bookmarkEnd w:id="2179"/>
    </w:p>
    <w:p w14:paraId="30A43C24" w14:textId="77777777" w:rsidR="00432CA8" w:rsidRPr="00585CA6" w:rsidRDefault="00432CA8" w:rsidP="00432CA8">
      <w:pPr>
        <w:pStyle w:val="Heading5"/>
      </w:pPr>
      <w:bookmarkStart w:id="2180" w:name="_Toc130662225"/>
      <w:bookmarkStart w:id="2181" w:name="_Toc151379363"/>
      <w:bookmarkStart w:id="2182" w:name="_Toc151445544"/>
      <w:bookmarkStart w:id="2183" w:name="_Toc160470626"/>
      <w:bookmarkStart w:id="2184" w:name="_Toc164873770"/>
      <w:bookmarkStart w:id="2185" w:name="_Toc180306407"/>
      <w:bookmarkStart w:id="2186" w:name="_Toc195374134"/>
      <w:bookmarkStart w:id="2187" w:name="_Toc199185238"/>
      <w:bookmarkStart w:id="2188" w:name="_Toc144459716"/>
      <w:r w:rsidRPr="00585CA6">
        <w:rPr>
          <w:noProof/>
          <w:lang w:eastAsia="zh-CN"/>
        </w:rPr>
        <w:t>6.2</w:t>
      </w:r>
      <w:r w:rsidRPr="00585CA6">
        <w:rPr>
          <w:lang w:val="en-US"/>
        </w:rPr>
        <w:t>.6.4</w:t>
      </w:r>
      <w:r w:rsidRPr="00585CA6">
        <w:t>.1</w:t>
      </w:r>
      <w:r w:rsidRPr="00585CA6">
        <w:tab/>
        <w:t xml:space="preserve">Type: </w:t>
      </w:r>
      <w:bookmarkEnd w:id="2180"/>
      <w:r w:rsidRPr="00585CA6">
        <w:t>DataStorageReq</w:t>
      </w:r>
      <w:bookmarkEnd w:id="2181"/>
      <w:bookmarkEnd w:id="2182"/>
      <w:bookmarkEnd w:id="2183"/>
      <w:bookmarkEnd w:id="2184"/>
      <w:bookmarkEnd w:id="2185"/>
      <w:bookmarkEnd w:id="2186"/>
      <w:bookmarkEnd w:id="2187"/>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189" w:name="_Toc151379364"/>
      <w:bookmarkStart w:id="2190" w:name="_Toc151445545"/>
      <w:bookmarkStart w:id="2191" w:name="_Toc160470627"/>
      <w:bookmarkStart w:id="2192" w:name="_Toc164873771"/>
      <w:bookmarkStart w:id="2193" w:name="_Toc180306408"/>
      <w:bookmarkStart w:id="2194" w:name="_Toc195374135"/>
      <w:bookmarkStart w:id="2195" w:name="_Toc199185239"/>
      <w:r w:rsidRPr="00585CA6">
        <w:rPr>
          <w:noProof/>
          <w:lang w:eastAsia="zh-CN"/>
        </w:rPr>
        <w:t>6.2</w:t>
      </w:r>
      <w:r w:rsidRPr="00585CA6">
        <w:t>.6.5</w:t>
      </w:r>
      <w:r w:rsidRPr="00585CA6">
        <w:tab/>
        <w:t>Binary data</w:t>
      </w:r>
      <w:bookmarkEnd w:id="2188"/>
      <w:bookmarkEnd w:id="2189"/>
      <w:bookmarkEnd w:id="2190"/>
      <w:bookmarkEnd w:id="2191"/>
      <w:bookmarkEnd w:id="2192"/>
      <w:bookmarkEnd w:id="2193"/>
      <w:bookmarkEnd w:id="2194"/>
      <w:bookmarkEnd w:id="2195"/>
    </w:p>
    <w:p w14:paraId="5D4340C1" w14:textId="77777777" w:rsidR="00432CA8" w:rsidRPr="00585CA6" w:rsidRDefault="00432CA8" w:rsidP="00432CA8">
      <w:pPr>
        <w:pStyle w:val="Heading5"/>
      </w:pPr>
      <w:bookmarkStart w:id="2196" w:name="_Toc144459717"/>
      <w:bookmarkStart w:id="2197" w:name="_Toc151379365"/>
      <w:bookmarkStart w:id="2198" w:name="_Toc151445546"/>
      <w:bookmarkStart w:id="2199" w:name="_Toc160470628"/>
      <w:bookmarkStart w:id="2200" w:name="_Toc164873772"/>
      <w:bookmarkStart w:id="2201" w:name="_Toc180306409"/>
      <w:bookmarkStart w:id="2202" w:name="_Toc195374136"/>
      <w:bookmarkStart w:id="2203" w:name="_Toc199185240"/>
      <w:r w:rsidRPr="00585CA6">
        <w:rPr>
          <w:noProof/>
          <w:lang w:eastAsia="zh-CN"/>
        </w:rPr>
        <w:t>6.2</w:t>
      </w:r>
      <w:r w:rsidRPr="00585CA6">
        <w:t>.6.5.1</w:t>
      </w:r>
      <w:r w:rsidRPr="00585CA6">
        <w:tab/>
        <w:t>Binary Data Types</w:t>
      </w:r>
      <w:bookmarkEnd w:id="2196"/>
      <w:bookmarkEnd w:id="2197"/>
      <w:bookmarkEnd w:id="2198"/>
      <w:bookmarkEnd w:id="2199"/>
      <w:bookmarkEnd w:id="2200"/>
      <w:bookmarkEnd w:id="2201"/>
      <w:bookmarkEnd w:id="2202"/>
      <w:bookmarkEnd w:id="2203"/>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204" w:name="_Toc144459718"/>
      <w:bookmarkStart w:id="2205" w:name="_Toc151379366"/>
      <w:bookmarkStart w:id="2206" w:name="_Toc151445547"/>
      <w:bookmarkStart w:id="2207" w:name="_Toc160470629"/>
      <w:bookmarkStart w:id="2208" w:name="_Toc164873773"/>
      <w:bookmarkStart w:id="2209" w:name="_Toc180306410"/>
      <w:bookmarkStart w:id="2210" w:name="_Toc195374137"/>
      <w:bookmarkStart w:id="2211" w:name="_Toc199185241"/>
      <w:r w:rsidRPr="00585CA6">
        <w:rPr>
          <w:noProof/>
          <w:lang w:eastAsia="zh-CN"/>
        </w:rPr>
        <w:t>6.2</w:t>
      </w:r>
      <w:r w:rsidRPr="00585CA6">
        <w:t>.7</w:t>
      </w:r>
      <w:r w:rsidRPr="00585CA6">
        <w:tab/>
        <w:t>Error Handling</w:t>
      </w:r>
      <w:bookmarkEnd w:id="2204"/>
      <w:bookmarkEnd w:id="2205"/>
      <w:bookmarkEnd w:id="2206"/>
      <w:bookmarkEnd w:id="2207"/>
      <w:bookmarkEnd w:id="2208"/>
      <w:bookmarkEnd w:id="2209"/>
      <w:bookmarkEnd w:id="2210"/>
      <w:bookmarkEnd w:id="2211"/>
    </w:p>
    <w:p w14:paraId="58BC157A" w14:textId="77777777" w:rsidR="00432CA8" w:rsidRPr="00585CA6" w:rsidRDefault="00432CA8" w:rsidP="00432CA8">
      <w:pPr>
        <w:pStyle w:val="Heading4"/>
      </w:pPr>
      <w:bookmarkStart w:id="2212" w:name="_Toc144459719"/>
      <w:bookmarkStart w:id="2213" w:name="_Toc151379367"/>
      <w:bookmarkStart w:id="2214" w:name="_Toc151445548"/>
      <w:bookmarkStart w:id="2215" w:name="_Toc160470630"/>
      <w:bookmarkStart w:id="2216" w:name="_Toc164873774"/>
      <w:bookmarkStart w:id="2217" w:name="_Toc180306411"/>
      <w:bookmarkStart w:id="2218" w:name="_Toc195374138"/>
      <w:bookmarkStart w:id="2219" w:name="_Toc199185242"/>
      <w:r w:rsidRPr="00585CA6">
        <w:rPr>
          <w:noProof/>
          <w:lang w:eastAsia="zh-CN"/>
        </w:rPr>
        <w:t>6.2</w:t>
      </w:r>
      <w:r w:rsidRPr="00585CA6">
        <w:t>.7.1</w:t>
      </w:r>
      <w:r w:rsidRPr="00585CA6">
        <w:tab/>
        <w:t>General</w:t>
      </w:r>
      <w:bookmarkEnd w:id="2212"/>
      <w:bookmarkEnd w:id="2213"/>
      <w:bookmarkEnd w:id="2214"/>
      <w:bookmarkEnd w:id="2215"/>
      <w:bookmarkEnd w:id="2216"/>
      <w:bookmarkEnd w:id="2217"/>
      <w:bookmarkEnd w:id="2218"/>
      <w:bookmarkEnd w:id="2219"/>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2220" w:name="_Toc144459720"/>
      <w:bookmarkStart w:id="2221" w:name="_Toc151379368"/>
      <w:bookmarkStart w:id="2222" w:name="_Toc151445549"/>
      <w:bookmarkStart w:id="2223" w:name="_Toc160470631"/>
      <w:bookmarkStart w:id="2224" w:name="_Toc164873775"/>
      <w:bookmarkStart w:id="2225" w:name="_Toc180306412"/>
      <w:bookmarkStart w:id="2226" w:name="_Toc195374139"/>
      <w:bookmarkStart w:id="2227" w:name="_Toc199185243"/>
      <w:r w:rsidRPr="00585CA6">
        <w:rPr>
          <w:noProof/>
          <w:lang w:eastAsia="zh-CN"/>
        </w:rPr>
        <w:t>6.2</w:t>
      </w:r>
      <w:r w:rsidRPr="00585CA6">
        <w:t>.7.2</w:t>
      </w:r>
      <w:r w:rsidRPr="00585CA6">
        <w:tab/>
        <w:t>Protocol Errors</w:t>
      </w:r>
      <w:bookmarkEnd w:id="2220"/>
      <w:bookmarkEnd w:id="2221"/>
      <w:bookmarkEnd w:id="2222"/>
      <w:bookmarkEnd w:id="2223"/>
      <w:bookmarkEnd w:id="2224"/>
      <w:bookmarkEnd w:id="2225"/>
      <w:bookmarkEnd w:id="2226"/>
      <w:bookmarkEnd w:id="2227"/>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2228" w:name="_Toc144459721"/>
      <w:bookmarkStart w:id="2229" w:name="_Toc151379369"/>
      <w:bookmarkStart w:id="2230" w:name="_Toc151445550"/>
      <w:bookmarkStart w:id="2231" w:name="_Toc160470632"/>
      <w:bookmarkStart w:id="2232" w:name="_Toc164873776"/>
      <w:bookmarkStart w:id="2233" w:name="_Toc180306413"/>
      <w:bookmarkStart w:id="2234" w:name="_Toc195374140"/>
      <w:bookmarkStart w:id="2235" w:name="_Toc199185244"/>
      <w:r w:rsidRPr="00585CA6">
        <w:rPr>
          <w:noProof/>
          <w:lang w:eastAsia="zh-CN"/>
        </w:rPr>
        <w:t>6.2</w:t>
      </w:r>
      <w:r w:rsidRPr="00585CA6">
        <w:t>.7.3</w:t>
      </w:r>
      <w:r w:rsidRPr="00585CA6">
        <w:tab/>
        <w:t>Application Errors</w:t>
      </w:r>
      <w:bookmarkEnd w:id="2228"/>
      <w:bookmarkEnd w:id="2229"/>
      <w:bookmarkEnd w:id="2230"/>
      <w:bookmarkEnd w:id="2231"/>
      <w:bookmarkEnd w:id="2232"/>
      <w:bookmarkEnd w:id="2233"/>
      <w:bookmarkEnd w:id="2234"/>
      <w:bookmarkEnd w:id="2235"/>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2236"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2237" w:name="_Toc151379370"/>
      <w:bookmarkStart w:id="2238" w:name="_Toc151445551"/>
      <w:bookmarkStart w:id="2239" w:name="_Toc160470633"/>
      <w:bookmarkStart w:id="2240" w:name="_Toc164873777"/>
      <w:bookmarkStart w:id="2241" w:name="_Toc180306414"/>
      <w:bookmarkStart w:id="2242" w:name="_Toc195374141"/>
      <w:bookmarkStart w:id="2243" w:name="_Toc199185245"/>
      <w:r w:rsidRPr="00585CA6">
        <w:rPr>
          <w:noProof/>
          <w:lang w:eastAsia="zh-CN"/>
        </w:rPr>
        <w:t>6.2</w:t>
      </w:r>
      <w:r w:rsidRPr="00585CA6">
        <w:t>.8</w:t>
      </w:r>
      <w:r w:rsidRPr="00585CA6">
        <w:rPr>
          <w:lang w:eastAsia="zh-CN"/>
        </w:rPr>
        <w:tab/>
        <w:t>Feature negotiation</w:t>
      </w:r>
      <w:bookmarkEnd w:id="2236"/>
      <w:bookmarkEnd w:id="2237"/>
      <w:bookmarkEnd w:id="2238"/>
      <w:bookmarkEnd w:id="2239"/>
      <w:bookmarkEnd w:id="2240"/>
      <w:bookmarkEnd w:id="2241"/>
      <w:bookmarkEnd w:id="2242"/>
      <w:bookmarkEnd w:id="2243"/>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2244" w:name="_Toc144459723"/>
      <w:bookmarkStart w:id="2245" w:name="_Toc151379371"/>
      <w:bookmarkStart w:id="2246" w:name="_Toc151445552"/>
      <w:bookmarkStart w:id="2247" w:name="_Toc160470634"/>
      <w:bookmarkStart w:id="2248" w:name="_Toc164873778"/>
      <w:bookmarkStart w:id="2249" w:name="_Toc180306415"/>
      <w:bookmarkStart w:id="2250" w:name="_Toc195374142"/>
      <w:bookmarkStart w:id="2251" w:name="_Toc199185246"/>
      <w:r w:rsidRPr="00585CA6">
        <w:rPr>
          <w:noProof/>
          <w:lang w:eastAsia="zh-CN"/>
        </w:rPr>
        <w:t>6.2</w:t>
      </w:r>
      <w:r w:rsidRPr="00585CA6">
        <w:t>.9</w:t>
      </w:r>
      <w:r w:rsidRPr="00585CA6">
        <w:tab/>
        <w:t>Security</w:t>
      </w:r>
      <w:bookmarkEnd w:id="2244"/>
      <w:bookmarkEnd w:id="2245"/>
      <w:bookmarkEnd w:id="2246"/>
      <w:bookmarkEnd w:id="2247"/>
      <w:bookmarkEnd w:id="2248"/>
      <w:bookmarkEnd w:id="2249"/>
      <w:bookmarkEnd w:id="2250"/>
      <w:bookmarkEnd w:id="2251"/>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2252" w:name="_Toc144024197"/>
      <w:bookmarkStart w:id="2253" w:name="_Toc148176910"/>
      <w:bookmarkStart w:id="2254" w:name="_Toc151379372"/>
      <w:bookmarkStart w:id="2255" w:name="_Toc151445553"/>
      <w:bookmarkStart w:id="2256" w:name="_Toc160470635"/>
      <w:bookmarkStart w:id="2257" w:name="_Toc164873779"/>
      <w:bookmarkStart w:id="2258" w:name="_Toc180306416"/>
      <w:bookmarkStart w:id="2259" w:name="_Toc195374143"/>
      <w:bookmarkStart w:id="2260" w:name="_Toc199185247"/>
      <w:bookmarkStart w:id="2261" w:name="_Toc129252532"/>
      <w:bookmarkStart w:id="2262" w:name="_Toc67903522"/>
      <w:bookmarkStart w:id="2263" w:name="_Toc96843414"/>
      <w:bookmarkStart w:id="2264" w:name="_Toc96844389"/>
      <w:bookmarkStart w:id="2265" w:name="_Toc100739962"/>
      <w:bookmarkStart w:id="2266" w:name="_Toc129252535"/>
      <w:bookmarkStart w:id="2267" w:name="_Toc96843459"/>
      <w:bookmarkStart w:id="2268" w:name="_Toc96844434"/>
      <w:bookmarkStart w:id="2269" w:name="_Toc100740007"/>
      <w:bookmarkStart w:id="2270" w:name="_Toc104332874"/>
      <w:bookmarkStart w:id="2271" w:name="_Toc510696650"/>
      <w:bookmarkStart w:id="2272" w:name="_Toc35971450"/>
      <w:r w:rsidR="00AF0C7F">
        <w:t>6.3</w:t>
      </w:r>
      <w:r w:rsidR="00AF0C7F">
        <w:tab/>
      </w:r>
      <w:r w:rsidR="00651E9A" w:rsidRPr="00C20CAE">
        <w:rPr>
          <w:lang w:val="en-US"/>
        </w:rPr>
        <w:t>SDD_DDContext</w:t>
      </w:r>
      <w:r w:rsidR="00651E9A">
        <w:t xml:space="preserve"> </w:t>
      </w:r>
      <w:r w:rsidR="00AF0C7F">
        <w:t>Service API</w:t>
      </w:r>
      <w:bookmarkEnd w:id="2252"/>
      <w:bookmarkEnd w:id="2253"/>
      <w:bookmarkEnd w:id="2254"/>
      <w:bookmarkEnd w:id="2255"/>
      <w:bookmarkEnd w:id="2256"/>
      <w:bookmarkEnd w:id="2257"/>
      <w:bookmarkEnd w:id="2258"/>
      <w:bookmarkEnd w:id="2259"/>
      <w:bookmarkEnd w:id="2260"/>
    </w:p>
    <w:p w14:paraId="591FFBE7" w14:textId="77777777" w:rsidR="00110C1C" w:rsidRPr="007C1AFD" w:rsidRDefault="00110C1C" w:rsidP="00110C1C">
      <w:pPr>
        <w:pStyle w:val="Heading3"/>
        <w:rPr>
          <w:lang w:eastAsia="zh-CN"/>
        </w:rPr>
      </w:pPr>
      <w:bookmarkStart w:id="2273" w:name="_Toc144024198"/>
      <w:bookmarkStart w:id="2274" w:name="_Toc148176911"/>
      <w:bookmarkStart w:id="2275" w:name="_Toc151379373"/>
      <w:bookmarkStart w:id="2276" w:name="_Toc151445554"/>
      <w:bookmarkStart w:id="2277" w:name="_Toc160470636"/>
      <w:bookmarkStart w:id="2278" w:name="_Toc164873780"/>
      <w:bookmarkStart w:id="2279" w:name="_Toc180306417"/>
      <w:bookmarkStart w:id="2280" w:name="_Toc195374144"/>
      <w:bookmarkStart w:id="2281" w:name="_Toc199185248"/>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273"/>
      <w:bookmarkEnd w:id="2274"/>
      <w:bookmarkEnd w:id="2275"/>
      <w:bookmarkEnd w:id="2276"/>
      <w:bookmarkEnd w:id="2277"/>
      <w:bookmarkEnd w:id="2278"/>
      <w:bookmarkEnd w:id="2279"/>
      <w:bookmarkEnd w:id="2280"/>
      <w:bookmarkEnd w:id="2281"/>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282" w:name="_Toc130662191"/>
      <w:bookmarkStart w:id="2283" w:name="_Toc24868604"/>
      <w:bookmarkStart w:id="2284" w:name="_Toc34154086"/>
      <w:bookmarkStart w:id="2285" w:name="_Toc36041030"/>
      <w:bookmarkStart w:id="2286" w:name="_Toc36041343"/>
      <w:bookmarkStart w:id="2287" w:name="_Toc43196586"/>
      <w:bookmarkStart w:id="2288" w:name="_Toc43481356"/>
      <w:bookmarkStart w:id="2289" w:name="_Toc45134633"/>
      <w:bookmarkStart w:id="2290" w:name="_Toc51189165"/>
      <w:bookmarkStart w:id="2291" w:name="_Toc51763841"/>
      <w:bookmarkStart w:id="2292" w:name="_Toc57206073"/>
      <w:bookmarkStart w:id="2293" w:name="_Toc59019414"/>
      <w:bookmarkStart w:id="2294" w:name="_Toc68170087"/>
      <w:bookmarkStart w:id="2295" w:name="_Toc83234128"/>
      <w:bookmarkStart w:id="2296" w:name="_Toc90661524"/>
      <w:bookmarkStart w:id="2297"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298" w:name="_Toc144024199"/>
      <w:bookmarkStart w:id="2299" w:name="_Toc148176912"/>
      <w:bookmarkStart w:id="2300" w:name="_Toc151379374"/>
      <w:bookmarkStart w:id="2301" w:name="_Toc151445555"/>
      <w:bookmarkStart w:id="2302" w:name="_Toc160470637"/>
      <w:bookmarkStart w:id="2303" w:name="_Toc164873781"/>
      <w:bookmarkStart w:id="2304" w:name="_Toc180306418"/>
      <w:bookmarkStart w:id="2305" w:name="_Toc195374145"/>
      <w:bookmarkStart w:id="2306" w:name="_Toc199185249"/>
      <w:r>
        <w:t>6.3.2</w:t>
      </w:r>
      <w:r>
        <w:tab/>
        <w:t>Usage of HTTP</w:t>
      </w:r>
      <w:bookmarkEnd w:id="2282"/>
      <w:bookmarkEnd w:id="2298"/>
      <w:bookmarkEnd w:id="2299"/>
      <w:bookmarkEnd w:id="2300"/>
      <w:bookmarkEnd w:id="2301"/>
      <w:bookmarkEnd w:id="2302"/>
      <w:bookmarkEnd w:id="2303"/>
      <w:bookmarkEnd w:id="2304"/>
      <w:bookmarkEnd w:id="2305"/>
      <w:bookmarkEnd w:id="2306"/>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307" w:name="_Toc144024200"/>
      <w:bookmarkStart w:id="2308" w:name="_Toc148176913"/>
      <w:bookmarkStart w:id="2309" w:name="_Toc151379375"/>
      <w:bookmarkStart w:id="2310" w:name="_Toc151445556"/>
      <w:bookmarkStart w:id="2311" w:name="_Toc160470638"/>
      <w:bookmarkStart w:id="2312" w:name="_Toc164873782"/>
      <w:bookmarkStart w:id="2313" w:name="_Toc180306419"/>
      <w:bookmarkStart w:id="2314" w:name="_Toc195374146"/>
      <w:bookmarkStart w:id="2315" w:name="_Toc199185250"/>
      <w:r>
        <w:rPr>
          <w:lang w:eastAsia="zh-CN"/>
        </w:rPr>
        <w:t>6.3.3</w:t>
      </w:r>
      <w:r w:rsidRPr="007C1AFD">
        <w:rPr>
          <w:lang w:eastAsia="zh-CN"/>
        </w:rPr>
        <w:tab/>
        <w:t>Resources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307"/>
      <w:bookmarkEnd w:id="2308"/>
      <w:bookmarkEnd w:id="2309"/>
      <w:bookmarkEnd w:id="2310"/>
      <w:bookmarkEnd w:id="2311"/>
      <w:bookmarkEnd w:id="2312"/>
      <w:bookmarkEnd w:id="2313"/>
      <w:bookmarkEnd w:id="2314"/>
      <w:bookmarkEnd w:id="2315"/>
    </w:p>
    <w:p w14:paraId="08E2709A" w14:textId="77777777" w:rsidR="00110C1C" w:rsidRDefault="00110C1C" w:rsidP="00110C1C">
      <w:pPr>
        <w:pStyle w:val="Heading4"/>
        <w:rPr>
          <w:lang w:eastAsia="zh-CN"/>
        </w:rPr>
      </w:pPr>
      <w:bookmarkStart w:id="2316" w:name="_Toc24868605"/>
      <w:bookmarkStart w:id="2317" w:name="_Toc34154087"/>
      <w:bookmarkStart w:id="2318" w:name="_Toc36041031"/>
      <w:bookmarkStart w:id="2319" w:name="_Toc36041344"/>
      <w:bookmarkStart w:id="2320" w:name="_Toc43196587"/>
      <w:bookmarkStart w:id="2321" w:name="_Toc43481357"/>
      <w:bookmarkStart w:id="2322" w:name="_Toc45134634"/>
      <w:bookmarkStart w:id="2323" w:name="_Toc51189166"/>
      <w:bookmarkStart w:id="2324" w:name="_Toc51763842"/>
      <w:bookmarkStart w:id="2325" w:name="_Toc57206074"/>
      <w:bookmarkStart w:id="2326" w:name="_Toc59019415"/>
      <w:bookmarkStart w:id="2327" w:name="_Toc68170088"/>
      <w:bookmarkStart w:id="2328" w:name="_Toc83234129"/>
      <w:bookmarkStart w:id="2329" w:name="_Toc90661525"/>
      <w:bookmarkStart w:id="2330" w:name="_Toc120544467"/>
      <w:bookmarkStart w:id="2331" w:name="_Toc144024201"/>
      <w:bookmarkStart w:id="2332" w:name="_Toc148176914"/>
      <w:bookmarkStart w:id="2333" w:name="_Toc151379376"/>
      <w:bookmarkStart w:id="2334" w:name="_Toc151445557"/>
      <w:bookmarkStart w:id="2335" w:name="_Toc160470639"/>
      <w:bookmarkStart w:id="2336" w:name="_Toc164873783"/>
      <w:bookmarkStart w:id="2337" w:name="_Toc180306420"/>
      <w:bookmarkStart w:id="2338" w:name="_Toc195374147"/>
      <w:bookmarkStart w:id="2339" w:name="_Toc199185251"/>
      <w:r>
        <w:rPr>
          <w:lang w:eastAsia="zh-CN"/>
        </w:rPr>
        <w:t>6.3.3.1</w:t>
      </w:r>
      <w:r w:rsidRPr="007C1AFD">
        <w:rPr>
          <w:lang w:eastAsia="zh-CN"/>
        </w:rPr>
        <w:tab/>
        <w:t>Overview</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340" w:name="_MON_1754545295"/>
    <w:bookmarkEnd w:id="2340"/>
    <w:p w14:paraId="1F43FFC4" w14:textId="6BE76133" w:rsidR="00D97C55" w:rsidRPr="007C1AFD" w:rsidRDefault="00361DF0" w:rsidP="00D97C55">
      <w:pPr>
        <w:pStyle w:val="TH"/>
      </w:pPr>
      <w:r w:rsidRPr="008874EC">
        <w:object w:dxaOrig="9633" w:dyaOrig="1956" w14:anchorId="2660D566">
          <v:shape id="_x0000_i1064" type="#_x0000_t75" style="width:480pt;height:96.45pt" o:ole="">
            <v:imagedata r:id="rId87" o:title=""/>
          </v:shape>
          <o:OLEObject Type="Embed" ProgID="Word.Document.8" ShapeID="_x0000_i1064" DrawAspect="Content" ObjectID="_1811193553"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341" w:name="_Toc43196588"/>
      <w:bookmarkStart w:id="2342" w:name="_Toc43481358"/>
      <w:bookmarkStart w:id="2343" w:name="_Toc45134635"/>
      <w:bookmarkStart w:id="2344" w:name="_Toc51189167"/>
      <w:bookmarkStart w:id="2345" w:name="_Toc51763843"/>
      <w:bookmarkStart w:id="2346" w:name="_Toc57206075"/>
      <w:bookmarkStart w:id="2347" w:name="_Toc59019416"/>
      <w:bookmarkStart w:id="2348" w:name="_Toc68170089"/>
      <w:bookmarkStart w:id="2349" w:name="_Toc83234130"/>
      <w:bookmarkStart w:id="2350" w:name="_Toc90661526"/>
      <w:bookmarkStart w:id="2351" w:name="_Toc120544468"/>
      <w:bookmarkStart w:id="2352" w:name="_Toc144024202"/>
      <w:bookmarkStart w:id="2353" w:name="_Toc148176915"/>
      <w:bookmarkStart w:id="2354" w:name="_Toc151379377"/>
      <w:bookmarkStart w:id="2355" w:name="_Toc151445558"/>
      <w:bookmarkStart w:id="2356" w:name="_Toc160470640"/>
      <w:bookmarkStart w:id="2357" w:name="_Toc164873784"/>
      <w:bookmarkStart w:id="2358" w:name="_Toc180306421"/>
      <w:bookmarkStart w:id="2359" w:name="_Toc195374148"/>
      <w:bookmarkStart w:id="2360" w:name="_Toc199185252"/>
      <w:r>
        <w:rPr>
          <w:lang w:eastAsia="zh-CN"/>
        </w:rPr>
        <w:t>6.3.3.2</w:t>
      </w:r>
      <w:r w:rsidRPr="007C1AFD">
        <w:rPr>
          <w:lang w:eastAsia="zh-CN"/>
        </w:rPr>
        <w:tab/>
        <w:t xml:space="preserve">Resource: </w:t>
      </w:r>
      <w:bookmarkEnd w:id="2341"/>
      <w:bookmarkEnd w:id="2342"/>
      <w:bookmarkEnd w:id="2343"/>
      <w:bookmarkEnd w:id="2344"/>
      <w:bookmarkEnd w:id="2345"/>
      <w:bookmarkEnd w:id="2346"/>
      <w:bookmarkEnd w:id="2347"/>
      <w:bookmarkEnd w:id="2348"/>
      <w:bookmarkEnd w:id="2349"/>
      <w:bookmarkEnd w:id="2350"/>
      <w:bookmarkEnd w:id="2351"/>
      <w:r>
        <w:t>DD Contexts</w:t>
      </w:r>
      <w:bookmarkEnd w:id="2352"/>
      <w:bookmarkEnd w:id="2353"/>
      <w:bookmarkEnd w:id="2354"/>
      <w:bookmarkEnd w:id="2355"/>
      <w:bookmarkEnd w:id="2356"/>
      <w:bookmarkEnd w:id="2357"/>
      <w:bookmarkEnd w:id="2358"/>
      <w:bookmarkEnd w:id="2359"/>
      <w:bookmarkEnd w:id="2360"/>
    </w:p>
    <w:p w14:paraId="605B05CB" w14:textId="77777777" w:rsidR="00110C1C" w:rsidRPr="007C1AFD" w:rsidRDefault="00110C1C" w:rsidP="00110C1C">
      <w:pPr>
        <w:pStyle w:val="Heading5"/>
        <w:rPr>
          <w:lang w:eastAsia="zh-CN"/>
        </w:rPr>
      </w:pPr>
      <w:bookmarkStart w:id="2361" w:name="_Toc43196589"/>
      <w:bookmarkStart w:id="2362" w:name="_Toc43481359"/>
      <w:bookmarkStart w:id="2363" w:name="_Toc45134636"/>
      <w:bookmarkStart w:id="2364" w:name="_Toc51189168"/>
      <w:bookmarkStart w:id="2365" w:name="_Toc51763844"/>
      <w:bookmarkStart w:id="2366" w:name="_Toc57206076"/>
      <w:bookmarkStart w:id="2367" w:name="_Toc59019417"/>
      <w:bookmarkStart w:id="2368" w:name="_Toc68170090"/>
      <w:bookmarkStart w:id="2369" w:name="_Toc83234131"/>
      <w:bookmarkStart w:id="2370" w:name="_Toc90661527"/>
      <w:bookmarkStart w:id="2371" w:name="_Toc120544469"/>
      <w:bookmarkStart w:id="2372" w:name="_Toc144024203"/>
      <w:bookmarkStart w:id="2373" w:name="_Toc148176916"/>
      <w:bookmarkStart w:id="2374" w:name="_Toc151379378"/>
      <w:bookmarkStart w:id="2375" w:name="_Toc151445559"/>
      <w:bookmarkStart w:id="2376" w:name="_Toc160470641"/>
      <w:bookmarkStart w:id="2377" w:name="_Toc164873785"/>
      <w:bookmarkStart w:id="2378" w:name="_Toc180306422"/>
      <w:bookmarkStart w:id="2379" w:name="_Toc195374149"/>
      <w:bookmarkStart w:id="2380" w:name="_Toc199185253"/>
      <w:r>
        <w:rPr>
          <w:lang w:eastAsia="zh-CN"/>
        </w:rPr>
        <w:t>6.3.3.2.</w:t>
      </w:r>
      <w:r w:rsidRPr="007C1AFD">
        <w:rPr>
          <w:lang w:eastAsia="zh-CN"/>
        </w:rPr>
        <w:t>1</w:t>
      </w:r>
      <w:r w:rsidRPr="007C1AFD">
        <w:rPr>
          <w:lang w:eastAsia="zh-CN"/>
        </w:rPr>
        <w:tab/>
        <w:t>Description</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381" w:name="_Toc43196590"/>
      <w:bookmarkStart w:id="2382" w:name="_Toc43481360"/>
      <w:bookmarkStart w:id="2383" w:name="_Toc45134637"/>
      <w:bookmarkStart w:id="2384" w:name="_Toc51189169"/>
      <w:bookmarkStart w:id="2385" w:name="_Toc51763845"/>
      <w:bookmarkStart w:id="2386" w:name="_Toc57206077"/>
      <w:bookmarkStart w:id="2387" w:name="_Toc59019418"/>
      <w:bookmarkStart w:id="2388" w:name="_Toc68170091"/>
      <w:bookmarkStart w:id="2389" w:name="_Toc83234132"/>
      <w:bookmarkStart w:id="2390" w:name="_Toc90661528"/>
      <w:bookmarkStart w:id="2391" w:name="_Toc120544470"/>
      <w:bookmarkStart w:id="2392" w:name="_Toc144024204"/>
      <w:bookmarkStart w:id="2393" w:name="_Toc148176917"/>
      <w:bookmarkStart w:id="2394" w:name="_Toc151379379"/>
      <w:bookmarkStart w:id="2395" w:name="_Toc151445560"/>
      <w:bookmarkStart w:id="2396" w:name="_Toc160470642"/>
      <w:bookmarkStart w:id="2397" w:name="_Toc164873786"/>
      <w:bookmarkStart w:id="2398" w:name="_Toc180306423"/>
      <w:bookmarkStart w:id="2399" w:name="_Toc195374150"/>
      <w:bookmarkStart w:id="2400" w:name="_Toc199185254"/>
      <w:r>
        <w:rPr>
          <w:lang w:eastAsia="zh-CN"/>
        </w:rPr>
        <w:t>6.3.3.2.2</w:t>
      </w:r>
      <w:r w:rsidRPr="007C1AFD">
        <w:rPr>
          <w:lang w:eastAsia="zh-CN"/>
        </w:rPr>
        <w:tab/>
        <w:t>Resource Definition</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401" w:name="_Toc43196591"/>
      <w:bookmarkStart w:id="2402" w:name="_Toc43481361"/>
      <w:bookmarkStart w:id="2403" w:name="_Toc45134638"/>
      <w:bookmarkStart w:id="2404" w:name="_Toc51189170"/>
      <w:bookmarkStart w:id="2405" w:name="_Toc51763846"/>
      <w:bookmarkStart w:id="2406" w:name="_Toc57206078"/>
      <w:bookmarkStart w:id="2407" w:name="_Toc59019419"/>
      <w:bookmarkStart w:id="2408" w:name="_Toc68170092"/>
      <w:bookmarkStart w:id="2409" w:name="_Toc83234133"/>
      <w:bookmarkStart w:id="2410" w:name="_Toc90661529"/>
      <w:bookmarkStart w:id="2411" w:name="_Toc120544471"/>
      <w:bookmarkStart w:id="2412" w:name="_Toc144024205"/>
      <w:bookmarkStart w:id="2413" w:name="_Toc148176918"/>
      <w:bookmarkStart w:id="2414" w:name="_Toc151379380"/>
      <w:bookmarkStart w:id="2415" w:name="_Toc151445561"/>
      <w:bookmarkStart w:id="2416" w:name="_Toc160470643"/>
      <w:bookmarkStart w:id="2417" w:name="_Toc164873787"/>
      <w:bookmarkStart w:id="2418" w:name="_Toc180306424"/>
      <w:bookmarkStart w:id="2419" w:name="_Toc195374151"/>
      <w:bookmarkStart w:id="2420" w:name="_Toc199185255"/>
      <w:r>
        <w:rPr>
          <w:lang w:eastAsia="zh-CN"/>
        </w:rPr>
        <w:t>6.3.3.2.3</w:t>
      </w:r>
      <w:r w:rsidRPr="007C1AFD">
        <w:rPr>
          <w:lang w:eastAsia="zh-CN"/>
        </w:rPr>
        <w:tab/>
        <w:t>Resource Standard Methods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2771C1E7" w14:textId="77777777" w:rsidR="00110C1C" w:rsidRPr="007C1AFD" w:rsidRDefault="00110C1C" w:rsidP="0052668D">
      <w:pPr>
        <w:pStyle w:val="H6"/>
        <w:rPr>
          <w:lang w:eastAsia="zh-CN"/>
        </w:rPr>
      </w:pPr>
      <w:bookmarkStart w:id="2421" w:name="_Toc144024206"/>
      <w:bookmarkStart w:id="2422" w:name="_Toc148176919"/>
      <w:bookmarkStart w:id="2423" w:name="_Toc151379381"/>
      <w:bookmarkStart w:id="2424" w:name="_Toc151445562"/>
      <w:bookmarkStart w:id="2425" w:name="_Toc160470644"/>
      <w:bookmarkStart w:id="2426" w:name="_Toc164873788"/>
      <w:bookmarkStart w:id="2427" w:name="_Toc180306425"/>
      <w:bookmarkStart w:id="2428" w:name="_Toc43196592"/>
      <w:bookmarkStart w:id="2429" w:name="_Toc43481362"/>
      <w:bookmarkStart w:id="2430" w:name="_Toc45134639"/>
      <w:bookmarkStart w:id="2431" w:name="_Toc51189171"/>
      <w:bookmarkStart w:id="2432" w:name="_Toc51763847"/>
      <w:bookmarkStart w:id="2433" w:name="_Toc57206079"/>
      <w:bookmarkStart w:id="2434" w:name="_Toc59019420"/>
      <w:bookmarkStart w:id="2435" w:name="_Toc68170093"/>
      <w:bookmarkStart w:id="2436" w:name="_Toc83234134"/>
      <w:bookmarkStart w:id="2437" w:name="_Toc90661530"/>
      <w:bookmarkStart w:id="2438" w:name="_Toc120544472"/>
      <w:r>
        <w:rPr>
          <w:lang w:eastAsia="zh-CN"/>
        </w:rPr>
        <w:t>6.3.3.2.3.1</w:t>
      </w:r>
      <w:r w:rsidRPr="007C1AFD">
        <w:rPr>
          <w:lang w:eastAsia="zh-CN"/>
        </w:rPr>
        <w:tab/>
      </w:r>
      <w:r>
        <w:rPr>
          <w:lang w:eastAsia="zh-CN"/>
        </w:rPr>
        <w:t>POST</w:t>
      </w:r>
      <w:bookmarkEnd w:id="2421"/>
      <w:bookmarkEnd w:id="2422"/>
      <w:bookmarkEnd w:id="2423"/>
      <w:bookmarkEnd w:id="2424"/>
      <w:bookmarkEnd w:id="2425"/>
      <w:bookmarkEnd w:id="2426"/>
      <w:bookmarkEnd w:id="2427"/>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439" w:name="_Toc144024207"/>
      <w:bookmarkStart w:id="2440" w:name="_Toc148176920"/>
      <w:bookmarkStart w:id="2441" w:name="_Toc151379382"/>
      <w:bookmarkStart w:id="2442" w:name="_Toc151445563"/>
      <w:bookmarkStart w:id="2443" w:name="_Toc160470645"/>
      <w:bookmarkStart w:id="2444" w:name="_Toc164873789"/>
      <w:bookmarkStart w:id="2445" w:name="_Toc180306426"/>
      <w:r>
        <w:rPr>
          <w:lang w:eastAsia="zh-CN"/>
        </w:rPr>
        <w:t>6.3.3.2.3.2</w:t>
      </w:r>
      <w:r w:rsidRPr="007C1AFD">
        <w:rPr>
          <w:lang w:eastAsia="zh-CN"/>
        </w:rPr>
        <w:tab/>
        <w:t>GET</w:t>
      </w:r>
      <w:bookmarkEnd w:id="2439"/>
      <w:bookmarkEnd w:id="2440"/>
      <w:bookmarkEnd w:id="2441"/>
      <w:bookmarkEnd w:id="2442"/>
      <w:bookmarkEnd w:id="2443"/>
      <w:bookmarkEnd w:id="2444"/>
      <w:bookmarkEnd w:id="2445"/>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446" w:name="_Toc144024208"/>
      <w:bookmarkStart w:id="2447" w:name="_Toc148176921"/>
      <w:bookmarkStart w:id="2448" w:name="_Toc151379383"/>
      <w:bookmarkStart w:id="2449" w:name="_Toc151445564"/>
      <w:bookmarkStart w:id="2450" w:name="_Toc160470646"/>
      <w:bookmarkStart w:id="2451" w:name="_Toc164873790"/>
      <w:bookmarkStart w:id="2452" w:name="_Toc180306427"/>
      <w:bookmarkStart w:id="2453" w:name="_Toc195374152"/>
      <w:bookmarkStart w:id="2454" w:name="_Toc199185256"/>
      <w:r>
        <w:rPr>
          <w:lang w:eastAsia="zh-CN"/>
        </w:rPr>
        <w:t>6.3.3.2.</w:t>
      </w:r>
      <w:r w:rsidRPr="007C1AFD">
        <w:rPr>
          <w:lang w:eastAsia="zh-CN"/>
        </w:rPr>
        <w:t>4</w:t>
      </w:r>
      <w:r w:rsidRPr="007C1AFD">
        <w:rPr>
          <w:lang w:eastAsia="zh-CN"/>
        </w:rPr>
        <w:tab/>
      </w:r>
      <w:r w:rsidRPr="007C1AFD">
        <w:rPr>
          <w:lang w:eastAsia="zh-CN"/>
        </w:rPr>
        <w:tab/>
        <w:t>Resource Custom Operations</w:t>
      </w:r>
      <w:bookmarkEnd w:id="2446"/>
      <w:bookmarkEnd w:id="2447"/>
      <w:bookmarkEnd w:id="2448"/>
      <w:bookmarkEnd w:id="2449"/>
      <w:bookmarkEnd w:id="2450"/>
      <w:bookmarkEnd w:id="2451"/>
      <w:bookmarkEnd w:id="2452"/>
      <w:bookmarkEnd w:id="2453"/>
      <w:bookmarkEnd w:id="2454"/>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455" w:name="_Toc130662200"/>
      <w:bookmarkStart w:id="2456" w:name="_Toc144024209"/>
      <w:bookmarkStart w:id="2457" w:name="_Toc148176922"/>
      <w:bookmarkStart w:id="2458" w:name="_Toc151379384"/>
      <w:bookmarkStart w:id="2459" w:name="_Toc151445565"/>
      <w:bookmarkStart w:id="2460" w:name="_Toc160470647"/>
      <w:bookmarkStart w:id="2461" w:name="_Toc164873791"/>
      <w:bookmarkStart w:id="2462" w:name="_Toc180306428"/>
      <w:bookmarkStart w:id="2463" w:name="_Toc195374153"/>
      <w:bookmarkStart w:id="2464" w:name="_Toc199185257"/>
      <w:bookmarkStart w:id="2465" w:name="_Toc24868612"/>
      <w:bookmarkStart w:id="2466" w:name="_Toc34154094"/>
      <w:bookmarkStart w:id="2467" w:name="_Toc36041038"/>
      <w:bookmarkStart w:id="2468" w:name="_Toc36041351"/>
      <w:bookmarkStart w:id="2469" w:name="_Toc43196594"/>
      <w:bookmarkStart w:id="2470" w:name="_Toc43481364"/>
      <w:bookmarkStart w:id="2471" w:name="_Toc45134641"/>
      <w:bookmarkStart w:id="2472" w:name="_Toc51189173"/>
      <w:bookmarkStart w:id="2473" w:name="_Toc51763849"/>
      <w:bookmarkStart w:id="2474" w:name="_Toc57206081"/>
      <w:bookmarkStart w:id="2475" w:name="_Toc59019422"/>
      <w:bookmarkStart w:id="2476" w:name="_Toc68170095"/>
      <w:bookmarkStart w:id="2477" w:name="_Toc83234136"/>
      <w:bookmarkStart w:id="2478" w:name="_Toc90661532"/>
      <w:bookmarkStart w:id="2479" w:name="_Toc120544474"/>
      <w:bookmarkEnd w:id="2428"/>
      <w:bookmarkEnd w:id="2429"/>
      <w:bookmarkEnd w:id="2430"/>
      <w:bookmarkEnd w:id="2431"/>
      <w:bookmarkEnd w:id="2432"/>
      <w:bookmarkEnd w:id="2433"/>
      <w:bookmarkEnd w:id="2434"/>
      <w:bookmarkEnd w:id="2435"/>
      <w:bookmarkEnd w:id="2436"/>
      <w:bookmarkEnd w:id="2437"/>
      <w:bookmarkEnd w:id="2438"/>
      <w:r>
        <w:t>6.3.4</w:t>
      </w:r>
      <w:r>
        <w:tab/>
        <w:t>Custom Operations without associated resources</w:t>
      </w:r>
      <w:bookmarkEnd w:id="2455"/>
      <w:bookmarkEnd w:id="2456"/>
      <w:bookmarkEnd w:id="2457"/>
      <w:bookmarkEnd w:id="2458"/>
      <w:bookmarkEnd w:id="2459"/>
      <w:bookmarkEnd w:id="2460"/>
      <w:bookmarkEnd w:id="2461"/>
      <w:bookmarkEnd w:id="2462"/>
      <w:bookmarkEnd w:id="2463"/>
      <w:bookmarkEnd w:id="2464"/>
    </w:p>
    <w:p w14:paraId="3940FFA7" w14:textId="77777777" w:rsidR="006330CC" w:rsidRPr="000A7435" w:rsidRDefault="006330CC" w:rsidP="006330CC">
      <w:pPr>
        <w:pStyle w:val="Heading4"/>
      </w:pPr>
      <w:bookmarkStart w:id="2480" w:name="_Toc168595623"/>
      <w:bookmarkStart w:id="2481" w:name="_Toc195374154"/>
      <w:bookmarkStart w:id="2482" w:name="_Toc199185258"/>
      <w:r w:rsidRPr="00DD237F">
        <w:t>6.3.4</w:t>
      </w:r>
      <w:r>
        <w:t>.1</w:t>
      </w:r>
      <w:r>
        <w:tab/>
        <w:t>Overview</w:t>
      </w:r>
      <w:bookmarkEnd w:id="2480"/>
      <w:bookmarkEnd w:id="2481"/>
      <w:bookmarkEnd w:id="2482"/>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2483" w:name="_MON_1793556013"/>
    <w:bookmarkEnd w:id="2483"/>
    <w:p w14:paraId="475FB00E" w14:textId="77777777" w:rsidR="006330CC" w:rsidRDefault="006330CC" w:rsidP="006330CC">
      <w:pPr>
        <w:pStyle w:val="TH"/>
      </w:pPr>
      <w:r>
        <w:object w:dxaOrig="9633" w:dyaOrig="2004" w14:anchorId="27D1DE11">
          <v:shape id="_x0000_i1065" type="#_x0000_t75" style="width:481.7pt;height:100.3pt" o:ole="">
            <v:imagedata r:id="rId89" o:title=""/>
          </v:shape>
          <o:OLEObject Type="Embed" ProgID="Word.Document.8" ShapeID="_x0000_i1065" DrawAspect="Content" ObjectID="_1811193554"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484" w:name="_Toc168595624"/>
      <w:bookmarkStart w:id="2485" w:name="_Toc195374155"/>
      <w:bookmarkStart w:id="2486" w:name="_Toc199185259"/>
      <w:r w:rsidRPr="00DD237F">
        <w:t>6.3.4</w:t>
      </w:r>
      <w:r>
        <w:t>.2</w:t>
      </w:r>
      <w:r>
        <w:tab/>
        <w:t xml:space="preserve">Operation: </w:t>
      </w:r>
      <w:bookmarkEnd w:id="2484"/>
      <w:r>
        <w:t>InformACREvent</w:t>
      </w:r>
      <w:bookmarkEnd w:id="2485"/>
      <w:bookmarkEnd w:id="2486"/>
    </w:p>
    <w:p w14:paraId="3C1941BE" w14:textId="77777777" w:rsidR="006330CC" w:rsidRDefault="006330CC" w:rsidP="006330CC">
      <w:pPr>
        <w:pStyle w:val="Heading5"/>
      </w:pPr>
      <w:bookmarkStart w:id="2487" w:name="_Toc168595625"/>
      <w:bookmarkStart w:id="2488" w:name="_Toc195374156"/>
      <w:bookmarkStart w:id="2489" w:name="_Toc199185260"/>
      <w:r w:rsidRPr="00DD237F">
        <w:t>6.3.4</w:t>
      </w:r>
      <w:r>
        <w:t>.2.1</w:t>
      </w:r>
      <w:r>
        <w:tab/>
        <w:t>Description</w:t>
      </w:r>
      <w:bookmarkEnd w:id="2487"/>
      <w:bookmarkEnd w:id="2488"/>
      <w:bookmarkEnd w:id="2489"/>
    </w:p>
    <w:p w14:paraId="2FFBF722" w14:textId="77777777" w:rsidR="006330CC" w:rsidRDefault="006330CC" w:rsidP="006330CC">
      <w:bookmarkStart w:id="2490"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491" w:name="_Toc195374157"/>
      <w:bookmarkStart w:id="2492" w:name="_Toc199185261"/>
      <w:r w:rsidRPr="00DD237F">
        <w:t>6.3.4</w:t>
      </w:r>
      <w:r>
        <w:t>.2.2</w:t>
      </w:r>
      <w:r>
        <w:tab/>
        <w:t>Operation Definition</w:t>
      </w:r>
      <w:bookmarkEnd w:id="2490"/>
      <w:bookmarkEnd w:id="2491"/>
      <w:bookmarkEnd w:id="2492"/>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493" w:name="_Toc144024210"/>
      <w:bookmarkStart w:id="2494" w:name="_Toc148176923"/>
      <w:bookmarkStart w:id="2495" w:name="_Toc151379385"/>
      <w:bookmarkStart w:id="2496" w:name="_Toc151445566"/>
      <w:bookmarkStart w:id="2497" w:name="_Toc160470648"/>
      <w:bookmarkStart w:id="2498" w:name="_Toc164873792"/>
      <w:bookmarkStart w:id="2499" w:name="_Toc180306429"/>
      <w:bookmarkStart w:id="2500" w:name="_Toc195374158"/>
      <w:bookmarkStart w:id="2501" w:name="_Toc199185262"/>
      <w:r>
        <w:rPr>
          <w:lang w:eastAsia="zh-CN"/>
        </w:rPr>
        <w:t>6.3.5</w:t>
      </w:r>
      <w:r w:rsidRPr="007C1AFD">
        <w:rPr>
          <w:lang w:eastAsia="zh-CN"/>
        </w:rPr>
        <w:tab/>
        <w:t>Notifications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93"/>
      <w:bookmarkEnd w:id="2494"/>
      <w:bookmarkEnd w:id="2495"/>
      <w:bookmarkEnd w:id="2496"/>
      <w:bookmarkEnd w:id="2497"/>
      <w:bookmarkEnd w:id="2498"/>
      <w:bookmarkEnd w:id="2499"/>
      <w:bookmarkEnd w:id="2500"/>
      <w:bookmarkEnd w:id="2501"/>
    </w:p>
    <w:p w14:paraId="7F0330AD" w14:textId="77777777" w:rsidR="00296447" w:rsidRPr="00585CA6" w:rsidRDefault="00296447" w:rsidP="00296447">
      <w:pPr>
        <w:pStyle w:val="Heading4"/>
      </w:pPr>
      <w:bookmarkStart w:id="2502" w:name="_Toc168595707"/>
      <w:bookmarkStart w:id="2503" w:name="_Toc195374159"/>
      <w:bookmarkStart w:id="2504" w:name="_Toc199185263"/>
      <w:r>
        <w:rPr>
          <w:noProof/>
          <w:lang w:eastAsia="zh-CN"/>
        </w:rPr>
        <w:t>6.3.5.1</w:t>
      </w:r>
      <w:r w:rsidRPr="00585CA6">
        <w:tab/>
        <w:t>General</w:t>
      </w:r>
      <w:bookmarkEnd w:id="2502"/>
      <w:bookmarkEnd w:id="2503"/>
      <w:bookmarkEnd w:id="2504"/>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505" w:name="_Toc168595708"/>
      <w:bookmarkStart w:id="2506" w:name="_Toc195374160"/>
      <w:bookmarkStart w:id="2507" w:name="_Toc199185264"/>
      <w:r>
        <w:rPr>
          <w:noProof/>
          <w:lang w:eastAsia="zh-CN"/>
        </w:rPr>
        <w:t>6.3.5</w:t>
      </w:r>
      <w:r w:rsidRPr="00585CA6">
        <w:t>.2</w:t>
      </w:r>
      <w:r w:rsidRPr="00585CA6">
        <w:tab/>
      </w:r>
      <w:r>
        <w:rPr>
          <w:lang w:val="en-US"/>
        </w:rPr>
        <w:t xml:space="preserve">ACR Event </w:t>
      </w:r>
      <w:r w:rsidRPr="00585CA6">
        <w:rPr>
          <w:rFonts w:cs="Arial"/>
          <w:szCs w:val="18"/>
        </w:rPr>
        <w:t>Notification</w:t>
      </w:r>
      <w:bookmarkEnd w:id="2505"/>
      <w:bookmarkEnd w:id="2506"/>
      <w:bookmarkEnd w:id="2507"/>
    </w:p>
    <w:p w14:paraId="786DBA23" w14:textId="77777777" w:rsidR="00296447" w:rsidRPr="00585CA6" w:rsidRDefault="00296447" w:rsidP="00296447">
      <w:pPr>
        <w:pStyle w:val="Heading5"/>
        <w:rPr>
          <w:noProof/>
        </w:rPr>
      </w:pPr>
      <w:bookmarkStart w:id="2508" w:name="_Toc168595709"/>
      <w:bookmarkStart w:id="2509" w:name="_Toc195374161"/>
      <w:bookmarkStart w:id="2510" w:name="_Toc199185265"/>
      <w:r>
        <w:rPr>
          <w:noProof/>
          <w:lang w:eastAsia="zh-CN"/>
        </w:rPr>
        <w:t>6.3.5</w:t>
      </w:r>
      <w:r w:rsidRPr="00585CA6">
        <w:t>.2</w:t>
      </w:r>
      <w:r w:rsidRPr="00585CA6">
        <w:rPr>
          <w:noProof/>
        </w:rPr>
        <w:t>.1</w:t>
      </w:r>
      <w:r w:rsidRPr="00585CA6">
        <w:rPr>
          <w:noProof/>
        </w:rPr>
        <w:tab/>
        <w:t>Description</w:t>
      </w:r>
      <w:bookmarkEnd w:id="2508"/>
      <w:bookmarkEnd w:id="2509"/>
      <w:bookmarkEnd w:id="2510"/>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511" w:name="_Toc168595710"/>
      <w:bookmarkStart w:id="2512" w:name="_Toc195374162"/>
      <w:bookmarkStart w:id="2513" w:name="_Toc199185266"/>
      <w:r>
        <w:rPr>
          <w:noProof/>
          <w:lang w:eastAsia="zh-CN"/>
        </w:rPr>
        <w:t>6.3.5</w:t>
      </w:r>
      <w:r w:rsidRPr="00585CA6">
        <w:t>.2</w:t>
      </w:r>
      <w:r w:rsidRPr="00585CA6">
        <w:rPr>
          <w:noProof/>
        </w:rPr>
        <w:t>.2</w:t>
      </w:r>
      <w:r w:rsidRPr="00585CA6">
        <w:rPr>
          <w:noProof/>
        </w:rPr>
        <w:tab/>
        <w:t>Target URI</w:t>
      </w:r>
      <w:bookmarkEnd w:id="2511"/>
      <w:bookmarkEnd w:id="2512"/>
      <w:bookmarkEnd w:id="2513"/>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514" w:name="_Toc168595711"/>
      <w:bookmarkStart w:id="2515" w:name="_Toc195374163"/>
      <w:bookmarkStart w:id="2516" w:name="_Toc199185267"/>
      <w:r>
        <w:rPr>
          <w:noProof/>
          <w:lang w:eastAsia="zh-CN"/>
        </w:rPr>
        <w:t>6.3.5</w:t>
      </w:r>
      <w:r w:rsidRPr="00585CA6">
        <w:t>.2</w:t>
      </w:r>
      <w:r w:rsidRPr="00585CA6">
        <w:rPr>
          <w:noProof/>
        </w:rPr>
        <w:t>.3</w:t>
      </w:r>
      <w:r w:rsidRPr="00585CA6">
        <w:rPr>
          <w:noProof/>
        </w:rPr>
        <w:tab/>
        <w:t>Standard Methods</w:t>
      </w:r>
      <w:bookmarkEnd w:id="2514"/>
      <w:bookmarkEnd w:id="2515"/>
      <w:bookmarkEnd w:id="2516"/>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517" w:name="_Toc24868617"/>
      <w:bookmarkStart w:id="2518" w:name="_Toc34154095"/>
      <w:bookmarkStart w:id="2519" w:name="_Toc36041039"/>
      <w:bookmarkStart w:id="2520" w:name="_Toc36041352"/>
      <w:bookmarkStart w:id="2521" w:name="_Toc43196595"/>
      <w:bookmarkStart w:id="2522" w:name="_Toc43481365"/>
      <w:bookmarkStart w:id="2523" w:name="_Toc45134642"/>
      <w:bookmarkStart w:id="2524" w:name="_Toc51189174"/>
      <w:bookmarkStart w:id="2525" w:name="_Toc51763850"/>
      <w:bookmarkStart w:id="2526" w:name="_Toc57206082"/>
      <w:bookmarkStart w:id="2527" w:name="_Toc59019423"/>
      <w:bookmarkStart w:id="2528" w:name="_Toc68170096"/>
      <w:bookmarkStart w:id="2529" w:name="_Toc83234137"/>
      <w:bookmarkStart w:id="2530" w:name="_Toc90661533"/>
      <w:bookmarkStart w:id="2531" w:name="_Toc120544475"/>
      <w:bookmarkStart w:id="2532" w:name="_Toc144024211"/>
      <w:bookmarkStart w:id="2533" w:name="_Toc148176924"/>
      <w:bookmarkStart w:id="2534" w:name="_Toc151379386"/>
      <w:bookmarkStart w:id="2535" w:name="_Toc151445567"/>
      <w:bookmarkStart w:id="2536" w:name="_Toc160470649"/>
      <w:bookmarkStart w:id="2537" w:name="_Toc164873793"/>
      <w:bookmarkStart w:id="2538" w:name="_Toc180306430"/>
      <w:bookmarkStart w:id="2539" w:name="_Toc195374164"/>
      <w:bookmarkStart w:id="2540" w:name="_Toc199185268"/>
      <w:r>
        <w:rPr>
          <w:lang w:eastAsia="zh-CN"/>
        </w:rPr>
        <w:t>6.3.6</w:t>
      </w:r>
      <w:r w:rsidRPr="007C1AFD">
        <w:rPr>
          <w:lang w:eastAsia="zh-CN"/>
        </w:rPr>
        <w:tab/>
        <w:t>Data Model</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73CFF359" w14:textId="77777777" w:rsidR="00110C1C" w:rsidRPr="007C1AFD" w:rsidRDefault="00110C1C" w:rsidP="00110C1C">
      <w:pPr>
        <w:pStyle w:val="Heading4"/>
        <w:rPr>
          <w:lang w:eastAsia="zh-CN"/>
        </w:rPr>
      </w:pPr>
      <w:bookmarkStart w:id="2541" w:name="_Toc24868618"/>
      <w:bookmarkStart w:id="2542" w:name="_Toc34154096"/>
      <w:bookmarkStart w:id="2543" w:name="_Toc36041040"/>
      <w:bookmarkStart w:id="2544" w:name="_Toc36041353"/>
      <w:bookmarkStart w:id="2545" w:name="_Toc43196596"/>
      <w:bookmarkStart w:id="2546" w:name="_Toc43481366"/>
      <w:bookmarkStart w:id="2547" w:name="_Toc45134643"/>
      <w:bookmarkStart w:id="2548" w:name="_Toc51189175"/>
      <w:bookmarkStart w:id="2549" w:name="_Toc51763851"/>
      <w:bookmarkStart w:id="2550" w:name="_Toc57206083"/>
      <w:bookmarkStart w:id="2551" w:name="_Toc59019424"/>
      <w:bookmarkStart w:id="2552" w:name="_Toc68170097"/>
      <w:bookmarkStart w:id="2553" w:name="_Toc83234138"/>
      <w:bookmarkStart w:id="2554" w:name="_Toc90661534"/>
      <w:bookmarkStart w:id="2555" w:name="_Toc120544476"/>
      <w:bookmarkStart w:id="2556" w:name="_Toc144024212"/>
      <w:bookmarkStart w:id="2557" w:name="_Toc148176925"/>
      <w:bookmarkStart w:id="2558" w:name="_Toc151379387"/>
      <w:bookmarkStart w:id="2559" w:name="_Toc151445568"/>
      <w:bookmarkStart w:id="2560" w:name="_Toc160470650"/>
      <w:bookmarkStart w:id="2561" w:name="_Toc164873794"/>
      <w:bookmarkStart w:id="2562" w:name="_Toc180306431"/>
      <w:bookmarkStart w:id="2563" w:name="_Toc195374165"/>
      <w:bookmarkStart w:id="2564" w:name="_Toc199185269"/>
      <w:r>
        <w:rPr>
          <w:lang w:eastAsia="zh-CN"/>
        </w:rPr>
        <w:t>6.3.6.</w:t>
      </w:r>
      <w:r w:rsidRPr="007C1AFD">
        <w:rPr>
          <w:lang w:eastAsia="zh-CN"/>
        </w:rPr>
        <w:t>1</w:t>
      </w:r>
      <w:r w:rsidRPr="007C1AFD">
        <w:rPr>
          <w:lang w:eastAsia="zh-CN"/>
        </w:rPr>
        <w:tab/>
        <w:t>General</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565" w:name="_Toc24868619"/>
      <w:bookmarkStart w:id="2566" w:name="_Toc34154097"/>
      <w:bookmarkStart w:id="2567" w:name="_Toc36041041"/>
      <w:bookmarkStart w:id="2568" w:name="_Toc36041354"/>
      <w:bookmarkStart w:id="2569" w:name="_Toc43196597"/>
      <w:bookmarkStart w:id="2570" w:name="_Toc43481367"/>
      <w:bookmarkStart w:id="2571" w:name="_Toc45134644"/>
      <w:bookmarkStart w:id="2572" w:name="_Toc51189176"/>
      <w:bookmarkStart w:id="2573" w:name="_Toc51763852"/>
      <w:bookmarkStart w:id="2574" w:name="_Toc57206084"/>
      <w:bookmarkStart w:id="2575" w:name="_Toc59019425"/>
      <w:bookmarkStart w:id="2576" w:name="_Toc68170098"/>
      <w:bookmarkStart w:id="2577" w:name="_Toc83234139"/>
      <w:bookmarkStart w:id="2578" w:name="_Toc90661535"/>
      <w:bookmarkStart w:id="2579" w:name="_Toc120544477"/>
      <w:bookmarkStart w:id="2580" w:name="_Toc144024213"/>
      <w:bookmarkStart w:id="2581" w:name="_Toc148176926"/>
      <w:bookmarkStart w:id="2582" w:name="_Toc151379388"/>
      <w:bookmarkStart w:id="2583" w:name="_Toc151445569"/>
      <w:bookmarkStart w:id="2584" w:name="_Toc160470651"/>
      <w:bookmarkStart w:id="2585" w:name="_Toc164873795"/>
      <w:bookmarkStart w:id="2586" w:name="_Toc180306432"/>
      <w:bookmarkStart w:id="2587" w:name="_Toc195374166"/>
      <w:bookmarkStart w:id="2588" w:name="_Toc199185270"/>
      <w:r>
        <w:rPr>
          <w:lang w:eastAsia="zh-CN"/>
        </w:rPr>
        <w:t>6.3.6.</w:t>
      </w:r>
      <w:r w:rsidRPr="007C1AFD">
        <w:rPr>
          <w:lang w:eastAsia="zh-CN"/>
        </w:rPr>
        <w:t>2</w:t>
      </w:r>
      <w:r w:rsidRPr="007C1AFD">
        <w:rPr>
          <w:lang w:eastAsia="zh-CN"/>
        </w:rPr>
        <w:tab/>
        <w:t>Structured data types</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3A0C2B55" w14:textId="77777777" w:rsidR="00110C1C" w:rsidRPr="007C1AFD" w:rsidRDefault="00110C1C" w:rsidP="00110C1C">
      <w:pPr>
        <w:pStyle w:val="Heading5"/>
        <w:rPr>
          <w:lang w:eastAsia="zh-CN"/>
        </w:rPr>
      </w:pPr>
      <w:bookmarkStart w:id="2589" w:name="_Toc24868620"/>
      <w:bookmarkStart w:id="2590" w:name="_Toc34154098"/>
      <w:bookmarkStart w:id="2591" w:name="_Toc36041042"/>
      <w:bookmarkStart w:id="2592" w:name="_Toc36041355"/>
      <w:bookmarkStart w:id="2593" w:name="_Toc43196598"/>
      <w:bookmarkStart w:id="2594" w:name="_Toc43481368"/>
      <w:bookmarkStart w:id="2595" w:name="_Toc45134645"/>
      <w:bookmarkStart w:id="2596" w:name="_Toc51189177"/>
      <w:bookmarkStart w:id="2597" w:name="_Toc51763853"/>
      <w:bookmarkStart w:id="2598" w:name="_Toc57206085"/>
      <w:bookmarkStart w:id="2599" w:name="_Toc59019426"/>
      <w:bookmarkStart w:id="2600" w:name="_Toc68170099"/>
      <w:bookmarkStart w:id="2601" w:name="_Toc83234140"/>
      <w:bookmarkStart w:id="2602" w:name="_Toc90661536"/>
      <w:bookmarkStart w:id="2603" w:name="_Toc120544478"/>
      <w:bookmarkStart w:id="2604" w:name="_Toc144024214"/>
      <w:bookmarkStart w:id="2605" w:name="_Toc148176927"/>
      <w:bookmarkStart w:id="2606" w:name="_Toc151379389"/>
      <w:bookmarkStart w:id="2607" w:name="_Toc151445570"/>
      <w:bookmarkStart w:id="2608" w:name="_Toc160470652"/>
      <w:bookmarkStart w:id="2609" w:name="_Toc164873796"/>
      <w:bookmarkStart w:id="2610" w:name="_Toc180306433"/>
      <w:bookmarkStart w:id="2611" w:name="_Toc195374167"/>
      <w:bookmarkStart w:id="2612" w:name="_Toc199185271"/>
      <w:r>
        <w:rPr>
          <w:lang w:eastAsia="zh-CN"/>
        </w:rPr>
        <w:t>6.3.6</w:t>
      </w:r>
      <w:r w:rsidRPr="007C1AFD">
        <w:rPr>
          <w:lang w:eastAsia="zh-CN"/>
        </w:rPr>
        <w:t>.2.1</w:t>
      </w:r>
      <w:r w:rsidRPr="007C1AFD">
        <w:rPr>
          <w:lang w:eastAsia="zh-CN"/>
        </w:rPr>
        <w:tab/>
        <w:t>Introduction</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7FE72EBF" w14:textId="77777777" w:rsidR="00110C1C" w:rsidRPr="0046710E" w:rsidRDefault="00110C1C" w:rsidP="00110C1C">
      <w:bookmarkStart w:id="2613" w:name="_Toc24868621"/>
      <w:bookmarkStart w:id="2614" w:name="_Toc34154099"/>
      <w:bookmarkStart w:id="2615" w:name="_Toc36041043"/>
      <w:bookmarkStart w:id="2616" w:name="_Toc36041356"/>
      <w:bookmarkStart w:id="2617" w:name="_Toc43196599"/>
      <w:bookmarkStart w:id="2618" w:name="_Toc43481369"/>
      <w:bookmarkStart w:id="2619" w:name="_Toc45134646"/>
      <w:bookmarkStart w:id="2620" w:name="_Toc51189178"/>
      <w:bookmarkStart w:id="2621" w:name="_Toc51763854"/>
      <w:bookmarkStart w:id="2622" w:name="_Toc57206086"/>
      <w:bookmarkStart w:id="2623" w:name="_Toc59019427"/>
      <w:bookmarkStart w:id="2624" w:name="_Toc68170100"/>
      <w:bookmarkStart w:id="2625" w:name="_Toc83234141"/>
      <w:bookmarkStart w:id="2626" w:name="_Toc90661537"/>
      <w:bookmarkStart w:id="2627"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628" w:name="_Toc144024215"/>
      <w:bookmarkStart w:id="2629" w:name="_Toc148176928"/>
      <w:bookmarkStart w:id="2630" w:name="_Toc151379390"/>
      <w:bookmarkStart w:id="2631" w:name="_Toc151445571"/>
      <w:bookmarkStart w:id="2632" w:name="_Toc160470653"/>
      <w:bookmarkStart w:id="2633" w:name="_Toc164873797"/>
      <w:bookmarkStart w:id="2634" w:name="_Toc180306434"/>
      <w:bookmarkStart w:id="2635" w:name="_Toc195374168"/>
      <w:bookmarkStart w:id="2636" w:name="_Toc199185272"/>
      <w:r>
        <w:rPr>
          <w:lang w:eastAsia="zh-CN"/>
        </w:rPr>
        <w:t>6.3.6</w:t>
      </w:r>
      <w:r w:rsidRPr="007C1AFD">
        <w:rPr>
          <w:lang w:eastAsia="zh-CN"/>
        </w:rPr>
        <w:t>.</w:t>
      </w:r>
      <w:r>
        <w:rPr>
          <w:lang w:eastAsia="zh-CN"/>
        </w:rPr>
        <w:t>2.2</w:t>
      </w:r>
      <w:r w:rsidRPr="007C1AFD">
        <w:rPr>
          <w:lang w:eastAsia="zh-CN"/>
        </w:rPr>
        <w:tab/>
        <w:t xml:space="preserve">Type: </w:t>
      </w:r>
      <w:r>
        <w:t>DdContext</w:t>
      </w:r>
      <w:bookmarkEnd w:id="2628"/>
      <w:bookmarkEnd w:id="2629"/>
      <w:bookmarkEnd w:id="2630"/>
      <w:bookmarkEnd w:id="2631"/>
      <w:bookmarkEnd w:id="2632"/>
      <w:bookmarkEnd w:id="2633"/>
      <w:bookmarkEnd w:id="2634"/>
      <w:bookmarkEnd w:id="2635"/>
      <w:bookmarkEnd w:id="2636"/>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637" w:name="_Toc144024216"/>
      <w:bookmarkStart w:id="2638" w:name="_Toc148176929"/>
      <w:bookmarkStart w:id="2639" w:name="_Toc151379391"/>
      <w:bookmarkStart w:id="2640" w:name="_Toc151445572"/>
      <w:bookmarkStart w:id="2641" w:name="_Toc160470654"/>
      <w:bookmarkStart w:id="2642" w:name="_Toc164873798"/>
      <w:bookmarkStart w:id="2643" w:name="_Toc180306435"/>
      <w:bookmarkStart w:id="2644" w:name="_Toc195374169"/>
      <w:bookmarkStart w:id="2645" w:name="_Toc199185273"/>
      <w:r>
        <w:rPr>
          <w:lang w:eastAsia="zh-CN"/>
        </w:rPr>
        <w:t>6.3.6</w:t>
      </w:r>
      <w:r w:rsidRPr="007C1AFD">
        <w:rPr>
          <w:lang w:eastAsia="zh-CN"/>
        </w:rPr>
        <w:t>.</w:t>
      </w:r>
      <w:r>
        <w:rPr>
          <w:lang w:eastAsia="zh-CN"/>
        </w:rPr>
        <w:t>2.3</w:t>
      </w:r>
      <w:r w:rsidRPr="007C1AFD">
        <w:rPr>
          <w:lang w:eastAsia="zh-CN"/>
        </w:rPr>
        <w:tab/>
        <w:t xml:space="preserve">Type: </w:t>
      </w:r>
      <w:r>
        <w:t>TranspLayerContext</w:t>
      </w:r>
      <w:bookmarkEnd w:id="2637"/>
      <w:bookmarkEnd w:id="2638"/>
      <w:bookmarkEnd w:id="2639"/>
      <w:bookmarkEnd w:id="2640"/>
      <w:bookmarkEnd w:id="2641"/>
      <w:bookmarkEnd w:id="2642"/>
      <w:bookmarkEnd w:id="2643"/>
      <w:bookmarkEnd w:id="2644"/>
      <w:bookmarkEnd w:id="2645"/>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646" w:name="_Toc144024217"/>
      <w:bookmarkStart w:id="2647" w:name="_Toc148176930"/>
      <w:bookmarkStart w:id="2648" w:name="_Toc151379392"/>
      <w:bookmarkStart w:id="2649" w:name="_Toc151445573"/>
      <w:bookmarkStart w:id="2650" w:name="_Toc160470655"/>
      <w:bookmarkStart w:id="2651" w:name="_Toc164873799"/>
      <w:bookmarkStart w:id="2652" w:name="_Toc180306436"/>
      <w:bookmarkStart w:id="2653" w:name="_Toc195374170"/>
      <w:bookmarkStart w:id="2654" w:name="_Toc199185274"/>
      <w:r>
        <w:rPr>
          <w:lang w:eastAsia="zh-CN"/>
        </w:rPr>
        <w:t>6.3.6</w:t>
      </w:r>
      <w:r w:rsidRPr="007C1AFD">
        <w:rPr>
          <w:lang w:eastAsia="zh-CN"/>
        </w:rPr>
        <w:t>.</w:t>
      </w:r>
      <w:r>
        <w:rPr>
          <w:lang w:eastAsia="zh-CN"/>
        </w:rPr>
        <w:t>2.4</w:t>
      </w:r>
      <w:r w:rsidRPr="007C1AFD">
        <w:rPr>
          <w:lang w:eastAsia="zh-CN"/>
        </w:rPr>
        <w:tab/>
        <w:t xml:space="preserve">Type: </w:t>
      </w:r>
      <w:r>
        <w:t>DdContextPushReq</w:t>
      </w:r>
      <w:bookmarkEnd w:id="2646"/>
      <w:bookmarkEnd w:id="2647"/>
      <w:bookmarkEnd w:id="2648"/>
      <w:bookmarkEnd w:id="2649"/>
      <w:bookmarkEnd w:id="2650"/>
      <w:bookmarkEnd w:id="2651"/>
      <w:bookmarkEnd w:id="2652"/>
      <w:bookmarkEnd w:id="2653"/>
      <w:bookmarkEnd w:id="2654"/>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655" w:name="_Toc144024218"/>
      <w:bookmarkStart w:id="2656" w:name="_Toc148176931"/>
      <w:bookmarkStart w:id="2657" w:name="_Toc151379393"/>
      <w:bookmarkStart w:id="2658" w:name="_Toc151445574"/>
      <w:bookmarkStart w:id="2659" w:name="_Toc160470656"/>
      <w:bookmarkStart w:id="2660" w:name="_Toc164873800"/>
      <w:bookmarkStart w:id="2661" w:name="_Toc180306437"/>
      <w:bookmarkStart w:id="2662" w:name="_Toc195374171"/>
      <w:bookmarkStart w:id="2663" w:name="_Toc199185275"/>
      <w:r>
        <w:rPr>
          <w:lang w:eastAsia="zh-CN"/>
        </w:rPr>
        <w:t>6.3.6</w:t>
      </w:r>
      <w:r w:rsidRPr="007C1AFD">
        <w:rPr>
          <w:lang w:eastAsia="zh-CN"/>
        </w:rPr>
        <w:t>.</w:t>
      </w:r>
      <w:r>
        <w:rPr>
          <w:lang w:eastAsia="zh-CN"/>
        </w:rPr>
        <w:t>2.5</w:t>
      </w:r>
      <w:r w:rsidRPr="007C1AFD">
        <w:rPr>
          <w:lang w:eastAsia="zh-CN"/>
        </w:rPr>
        <w:tab/>
        <w:t xml:space="preserve">Type: </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r>
        <w:t>DdContextResp</w:t>
      </w:r>
      <w:bookmarkEnd w:id="2655"/>
      <w:bookmarkEnd w:id="2656"/>
      <w:bookmarkEnd w:id="2657"/>
      <w:bookmarkEnd w:id="2658"/>
      <w:bookmarkEnd w:id="2659"/>
      <w:bookmarkEnd w:id="2660"/>
      <w:bookmarkEnd w:id="2661"/>
      <w:bookmarkEnd w:id="2662"/>
      <w:bookmarkEnd w:id="2663"/>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664" w:name="_Toc151379394"/>
      <w:bookmarkStart w:id="2665" w:name="_Toc151445575"/>
      <w:bookmarkStart w:id="2666" w:name="_Toc160470657"/>
      <w:bookmarkStart w:id="2667" w:name="_Toc164873801"/>
      <w:bookmarkStart w:id="2668" w:name="_Toc180306438"/>
      <w:bookmarkStart w:id="2669" w:name="_Toc195374172"/>
      <w:bookmarkStart w:id="2670" w:name="_Toc199185276"/>
      <w:bookmarkStart w:id="2671" w:name="_Toc24868622"/>
      <w:bookmarkStart w:id="2672" w:name="_Toc34154100"/>
      <w:bookmarkStart w:id="2673" w:name="_Toc36041044"/>
      <w:bookmarkStart w:id="2674" w:name="_Toc36041357"/>
      <w:bookmarkStart w:id="2675" w:name="_Toc43196601"/>
      <w:bookmarkStart w:id="2676" w:name="_Toc43481371"/>
      <w:bookmarkStart w:id="2677" w:name="_Toc45134648"/>
      <w:bookmarkStart w:id="2678" w:name="_Toc51189180"/>
      <w:bookmarkStart w:id="2679" w:name="_Toc51763856"/>
      <w:bookmarkStart w:id="2680" w:name="_Toc57206088"/>
      <w:bookmarkStart w:id="2681" w:name="_Toc59019429"/>
      <w:bookmarkStart w:id="2682" w:name="_Toc68170102"/>
      <w:bookmarkStart w:id="2683" w:name="_Toc83234143"/>
      <w:bookmarkStart w:id="2684" w:name="_Toc90661539"/>
      <w:bookmarkStart w:id="2685" w:name="_Toc120544481"/>
      <w:bookmarkStart w:id="2686" w:name="_Toc144024219"/>
      <w:bookmarkStart w:id="2687"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2664"/>
      <w:bookmarkEnd w:id="2665"/>
      <w:bookmarkEnd w:id="2666"/>
      <w:bookmarkEnd w:id="2667"/>
      <w:bookmarkEnd w:id="2668"/>
      <w:bookmarkEnd w:id="2669"/>
      <w:bookmarkEnd w:id="2670"/>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688" w:name="_Toc151379395"/>
      <w:bookmarkStart w:id="2689" w:name="_Toc151445576"/>
      <w:bookmarkStart w:id="2690" w:name="_Toc160470658"/>
      <w:bookmarkStart w:id="2691" w:name="_Toc164873802"/>
      <w:bookmarkStart w:id="2692" w:name="_Toc180306439"/>
      <w:bookmarkStart w:id="2693" w:name="_Toc195374173"/>
      <w:bookmarkStart w:id="2694" w:name="_Toc199185277"/>
      <w:r>
        <w:rPr>
          <w:lang w:eastAsia="zh-CN"/>
        </w:rPr>
        <w:t>6.3.6</w:t>
      </w:r>
      <w:r w:rsidRPr="007C1AFD">
        <w:rPr>
          <w:lang w:eastAsia="zh-CN"/>
        </w:rPr>
        <w:t>.</w:t>
      </w:r>
      <w:r>
        <w:rPr>
          <w:lang w:eastAsia="zh-CN"/>
        </w:rPr>
        <w:t>2.7</w:t>
      </w:r>
      <w:r w:rsidRPr="007C1AFD">
        <w:rPr>
          <w:lang w:eastAsia="zh-CN"/>
        </w:rPr>
        <w:tab/>
        <w:t xml:space="preserve">Type: </w:t>
      </w:r>
      <w:r>
        <w:t>SddSContext</w:t>
      </w:r>
      <w:bookmarkEnd w:id="2688"/>
      <w:bookmarkEnd w:id="2689"/>
      <w:bookmarkEnd w:id="2690"/>
      <w:bookmarkEnd w:id="2691"/>
      <w:bookmarkEnd w:id="2692"/>
      <w:bookmarkEnd w:id="2693"/>
      <w:bookmarkEnd w:id="2694"/>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695" w:name="_Toc180306440"/>
      <w:bookmarkStart w:id="2696" w:name="_Toc195374174"/>
      <w:bookmarkStart w:id="2697" w:name="_Toc199185278"/>
      <w:bookmarkStart w:id="2698" w:name="_Toc151379396"/>
      <w:bookmarkStart w:id="2699" w:name="_Toc151445577"/>
      <w:bookmarkStart w:id="2700" w:name="_Toc160470659"/>
      <w:bookmarkStart w:id="2701"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695"/>
      <w:bookmarkEnd w:id="2696"/>
      <w:bookmarkEnd w:id="2697"/>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702" w:name="_Toc168595774"/>
      <w:bookmarkStart w:id="2703" w:name="_Toc195374175"/>
      <w:bookmarkStart w:id="2704" w:name="_Toc199185279"/>
      <w:bookmarkStart w:id="2705" w:name="_Toc180306441"/>
      <w:r>
        <w:rPr>
          <w:lang w:eastAsia="zh-CN"/>
        </w:rPr>
        <w:t>6.3.6</w:t>
      </w:r>
      <w:r w:rsidRPr="007C1AFD">
        <w:rPr>
          <w:lang w:eastAsia="zh-CN"/>
        </w:rPr>
        <w:t>.</w:t>
      </w:r>
      <w:r>
        <w:rPr>
          <w:lang w:eastAsia="zh-CN"/>
        </w:rPr>
        <w:t>2.9</w:t>
      </w:r>
      <w:r w:rsidRPr="007C1AFD">
        <w:rPr>
          <w:lang w:eastAsia="zh-CN"/>
        </w:rPr>
        <w:tab/>
        <w:t xml:space="preserve">Type: </w:t>
      </w:r>
      <w:bookmarkEnd w:id="2702"/>
      <w:r w:rsidRPr="00315F02">
        <w:rPr>
          <w:lang w:eastAsia="zh-CN"/>
        </w:rPr>
        <w:t>InformACREvent</w:t>
      </w:r>
      <w:bookmarkEnd w:id="2703"/>
      <w:bookmarkEnd w:id="2704"/>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706" w:name="_Toc195374176"/>
      <w:bookmarkStart w:id="2707" w:name="_Toc199185280"/>
      <w:r>
        <w:rPr>
          <w:lang w:eastAsia="zh-CN"/>
        </w:rPr>
        <w:t>6.3.6</w:t>
      </w:r>
      <w:r w:rsidRPr="007C1AFD">
        <w:rPr>
          <w:lang w:eastAsia="zh-CN"/>
        </w:rPr>
        <w:t>.</w:t>
      </w:r>
      <w:r>
        <w:rPr>
          <w:lang w:eastAsia="zh-CN"/>
        </w:rPr>
        <w:t>2.10</w:t>
      </w:r>
      <w:r w:rsidRPr="007C1AFD">
        <w:rPr>
          <w:lang w:eastAsia="zh-CN"/>
        </w:rPr>
        <w:tab/>
        <w:t xml:space="preserve">Type: </w:t>
      </w:r>
      <w:r>
        <w:t>AcrEventNotif</w:t>
      </w:r>
      <w:bookmarkEnd w:id="2706"/>
      <w:bookmarkEnd w:id="2707"/>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708" w:name="_Toc195374177"/>
      <w:bookmarkStart w:id="2709" w:name="_Toc199185281"/>
      <w:r>
        <w:rPr>
          <w:lang w:eastAsia="zh-CN"/>
        </w:rPr>
        <w:t>6.3.6.</w:t>
      </w:r>
      <w:r w:rsidRPr="007C1AFD">
        <w:rPr>
          <w:lang w:eastAsia="zh-CN"/>
        </w:rPr>
        <w:t>3</w:t>
      </w:r>
      <w:r w:rsidRPr="007C1AFD">
        <w:rPr>
          <w:lang w:eastAsia="zh-CN"/>
        </w:rPr>
        <w:tab/>
        <w:t>Simple data types and enumerations</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98"/>
      <w:bookmarkEnd w:id="2699"/>
      <w:bookmarkEnd w:id="2700"/>
      <w:bookmarkEnd w:id="2701"/>
      <w:bookmarkEnd w:id="2705"/>
      <w:bookmarkEnd w:id="2708"/>
      <w:bookmarkEnd w:id="2709"/>
    </w:p>
    <w:p w14:paraId="1B03614F" w14:textId="77777777" w:rsidR="00110C1C" w:rsidRDefault="00110C1C" w:rsidP="00110C1C">
      <w:pPr>
        <w:pStyle w:val="Heading5"/>
      </w:pPr>
      <w:bookmarkStart w:id="2710" w:name="_Toc11247626"/>
      <w:bookmarkStart w:id="2711" w:name="_Toc27044765"/>
      <w:bookmarkStart w:id="2712" w:name="_Toc36033807"/>
      <w:bookmarkStart w:id="2713" w:name="_Toc45131953"/>
      <w:bookmarkStart w:id="2714" w:name="_Toc49776238"/>
      <w:bookmarkStart w:id="2715" w:name="_Toc51747158"/>
      <w:bookmarkStart w:id="2716" w:name="_Toc66360725"/>
      <w:bookmarkStart w:id="2717" w:name="_Toc68105230"/>
      <w:bookmarkStart w:id="2718" w:name="_Toc74755860"/>
      <w:bookmarkStart w:id="2719" w:name="_Toc105674735"/>
      <w:bookmarkStart w:id="2720" w:name="_Toc122110775"/>
      <w:bookmarkStart w:id="2721" w:name="_Toc144024220"/>
      <w:bookmarkStart w:id="2722" w:name="_Toc148176933"/>
      <w:bookmarkStart w:id="2723" w:name="_Toc151379397"/>
      <w:bookmarkStart w:id="2724" w:name="_Toc151445578"/>
      <w:bookmarkStart w:id="2725" w:name="_Toc160470660"/>
      <w:bookmarkStart w:id="2726" w:name="_Toc164873804"/>
      <w:bookmarkStart w:id="2727" w:name="_Toc180306442"/>
      <w:bookmarkStart w:id="2728" w:name="_Toc195374178"/>
      <w:bookmarkStart w:id="2729" w:name="_Toc199185282"/>
      <w:r>
        <w:rPr>
          <w:lang w:eastAsia="zh-CN"/>
        </w:rPr>
        <w:t>6.3.6.3</w:t>
      </w:r>
      <w:r w:rsidRPr="007C1AFD">
        <w:rPr>
          <w:lang w:eastAsia="zh-CN"/>
        </w:rPr>
        <w:t>.</w:t>
      </w:r>
      <w:r>
        <w:t>1</w:t>
      </w:r>
      <w:r>
        <w:tab/>
        <w:t>Introduction</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2730" w:name="_Toc11247627"/>
      <w:bookmarkStart w:id="2731" w:name="_Toc27044766"/>
      <w:bookmarkStart w:id="2732" w:name="_Toc36033808"/>
      <w:bookmarkStart w:id="2733" w:name="_Toc45131954"/>
      <w:bookmarkStart w:id="2734" w:name="_Toc49776239"/>
      <w:bookmarkStart w:id="2735" w:name="_Toc51747159"/>
      <w:bookmarkStart w:id="2736" w:name="_Toc66360726"/>
      <w:bookmarkStart w:id="2737" w:name="_Toc68105231"/>
      <w:bookmarkStart w:id="2738" w:name="_Toc74755861"/>
      <w:bookmarkStart w:id="2739" w:name="_Toc105674736"/>
      <w:bookmarkStart w:id="2740" w:name="_Toc122110776"/>
      <w:bookmarkStart w:id="2741" w:name="_Toc144024221"/>
      <w:bookmarkStart w:id="2742" w:name="_Toc148176934"/>
      <w:bookmarkStart w:id="2743" w:name="_Toc151379398"/>
      <w:bookmarkStart w:id="2744" w:name="_Toc151445579"/>
      <w:bookmarkStart w:id="2745" w:name="_Toc160470661"/>
      <w:bookmarkStart w:id="2746" w:name="_Toc164873805"/>
      <w:bookmarkStart w:id="2747" w:name="_Toc180306443"/>
      <w:bookmarkStart w:id="2748" w:name="_Toc195374179"/>
      <w:bookmarkStart w:id="2749" w:name="_Toc199185283"/>
      <w:r>
        <w:rPr>
          <w:lang w:eastAsia="zh-CN"/>
        </w:rPr>
        <w:t>6.3.6.3</w:t>
      </w:r>
      <w:r>
        <w:t>.2</w:t>
      </w:r>
      <w:r>
        <w:tab/>
        <w:t>Simple data types</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2750" w:name="_Toc168595738"/>
      <w:bookmarkStart w:id="2751" w:name="_Toc195374180"/>
      <w:bookmarkStart w:id="2752" w:name="_Toc199185284"/>
      <w:bookmarkStart w:id="2753" w:name="_Toc144024222"/>
      <w:bookmarkStart w:id="2754" w:name="_Toc148176935"/>
      <w:bookmarkStart w:id="2755" w:name="_Toc151379399"/>
      <w:bookmarkStart w:id="2756" w:name="_Toc151445580"/>
      <w:bookmarkStart w:id="2757" w:name="_Toc160470662"/>
      <w:bookmarkStart w:id="2758" w:name="_Toc164873806"/>
      <w:bookmarkStart w:id="2759" w:name="_Toc180306444"/>
      <w:bookmarkStart w:id="2760" w:name="_Toc24868623"/>
      <w:bookmarkStart w:id="2761" w:name="_Toc34154101"/>
      <w:bookmarkStart w:id="2762" w:name="_Toc36041045"/>
      <w:bookmarkStart w:id="2763" w:name="_Toc36041358"/>
      <w:bookmarkStart w:id="2764" w:name="_Toc43196602"/>
      <w:bookmarkStart w:id="2765" w:name="_Toc43481372"/>
      <w:bookmarkStart w:id="2766" w:name="_Toc45134649"/>
      <w:bookmarkStart w:id="2767" w:name="_Toc51189181"/>
      <w:bookmarkStart w:id="2768" w:name="_Toc51763857"/>
      <w:bookmarkStart w:id="2769" w:name="_Toc57206089"/>
      <w:bookmarkStart w:id="2770" w:name="_Toc59019430"/>
      <w:bookmarkStart w:id="2771" w:name="_Toc68170103"/>
      <w:bookmarkStart w:id="2772" w:name="_Toc83234144"/>
      <w:bookmarkStart w:id="2773" w:name="_Toc90661540"/>
      <w:bookmarkStart w:id="2774" w:name="_Toc120544482"/>
      <w:r w:rsidRPr="00585CA6">
        <w:rPr>
          <w:noProof/>
          <w:lang w:eastAsia="zh-CN"/>
        </w:rPr>
        <w:t>6.</w:t>
      </w:r>
      <w:r>
        <w:rPr>
          <w:noProof/>
          <w:lang w:eastAsia="zh-CN"/>
        </w:rPr>
        <w:t>3</w:t>
      </w:r>
      <w:r w:rsidRPr="00585CA6">
        <w:t>.6.3.3</w:t>
      </w:r>
      <w:r w:rsidRPr="00585CA6">
        <w:tab/>
        <w:t xml:space="preserve">Enumeration: </w:t>
      </w:r>
      <w:bookmarkEnd w:id="2750"/>
      <w:r>
        <w:t>FlowTransResult</w:t>
      </w:r>
      <w:bookmarkEnd w:id="2751"/>
      <w:bookmarkEnd w:id="2752"/>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2775" w:name="_Toc195374181"/>
      <w:bookmarkStart w:id="2776" w:name="_Toc199185285"/>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2753"/>
      <w:bookmarkEnd w:id="2754"/>
      <w:bookmarkEnd w:id="2755"/>
      <w:bookmarkEnd w:id="2756"/>
      <w:bookmarkEnd w:id="2757"/>
      <w:bookmarkEnd w:id="2758"/>
      <w:bookmarkEnd w:id="2759"/>
      <w:bookmarkEnd w:id="2775"/>
      <w:bookmarkEnd w:id="2776"/>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2777" w:name="_Toc144024223"/>
      <w:bookmarkStart w:id="2778" w:name="_Toc148176936"/>
      <w:bookmarkStart w:id="2779" w:name="_Toc151379400"/>
      <w:bookmarkStart w:id="2780" w:name="_Toc151445581"/>
      <w:bookmarkStart w:id="2781" w:name="_Toc160470663"/>
      <w:bookmarkStart w:id="2782" w:name="_Toc164873807"/>
      <w:bookmarkStart w:id="2783" w:name="_Toc180306445"/>
      <w:bookmarkStart w:id="2784" w:name="_Toc195374182"/>
      <w:bookmarkStart w:id="2785" w:name="_Toc199185286"/>
      <w:r w:rsidRPr="0046710E">
        <w:t>6.</w:t>
      </w:r>
      <w:r>
        <w:t>3</w:t>
      </w:r>
      <w:r w:rsidRPr="0046710E">
        <w:t>.6.5</w:t>
      </w:r>
      <w:r w:rsidRPr="0046710E">
        <w:tab/>
        <w:t>Binary data</w:t>
      </w:r>
      <w:bookmarkEnd w:id="2777"/>
      <w:bookmarkEnd w:id="2778"/>
      <w:bookmarkEnd w:id="2779"/>
      <w:bookmarkEnd w:id="2780"/>
      <w:bookmarkEnd w:id="2781"/>
      <w:bookmarkEnd w:id="2782"/>
      <w:bookmarkEnd w:id="2783"/>
      <w:bookmarkEnd w:id="2784"/>
      <w:bookmarkEnd w:id="2785"/>
    </w:p>
    <w:p w14:paraId="359B17A0" w14:textId="77777777" w:rsidR="00110C1C" w:rsidRPr="0046710E" w:rsidRDefault="00110C1C" w:rsidP="00110C1C">
      <w:pPr>
        <w:pStyle w:val="Heading5"/>
      </w:pPr>
      <w:bookmarkStart w:id="2786" w:name="_Toc144024224"/>
      <w:bookmarkStart w:id="2787" w:name="_Toc148176937"/>
      <w:bookmarkStart w:id="2788" w:name="_Toc151379401"/>
      <w:bookmarkStart w:id="2789" w:name="_Toc151445582"/>
      <w:bookmarkStart w:id="2790" w:name="_Toc160470664"/>
      <w:bookmarkStart w:id="2791" w:name="_Toc164873808"/>
      <w:bookmarkStart w:id="2792" w:name="_Toc180306446"/>
      <w:bookmarkStart w:id="2793" w:name="_Toc195374183"/>
      <w:bookmarkStart w:id="2794" w:name="_Toc199185287"/>
      <w:r w:rsidRPr="0046710E">
        <w:t>6.</w:t>
      </w:r>
      <w:r>
        <w:t>3</w:t>
      </w:r>
      <w:r w:rsidRPr="0046710E">
        <w:t>.6.5.1</w:t>
      </w:r>
      <w:r w:rsidRPr="0046710E">
        <w:tab/>
        <w:t>Binary Data Types</w:t>
      </w:r>
      <w:bookmarkEnd w:id="2786"/>
      <w:bookmarkEnd w:id="2787"/>
      <w:bookmarkEnd w:id="2788"/>
      <w:bookmarkEnd w:id="2789"/>
      <w:bookmarkEnd w:id="2790"/>
      <w:bookmarkEnd w:id="2791"/>
      <w:bookmarkEnd w:id="2792"/>
      <w:bookmarkEnd w:id="2793"/>
      <w:bookmarkEnd w:id="2794"/>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2795" w:name="_Toc144024225"/>
      <w:bookmarkStart w:id="2796" w:name="_Toc148176938"/>
      <w:bookmarkStart w:id="2797" w:name="_Toc151379402"/>
      <w:bookmarkStart w:id="2798" w:name="_Toc151445583"/>
      <w:bookmarkStart w:id="2799" w:name="_Toc160470665"/>
      <w:bookmarkStart w:id="2800" w:name="_Toc164873809"/>
      <w:bookmarkStart w:id="2801" w:name="_Toc180306447"/>
      <w:bookmarkStart w:id="2802" w:name="_Toc195374184"/>
      <w:bookmarkStart w:id="2803" w:name="_Toc199185288"/>
      <w:r>
        <w:rPr>
          <w:lang w:eastAsia="zh-CN"/>
        </w:rPr>
        <w:t>6.3.7</w:t>
      </w:r>
      <w:r w:rsidRPr="007C1AFD">
        <w:rPr>
          <w:lang w:eastAsia="zh-CN"/>
        </w:rPr>
        <w:tab/>
        <w:t>Error Handling</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95"/>
      <w:bookmarkEnd w:id="2796"/>
      <w:bookmarkEnd w:id="2797"/>
      <w:bookmarkEnd w:id="2798"/>
      <w:bookmarkEnd w:id="2799"/>
      <w:bookmarkEnd w:id="2800"/>
      <w:bookmarkEnd w:id="2801"/>
      <w:bookmarkEnd w:id="2802"/>
      <w:bookmarkEnd w:id="2803"/>
    </w:p>
    <w:p w14:paraId="2B8FF6D4" w14:textId="64820068" w:rsidR="00110C1C" w:rsidRDefault="00110C1C" w:rsidP="00BA5C69">
      <w:pPr>
        <w:pStyle w:val="Heading4"/>
      </w:pPr>
      <w:bookmarkStart w:id="2804" w:name="_Toc120544483"/>
      <w:bookmarkStart w:id="2805" w:name="_Toc144024226"/>
      <w:bookmarkStart w:id="2806" w:name="_Toc148176939"/>
      <w:bookmarkStart w:id="2807" w:name="_Toc151379403"/>
      <w:bookmarkStart w:id="2808" w:name="_Toc151445584"/>
      <w:bookmarkStart w:id="2809" w:name="_Toc160470666"/>
      <w:bookmarkStart w:id="2810" w:name="_Toc164873810"/>
      <w:bookmarkStart w:id="2811" w:name="_Toc180306448"/>
      <w:bookmarkStart w:id="2812" w:name="_Toc195374185"/>
      <w:bookmarkStart w:id="2813" w:name="_Toc199185289"/>
      <w:r>
        <w:rPr>
          <w:lang w:eastAsia="zh-CN"/>
        </w:rPr>
        <w:t>6.3.7.</w:t>
      </w:r>
      <w:r w:rsidRPr="009303AB">
        <w:rPr>
          <w:lang w:eastAsia="zh-CN"/>
        </w:rPr>
        <w:t>1</w:t>
      </w:r>
      <w:r>
        <w:tab/>
        <w:t>General</w:t>
      </w:r>
      <w:bookmarkEnd w:id="2804"/>
      <w:bookmarkEnd w:id="2805"/>
      <w:bookmarkEnd w:id="2806"/>
      <w:bookmarkEnd w:id="2807"/>
      <w:bookmarkEnd w:id="2808"/>
      <w:bookmarkEnd w:id="2809"/>
      <w:bookmarkEnd w:id="2810"/>
      <w:bookmarkEnd w:id="2811"/>
      <w:bookmarkEnd w:id="2812"/>
      <w:bookmarkEnd w:id="2813"/>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2814" w:name="_Toc120544484"/>
      <w:bookmarkStart w:id="2815" w:name="_Toc144024227"/>
      <w:bookmarkStart w:id="2816" w:name="_Toc148176940"/>
      <w:bookmarkStart w:id="2817" w:name="_Toc151379404"/>
      <w:bookmarkStart w:id="2818" w:name="_Toc151445585"/>
      <w:bookmarkStart w:id="2819" w:name="_Toc160470667"/>
      <w:bookmarkStart w:id="2820" w:name="_Toc164873811"/>
      <w:bookmarkStart w:id="2821" w:name="_Toc180306449"/>
      <w:bookmarkStart w:id="2822" w:name="_Toc195374186"/>
      <w:bookmarkStart w:id="2823" w:name="_Toc199185290"/>
      <w:r>
        <w:rPr>
          <w:lang w:eastAsia="zh-CN"/>
        </w:rPr>
        <w:t>6.3.7.</w:t>
      </w:r>
      <w:r w:rsidRPr="009303AB">
        <w:rPr>
          <w:lang w:eastAsia="zh-CN"/>
        </w:rPr>
        <w:t>2</w:t>
      </w:r>
      <w:r>
        <w:tab/>
        <w:t>Protocol Errors</w:t>
      </w:r>
      <w:bookmarkEnd w:id="2814"/>
      <w:bookmarkEnd w:id="2815"/>
      <w:bookmarkEnd w:id="2816"/>
      <w:bookmarkEnd w:id="2817"/>
      <w:bookmarkEnd w:id="2818"/>
      <w:bookmarkEnd w:id="2819"/>
      <w:bookmarkEnd w:id="2820"/>
      <w:bookmarkEnd w:id="2821"/>
      <w:bookmarkEnd w:id="2822"/>
      <w:bookmarkEnd w:id="2823"/>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2824" w:name="_Toc120544485"/>
      <w:bookmarkStart w:id="2825" w:name="_Toc144024228"/>
      <w:bookmarkStart w:id="2826" w:name="_Toc148176941"/>
      <w:bookmarkStart w:id="2827" w:name="_Toc151379405"/>
      <w:bookmarkStart w:id="2828" w:name="_Toc151445586"/>
      <w:bookmarkStart w:id="2829" w:name="_Toc160470668"/>
      <w:bookmarkStart w:id="2830" w:name="_Toc164873812"/>
      <w:bookmarkStart w:id="2831" w:name="_Toc180306450"/>
      <w:bookmarkStart w:id="2832" w:name="_Toc195374187"/>
      <w:bookmarkStart w:id="2833" w:name="_Toc199185291"/>
      <w:r>
        <w:rPr>
          <w:lang w:eastAsia="zh-CN"/>
        </w:rPr>
        <w:t>6.3.7.</w:t>
      </w:r>
      <w:r w:rsidRPr="009303AB">
        <w:rPr>
          <w:lang w:eastAsia="zh-CN"/>
        </w:rPr>
        <w:t>3</w:t>
      </w:r>
      <w:r>
        <w:tab/>
        <w:t>Application Errors</w:t>
      </w:r>
      <w:bookmarkEnd w:id="2824"/>
      <w:bookmarkEnd w:id="2825"/>
      <w:bookmarkEnd w:id="2826"/>
      <w:bookmarkEnd w:id="2827"/>
      <w:bookmarkEnd w:id="2828"/>
      <w:bookmarkEnd w:id="2829"/>
      <w:bookmarkEnd w:id="2830"/>
      <w:bookmarkEnd w:id="2831"/>
      <w:bookmarkEnd w:id="2832"/>
      <w:bookmarkEnd w:id="2833"/>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2834" w:name="_Toc24868624"/>
      <w:bookmarkStart w:id="2835" w:name="_Toc34154102"/>
      <w:bookmarkStart w:id="2836" w:name="_Toc36041046"/>
      <w:bookmarkStart w:id="2837" w:name="_Toc36041359"/>
      <w:bookmarkStart w:id="2838" w:name="_Toc43196603"/>
      <w:bookmarkStart w:id="2839" w:name="_Toc43481373"/>
      <w:bookmarkStart w:id="2840" w:name="_Toc45134650"/>
      <w:bookmarkStart w:id="2841" w:name="_Toc51189182"/>
      <w:bookmarkStart w:id="2842" w:name="_Toc51763858"/>
      <w:bookmarkStart w:id="2843" w:name="_Toc57206090"/>
      <w:bookmarkStart w:id="2844" w:name="_Toc59019431"/>
      <w:bookmarkStart w:id="2845" w:name="_Toc68170104"/>
      <w:bookmarkStart w:id="2846" w:name="_Toc83234145"/>
      <w:bookmarkStart w:id="2847" w:name="_Toc90661541"/>
      <w:bookmarkStart w:id="2848" w:name="_Toc120544486"/>
      <w:bookmarkStart w:id="2849" w:name="_Toc144024229"/>
      <w:bookmarkStart w:id="2850" w:name="_Toc148176942"/>
      <w:bookmarkStart w:id="2851" w:name="_Toc151379406"/>
      <w:bookmarkStart w:id="2852" w:name="_Toc151445587"/>
      <w:bookmarkStart w:id="2853" w:name="_Toc160470669"/>
      <w:bookmarkStart w:id="2854" w:name="_Toc164873813"/>
      <w:bookmarkStart w:id="2855" w:name="_Toc180306451"/>
      <w:bookmarkStart w:id="2856" w:name="_Toc195374188"/>
      <w:bookmarkStart w:id="2857" w:name="_Toc199185292"/>
      <w:r>
        <w:rPr>
          <w:lang w:eastAsia="zh-CN"/>
        </w:rPr>
        <w:t>6.3.8</w:t>
      </w:r>
      <w:r w:rsidRPr="007C1AFD">
        <w:rPr>
          <w:lang w:eastAsia="zh-CN"/>
        </w:rPr>
        <w:tab/>
        <w:t>Feature negotiation</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2858" w:name="_Toc130662235"/>
      <w:bookmarkStart w:id="2859" w:name="_Toc144024230"/>
      <w:bookmarkStart w:id="2860" w:name="_Toc148176943"/>
      <w:bookmarkStart w:id="2861" w:name="_Toc151379407"/>
      <w:bookmarkStart w:id="2862" w:name="_Toc151445588"/>
      <w:bookmarkStart w:id="2863" w:name="_Toc160470670"/>
      <w:bookmarkStart w:id="2864" w:name="_Toc164873814"/>
      <w:bookmarkStart w:id="2865" w:name="_Toc180306452"/>
      <w:bookmarkStart w:id="2866" w:name="_Toc195374189"/>
      <w:bookmarkStart w:id="2867" w:name="_Toc199185293"/>
      <w:r>
        <w:t>6.</w:t>
      </w:r>
      <w:r w:rsidR="00210351">
        <w:t>3</w:t>
      </w:r>
      <w:r>
        <w:t>.9</w:t>
      </w:r>
      <w:r w:rsidRPr="001E7573">
        <w:tab/>
        <w:t>Security</w:t>
      </w:r>
      <w:bookmarkEnd w:id="2858"/>
      <w:bookmarkEnd w:id="2859"/>
      <w:bookmarkEnd w:id="2860"/>
      <w:bookmarkEnd w:id="2861"/>
      <w:bookmarkEnd w:id="2862"/>
      <w:bookmarkEnd w:id="2863"/>
      <w:bookmarkEnd w:id="2864"/>
      <w:bookmarkEnd w:id="2865"/>
      <w:bookmarkEnd w:id="2866"/>
      <w:bookmarkEnd w:id="2867"/>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2868" w:name="_Toc144024231"/>
      <w:bookmarkStart w:id="2869" w:name="_Toc148176944"/>
      <w:bookmarkStart w:id="2870" w:name="_Toc151379408"/>
      <w:bookmarkStart w:id="2871" w:name="_Toc151445589"/>
      <w:bookmarkStart w:id="2872" w:name="_Toc160470671"/>
      <w:bookmarkStart w:id="2873" w:name="_Toc164873815"/>
      <w:bookmarkStart w:id="2874" w:name="_Toc180306453"/>
      <w:bookmarkStart w:id="2875" w:name="_Toc195374190"/>
      <w:bookmarkStart w:id="2876" w:name="_Toc199185294"/>
      <w:r w:rsidR="008874EC" w:rsidRPr="008874EC">
        <w:t>6.4</w:t>
      </w:r>
      <w:r w:rsidR="008874EC" w:rsidRPr="008874EC">
        <w:tab/>
        <w:t xml:space="preserve">SDD_TransmissionQualityMeasurement </w:t>
      </w:r>
      <w:r w:rsidR="00432CA8">
        <w:t xml:space="preserve">Service </w:t>
      </w:r>
      <w:r w:rsidR="008874EC" w:rsidRPr="008874EC">
        <w:t>API</w:t>
      </w:r>
      <w:bookmarkEnd w:id="2261"/>
      <w:bookmarkEnd w:id="2868"/>
      <w:bookmarkEnd w:id="2869"/>
      <w:bookmarkEnd w:id="2870"/>
      <w:bookmarkEnd w:id="2871"/>
      <w:bookmarkEnd w:id="2872"/>
      <w:bookmarkEnd w:id="2873"/>
      <w:bookmarkEnd w:id="2874"/>
      <w:bookmarkEnd w:id="2875"/>
      <w:bookmarkEnd w:id="2876"/>
    </w:p>
    <w:p w14:paraId="2E84BB41" w14:textId="77777777" w:rsidR="008874EC" w:rsidRPr="008874EC" w:rsidRDefault="008874EC" w:rsidP="008874EC">
      <w:pPr>
        <w:pStyle w:val="Heading3"/>
      </w:pPr>
      <w:bookmarkStart w:id="2877" w:name="_Toc96843412"/>
      <w:bookmarkStart w:id="2878" w:name="_Toc96844387"/>
      <w:bookmarkStart w:id="2879" w:name="_Toc100739960"/>
      <w:bookmarkStart w:id="2880" w:name="_Toc129252533"/>
      <w:bookmarkStart w:id="2881" w:name="_Toc144024232"/>
      <w:bookmarkStart w:id="2882" w:name="_Toc148176945"/>
      <w:bookmarkStart w:id="2883" w:name="_Toc151379409"/>
      <w:bookmarkStart w:id="2884" w:name="_Toc151445590"/>
      <w:bookmarkStart w:id="2885" w:name="_Toc160470672"/>
      <w:bookmarkStart w:id="2886" w:name="_Toc164873816"/>
      <w:bookmarkStart w:id="2887" w:name="_Toc180306454"/>
      <w:bookmarkStart w:id="2888" w:name="_Toc195374191"/>
      <w:bookmarkStart w:id="2889" w:name="_Toc199185295"/>
      <w:r w:rsidRPr="008874EC">
        <w:t>6.4.1</w:t>
      </w:r>
      <w:r w:rsidRPr="008874EC">
        <w:tab/>
        <w:t>Introduction</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2890" w:name="_Toc96843413"/>
      <w:bookmarkStart w:id="2891" w:name="_Toc96844388"/>
      <w:bookmarkStart w:id="2892" w:name="_Toc100739961"/>
      <w:bookmarkStart w:id="2893"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2894" w:name="_Toc144024233"/>
      <w:bookmarkStart w:id="2895" w:name="_Toc148176946"/>
      <w:bookmarkStart w:id="2896" w:name="_Toc151379410"/>
      <w:bookmarkStart w:id="2897" w:name="_Toc151445591"/>
      <w:bookmarkStart w:id="2898" w:name="_Toc160470673"/>
      <w:bookmarkStart w:id="2899" w:name="_Toc164873817"/>
      <w:bookmarkStart w:id="2900" w:name="_Toc180306455"/>
      <w:bookmarkStart w:id="2901" w:name="_Toc195374192"/>
      <w:bookmarkStart w:id="2902" w:name="_Toc199185296"/>
      <w:r w:rsidRPr="008874EC">
        <w:t>6.4.2</w:t>
      </w:r>
      <w:r w:rsidRPr="008874EC">
        <w:tab/>
        <w:t>Usage of HTTP</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2903" w:name="_Toc144024234"/>
      <w:bookmarkStart w:id="2904" w:name="_Toc148176947"/>
      <w:bookmarkStart w:id="2905" w:name="_Toc151379411"/>
      <w:bookmarkStart w:id="2906" w:name="_Toc151445592"/>
      <w:bookmarkStart w:id="2907" w:name="_Toc160470674"/>
      <w:bookmarkStart w:id="2908" w:name="_Toc164873818"/>
      <w:bookmarkStart w:id="2909" w:name="_Toc180306456"/>
      <w:bookmarkStart w:id="2910" w:name="_Toc195374193"/>
      <w:bookmarkStart w:id="2911" w:name="_Toc199185297"/>
      <w:r w:rsidRPr="008874EC">
        <w:t>6.4.3</w:t>
      </w:r>
      <w:r w:rsidRPr="008874EC">
        <w:tab/>
        <w:t>Resources</w:t>
      </w:r>
      <w:bookmarkEnd w:id="2262"/>
      <w:bookmarkEnd w:id="2263"/>
      <w:bookmarkEnd w:id="2264"/>
      <w:bookmarkEnd w:id="2265"/>
      <w:bookmarkEnd w:id="2266"/>
      <w:bookmarkEnd w:id="2903"/>
      <w:bookmarkEnd w:id="2904"/>
      <w:bookmarkEnd w:id="2905"/>
      <w:bookmarkEnd w:id="2906"/>
      <w:bookmarkEnd w:id="2907"/>
      <w:bookmarkEnd w:id="2908"/>
      <w:bookmarkEnd w:id="2909"/>
      <w:bookmarkEnd w:id="2910"/>
      <w:bookmarkEnd w:id="2911"/>
    </w:p>
    <w:p w14:paraId="367CED3C" w14:textId="77777777" w:rsidR="008874EC" w:rsidRPr="008874EC" w:rsidRDefault="008874EC" w:rsidP="008874EC">
      <w:pPr>
        <w:pStyle w:val="Heading4"/>
      </w:pPr>
      <w:bookmarkStart w:id="2912" w:name="_Toc67903523"/>
      <w:bookmarkStart w:id="2913" w:name="_Toc96843415"/>
      <w:bookmarkStart w:id="2914" w:name="_Toc96844390"/>
      <w:bookmarkStart w:id="2915" w:name="_Toc100739963"/>
      <w:bookmarkStart w:id="2916" w:name="_Toc129252536"/>
      <w:bookmarkStart w:id="2917" w:name="_Toc144024235"/>
      <w:bookmarkStart w:id="2918" w:name="_Toc148176948"/>
      <w:bookmarkStart w:id="2919" w:name="_Toc151379412"/>
      <w:bookmarkStart w:id="2920" w:name="_Toc151445593"/>
      <w:bookmarkStart w:id="2921" w:name="_Toc160470675"/>
      <w:bookmarkStart w:id="2922" w:name="_Toc164873819"/>
      <w:bookmarkStart w:id="2923" w:name="_Toc180306457"/>
      <w:bookmarkStart w:id="2924" w:name="_Toc195374194"/>
      <w:bookmarkStart w:id="2925" w:name="_Toc199185298"/>
      <w:r w:rsidRPr="008874EC">
        <w:t>6.4.3.1</w:t>
      </w:r>
      <w:r w:rsidRPr="008874EC">
        <w:tab/>
        <w:t>Overview</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2926" w:name="_MON_1753275437"/>
    <w:bookmarkEnd w:id="2926"/>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pt;height:3in" o:ole="">
            <v:imagedata r:id="rId91" o:title=""/>
          </v:shape>
          <o:OLEObject Type="Embed" ProgID="Word.Document.8" ShapeID="_x0000_i1066" DrawAspect="Content" ObjectID="_1811193555"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2927" w:name="_Toc67903524"/>
      <w:bookmarkStart w:id="2928" w:name="_Toc96843416"/>
      <w:bookmarkStart w:id="2929" w:name="_Toc96844391"/>
      <w:bookmarkStart w:id="2930" w:name="_Toc100739964"/>
      <w:bookmarkStart w:id="2931" w:name="_Toc129252537"/>
      <w:bookmarkStart w:id="2932" w:name="_Toc144024236"/>
      <w:bookmarkStart w:id="2933" w:name="_Toc148176949"/>
      <w:bookmarkStart w:id="2934" w:name="_Toc151379413"/>
      <w:bookmarkStart w:id="2935" w:name="_Toc151445594"/>
      <w:bookmarkStart w:id="2936" w:name="_Toc160470676"/>
      <w:bookmarkStart w:id="2937" w:name="_Toc164873820"/>
      <w:bookmarkStart w:id="2938" w:name="_Toc180306458"/>
      <w:bookmarkStart w:id="2939" w:name="_Toc195374195"/>
      <w:bookmarkStart w:id="2940" w:name="_Toc199185299"/>
      <w:r w:rsidRPr="008874EC">
        <w:t>6.4.3.2</w:t>
      </w:r>
      <w:r w:rsidRPr="008874EC">
        <w:tab/>
        <w:t xml:space="preserve">Resource: </w:t>
      </w:r>
      <w:bookmarkEnd w:id="2927"/>
      <w:bookmarkEnd w:id="2928"/>
      <w:bookmarkEnd w:id="2929"/>
      <w:bookmarkEnd w:id="2930"/>
      <w:bookmarkEnd w:id="2931"/>
      <w:r w:rsidRPr="008874EC">
        <w:t>Transmission Quality Measurement Subscriptions</w:t>
      </w:r>
      <w:bookmarkEnd w:id="2932"/>
      <w:bookmarkEnd w:id="2933"/>
      <w:bookmarkEnd w:id="2934"/>
      <w:bookmarkEnd w:id="2935"/>
      <w:bookmarkEnd w:id="2936"/>
      <w:bookmarkEnd w:id="2937"/>
      <w:bookmarkEnd w:id="2938"/>
      <w:bookmarkEnd w:id="2939"/>
      <w:bookmarkEnd w:id="2940"/>
    </w:p>
    <w:p w14:paraId="550D2279" w14:textId="77777777" w:rsidR="008874EC" w:rsidRPr="008874EC" w:rsidRDefault="008874EC" w:rsidP="008874EC">
      <w:pPr>
        <w:pStyle w:val="Heading5"/>
      </w:pPr>
      <w:bookmarkStart w:id="2941" w:name="_Toc67903525"/>
      <w:bookmarkStart w:id="2942" w:name="_Toc96843417"/>
      <w:bookmarkStart w:id="2943" w:name="_Toc96844392"/>
      <w:bookmarkStart w:id="2944" w:name="_Toc100739965"/>
      <w:bookmarkStart w:id="2945" w:name="_Toc129252538"/>
      <w:bookmarkStart w:id="2946" w:name="_Toc144024237"/>
      <w:bookmarkStart w:id="2947" w:name="_Toc148176950"/>
      <w:bookmarkStart w:id="2948" w:name="_Toc151379414"/>
      <w:bookmarkStart w:id="2949" w:name="_Toc151445595"/>
      <w:bookmarkStart w:id="2950" w:name="_Toc160470677"/>
      <w:bookmarkStart w:id="2951" w:name="_Toc164873821"/>
      <w:bookmarkStart w:id="2952" w:name="_Toc180306459"/>
      <w:bookmarkStart w:id="2953" w:name="_Toc195374196"/>
      <w:bookmarkStart w:id="2954" w:name="_Toc199185300"/>
      <w:r w:rsidRPr="008874EC">
        <w:t>6.4.3.2.1</w:t>
      </w:r>
      <w:r w:rsidRPr="008874EC">
        <w:tab/>
        <w:t>Description</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2955" w:name="_Toc67903526"/>
      <w:bookmarkStart w:id="2956" w:name="_Toc96843418"/>
      <w:bookmarkStart w:id="2957" w:name="_Toc96844393"/>
      <w:bookmarkStart w:id="2958" w:name="_Toc100739966"/>
      <w:bookmarkStart w:id="2959" w:name="_Toc129252539"/>
      <w:bookmarkStart w:id="2960" w:name="_Toc144024238"/>
      <w:bookmarkStart w:id="2961" w:name="_Toc148176951"/>
      <w:bookmarkStart w:id="2962" w:name="_Toc151379415"/>
      <w:bookmarkStart w:id="2963" w:name="_Toc151445596"/>
      <w:bookmarkStart w:id="2964" w:name="_Toc160470678"/>
      <w:bookmarkStart w:id="2965" w:name="_Toc164873822"/>
      <w:bookmarkStart w:id="2966" w:name="_Toc180306460"/>
      <w:bookmarkStart w:id="2967" w:name="_Toc195374197"/>
      <w:bookmarkStart w:id="2968" w:name="_Toc199185301"/>
      <w:r w:rsidRPr="008874EC">
        <w:t>6.4.3.2.2</w:t>
      </w:r>
      <w:r w:rsidRPr="008874EC">
        <w:tab/>
        <w:t>Resource Definition</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2969" w:name="_Hlk131952354"/>
      <w:r w:rsidRPr="008874EC">
        <w:rPr>
          <w:b/>
          <w:noProof/>
          <w:lang w:val="en-US"/>
        </w:rPr>
        <w:t>&lt;apiVersion&gt;</w:t>
      </w:r>
      <w:bookmarkEnd w:id="2969"/>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2970" w:name="_Toc67903527"/>
      <w:bookmarkStart w:id="2971" w:name="_Toc96843419"/>
      <w:bookmarkStart w:id="2972" w:name="_Toc96844394"/>
      <w:bookmarkStart w:id="2973" w:name="_Toc100739967"/>
      <w:bookmarkStart w:id="2974" w:name="_Toc129252540"/>
      <w:bookmarkStart w:id="2975" w:name="_Toc144024239"/>
      <w:bookmarkStart w:id="2976" w:name="_Toc148176952"/>
      <w:bookmarkStart w:id="2977" w:name="_Toc151379416"/>
      <w:bookmarkStart w:id="2978" w:name="_Toc151445597"/>
      <w:bookmarkStart w:id="2979" w:name="_Toc160470679"/>
      <w:bookmarkStart w:id="2980" w:name="_Toc164873823"/>
      <w:bookmarkStart w:id="2981" w:name="_Toc180306461"/>
      <w:bookmarkStart w:id="2982" w:name="_Toc195374198"/>
      <w:bookmarkStart w:id="2983" w:name="_Toc199185302"/>
      <w:r w:rsidRPr="008874EC">
        <w:t>6.4.3.2.3</w:t>
      </w:r>
      <w:r w:rsidRPr="008874EC">
        <w:tab/>
        <w:t>Resource Standard Methods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286E8D0C" w14:textId="77777777" w:rsidR="008874EC" w:rsidRPr="00096EC6" w:rsidRDefault="008874EC" w:rsidP="0052668D">
      <w:pPr>
        <w:pStyle w:val="H6"/>
        <w:rPr>
          <w:rFonts w:eastAsia="SimSun"/>
        </w:rPr>
      </w:pPr>
      <w:bookmarkStart w:id="2984" w:name="_Toc96843421"/>
      <w:bookmarkStart w:id="2985" w:name="_Toc96844396"/>
      <w:bookmarkStart w:id="2986" w:name="_Toc100739969"/>
      <w:bookmarkStart w:id="2987" w:name="_Toc129252542"/>
      <w:bookmarkStart w:id="2988" w:name="_Toc144024240"/>
      <w:bookmarkStart w:id="2989" w:name="_Toc148176953"/>
      <w:bookmarkStart w:id="2990" w:name="_Toc151379417"/>
      <w:bookmarkStart w:id="2991" w:name="_Toc151445598"/>
      <w:bookmarkStart w:id="2992" w:name="_Toc160470680"/>
      <w:bookmarkStart w:id="2993" w:name="_Toc164873824"/>
      <w:bookmarkStart w:id="2994" w:name="_Toc180306462"/>
      <w:r w:rsidRPr="00096EC6">
        <w:rPr>
          <w:rFonts w:eastAsia="SimSun"/>
        </w:rPr>
        <w:t>6.4.3.2.3.1</w:t>
      </w:r>
      <w:r w:rsidRPr="00096EC6">
        <w:rPr>
          <w:rFonts w:eastAsia="SimSun"/>
        </w:rPr>
        <w:tab/>
        <w:t>POST</w:t>
      </w:r>
      <w:bookmarkEnd w:id="2984"/>
      <w:bookmarkEnd w:id="2985"/>
      <w:bookmarkEnd w:id="2986"/>
      <w:bookmarkEnd w:id="2987"/>
      <w:bookmarkEnd w:id="2988"/>
      <w:bookmarkEnd w:id="2989"/>
      <w:bookmarkEnd w:id="2990"/>
      <w:bookmarkEnd w:id="2991"/>
      <w:bookmarkEnd w:id="2992"/>
      <w:bookmarkEnd w:id="2993"/>
      <w:bookmarkEnd w:id="2994"/>
    </w:p>
    <w:p w14:paraId="3425C041" w14:textId="3CA60648" w:rsidR="008874EC" w:rsidRPr="008874EC" w:rsidRDefault="008874EC" w:rsidP="008874EC">
      <w:pPr>
        <w:rPr>
          <w:noProof/>
          <w:lang w:eastAsia="zh-CN"/>
        </w:rPr>
      </w:pPr>
      <w:bookmarkStart w:id="2995"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2996" w:name="_Toc96843422"/>
      <w:bookmarkStart w:id="2997" w:name="_Toc96844397"/>
      <w:bookmarkStart w:id="2998" w:name="_Toc100739970"/>
      <w:bookmarkStart w:id="2999" w:name="_Toc129252543"/>
      <w:bookmarkStart w:id="3000" w:name="_Toc144024241"/>
      <w:bookmarkStart w:id="3001" w:name="_Toc148176954"/>
      <w:bookmarkStart w:id="3002" w:name="_Toc151379418"/>
      <w:bookmarkStart w:id="3003" w:name="_Toc151445599"/>
      <w:bookmarkStart w:id="3004" w:name="_Toc160470681"/>
      <w:bookmarkStart w:id="3005" w:name="_Toc164873825"/>
      <w:bookmarkStart w:id="3006" w:name="_Toc180306463"/>
      <w:bookmarkStart w:id="3007" w:name="_Toc195374199"/>
      <w:bookmarkStart w:id="3008" w:name="_Toc199185303"/>
      <w:r w:rsidRPr="008874EC">
        <w:t>6.4.3.2.4</w:t>
      </w:r>
      <w:r w:rsidRPr="008874EC">
        <w:tab/>
        <w:t>Resource Custom Operations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009" w:name="_Toc67903529"/>
      <w:bookmarkStart w:id="3010" w:name="_Toc96843423"/>
      <w:bookmarkStart w:id="3011" w:name="_Toc96844398"/>
      <w:bookmarkStart w:id="3012" w:name="_Toc100739971"/>
      <w:bookmarkStart w:id="3013" w:name="_Toc129252544"/>
      <w:bookmarkStart w:id="3014" w:name="_Toc144024242"/>
      <w:bookmarkStart w:id="3015" w:name="_Toc148176955"/>
      <w:bookmarkStart w:id="3016" w:name="_Toc151379419"/>
      <w:bookmarkStart w:id="3017" w:name="_Toc151445600"/>
      <w:bookmarkStart w:id="3018" w:name="_Toc160470682"/>
      <w:bookmarkStart w:id="3019" w:name="_Toc164873826"/>
      <w:bookmarkStart w:id="3020" w:name="_Toc180306464"/>
      <w:bookmarkStart w:id="3021" w:name="_Toc195374200"/>
      <w:bookmarkStart w:id="3022" w:name="_Toc199185304"/>
      <w:r w:rsidRPr="008874EC">
        <w:t>6.4.3.3</w:t>
      </w:r>
      <w:r w:rsidRPr="008874EC">
        <w:tab/>
        <w:t xml:space="preserve">Resource: </w:t>
      </w:r>
      <w:bookmarkEnd w:id="3009"/>
      <w:bookmarkEnd w:id="3010"/>
      <w:bookmarkEnd w:id="3011"/>
      <w:bookmarkEnd w:id="3012"/>
      <w:bookmarkEnd w:id="3013"/>
      <w:r w:rsidRPr="008874EC">
        <w:t>Individual Transmission Quality Measurement Subscription</w:t>
      </w:r>
      <w:bookmarkEnd w:id="3014"/>
      <w:bookmarkEnd w:id="3015"/>
      <w:bookmarkEnd w:id="3016"/>
      <w:bookmarkEnd w:id="3017"/>
      <w:bookmarkEnd w:id="3018"/>
      <w:bookmarkEnd w:id="3019"/>
      <w:bookmarkEnd w:id="3020"/>
      <w:bookmarkEnd w:id="3021"/>
      <w:bookmarkEnd w:id="3022"/>
    </w:p>
    <w:p w14:paraId="059A9DF2" w14:textId="77777777" w:rsidR="008874EC" w:rsidRPr="008874EC" w:rsidRDefault="008874EC" w:rsidP="008874EC">
      <w:pPr>
        <w:pStyle w:val="Heading5"/>
      </w:pPr>
      <w:bookmarkStart w:id="3023" w:name="_Toc96843424"/>
      <w:bookmarkStart w:id="3024" w:name="_Toc96844399"/>
      <w:bookmarkStart w:id="3025" w:name="_Toc100739972"/>
      <w:bookmarkStart w:id="3026" w:name="_Toc129252545"/>
      <w:bookmarkStart w:id="3027" w:name="_Toc144024243"/>
      <w:bookmarkStart w:id="3028" w:name="_Toc148176956"/>
      <w:bookmarkStart w:id="3029" w:name="_Toc151379420"/>
      <w:bookmarkStart w:id="3030" w:name="_Toc151445601"/>
      <w:bookmarkStart w:id="3031" w:name="_Toc160470683"/>
      <w:bookmarkStart w:id="3032" w:name="_Toc164873827"/>
      <w:bookmarkStart w:id="3033" w:name="_Toc180306465"/>
      <w:bookmarkStart w:id="3034" w:name="_Toc195374201"/>
      <w:bookmarkStart w:id="3035" w:name="_Toc199185305"/>
      <w:r w:rsidRPr="008874EC">
        <w:t>6.4.3.3.1</w:t>
      </w:r>
      <w:r w:rsidRPr="008874EC">
        <w:tab/>
        <w:t>Description</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3036" w:name="_Toc96843425"/>
      <w:bookmarkStart w:id="3037" w:name="_Toc96844400"/>
      <w:bookmarkStart w:id="3038" w:name="_Toc100739973"/>
      <w:bookmarkStart w:id="3039" w:name="_Toc129252546"/>
      <w:bookmarkStart w:id="3040" w:name="_Toc144024244"/>
      <w:bookmarkStart w:id="3041" w:name="_Toc148176957"/>
      <w:bookmarkStart w:id="3042" w:name="_Toc151379421"/>
      <w:bookmarkStart w:id="3043" w:name="_Toc151445602"/>
      <w:bookmarkStart w:id="3044" w:name="_Toc160470684"/>
      <w:bookmarkStart w:id="3045" w:name="_Toc164873828"/>
      <w:bookmarkStart w:id="3046" w:name="_Toc180306466"/>
      <w:bookmarkStart w:id="3047" w:name="_Toc195374202"/>
      <w:bookmarkStart w:id="3048" w:name="_Toc199185306"/>
      <w:r w:rsidRPr="008874EC">
        <w:t>6.4.3.3.2</w:t>
      </w:r>
      <w:r w:rsidRPr="008874EC">
        <w:tab/>
        <w:t>Resource Definition</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3049" w:name="_Toc96843426"/>
      <w:bookmarkStart w:id="3050" w:name="_Toc96844401"/>
      <w:bookmarkStart w:id="3051" w:name="_Toc100739974"/>
      <w:bookmarkStart w:id="3052" w:name="_Toc129252547"/>
      <w:bookmarkStart w:id="3053" w:name="_Toc144024245"/>
      <w:bookmarkStart w:id="3054" w:name="_Toc148176958"/>
      <w:bookmarkStart w:id="3055" w:name="_Toc151379422"/>
      <w:bookmarkStart w:id="3056" w:name="_Toc151445603"/>
      <w:bookmarkStart w:id="3057" w:name="_Toc160470685"/>
      <w:bookmarkStart w:id="3058" w:name="_Toc164873829"/>
      <w:bookmarkStart w:id="3059" w:name="_Toc180306467"/>
      <w:bookmarkStart w:id="3060" w:name="_Toc195374203"/>
      <w:bookmarkStart w:id="3061" w:name="_Toc199185307"/>
      <w:r w:rsidRPr="008874EC">
        <w:t>6.4.3.3.3</w:t>
      </w:r>
      <w:r w:rsidRPr="008874EC">
        <w:tab/>
        <w:t>Resource Standard Methods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5381DE45" w14:textId="77777777" w:rsidR="008874EC" w:rsidRPr="008874EC" w:rsidRDefault="008874EC" w:rsidP="0052668D">
      <w:pPr>
        <w:pStyle w:val="H6"/>
      </w:pPr>
      <w:bookmarkStart w:id="3062" w:name="_Toc96843427"/>
      <w:bookmarkStart w:id="3063" w:name="_Toc96844402"/>
      <w:bookmarkStart w:id="3064" w:name="_Toc100739975"/>
      <w:bookmarkStart w:id="3065" w:name="_Toc129252548"/>
      <w:bookmarkStart w:id="3066" w:name="_Toc144024246"/>
      <w:bookmarkStart w:id="3067" w:name="_Toc148176959"/>
      <w:bookmarkStart w:id="3068" w:name="_Toc151379423"/>
      <w:bookmarkStart w:id="3069" w:name="_Toc151445604"/>
      <w:bookmarkStart w:id="3070" w:name="_Toc160470686"/>
      <w:bookmarkStart w:id="3071" w:name="_Toc164873830"/>
      <w:bookmarkStart w:id="3072" w:name="_Toc180306468"/>
      <w:r w:rsidRPr="008874EC">
        <w:t>6.4.3.3.3.1</w:t>
      </w:r>
      <w:r w:rsidRPr="008874EC">
        <w:tab/>
        <w:t>GET</w:t>
      </w:r>
      <w:bookmarkEnd w:id="3062"/>
      <w:bookmarkEnd w:id="3063"/>
      <w:bookmarkEnd w:id="3064"/>
      <w:bookmarkEnd w:id="3065"/>
      <w:bookmarkEnd w:id="3066"/>
      <w:bookmarkEnd w:id="3067"/>
      <w:bookmarkEnd w:id="3068"/>
      <w:bookmarkEnd w:id="3069"/>
      <w:bookmarkEnd w:id="3070"/>
      <w:bookmarkEnd w:id="3071"/>
      <w:bookmarkEnd w:id="3072"/>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3073" w:name="_Toc96843428"/>
      <w:bookmarkStart w:id="3074" w:name="_Toc96844403"/>
      <w:bookmarkStart w:id="3075" w:name="_Toc100739976"/>
      <w:bookmarkStart w:id="3076" w:name="_Toc129252549"/>
      <w:bookmarkStart w:id="3077" w:name="_Toc144024247"/>
      <w:bookmarkStart w:id="3078" w:name="_Toc148176960"/>
      <w:bookmarkStart w:id="3079" w:name="_Toc151379424"/>
      <w:bookmarkStart w:id="3080" w:name="_Toc151445605"/>
      <w:bookmarkStart w:id="3081" w:name="_Toc160470687"/>
      <w:bookmarkStart w:id="3082" w:name="_Toc164873831"/>
      <w:bookmarkStart w:id="3083" w:name="_Toc180306469"/>
      <w:r w:rsidRPr="008874EC">
        <w:t>6.4.3.3.3.2</w:t>
      </w:r>
      <w:r w:rsidRPr="008874EC">
        <w:tab/>
        <w:t>PUT</w:t>
      </w:r>
      <w:bookmarkEnd w:id="3073"/>
      <w:bookmarkEnd w:id="3074"/>
      <w:bookmarkEnd w:id="3075"/>
      <w:bookmarkEnd w:id="3076"/>
      <w:bookmarkEnd w:id="3077"/>
      <w:bookmarkEnd w:id="3078"/>
      <w:bookmarkEnd w:id="3079"/>
      <w:bookmarkEnd w:id="3080"/>
      <w:bookmarkEnd w:id="3081"/>
      <w:bookmarkEnd w:id="3082"/>
      <w:bookmarkEnd w:id="3083"/>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3084" w:name="_Toc144024248"/>
      <w:bookmarkStart w:id="3085" w:name="_Toc148176961"/>
      <w:bookmarkStart w:id="3086" w:name="_Toc151379425"/>
      <w:bookmarkStart w:id="3087" w:name="_Toc151445606"/>
      <w:bookmarkStart w:id="3088" w:name="_Toc160470688"/>
      <w:bookmarkStart w:id="3089" w:name="_Toc164873832"/>
      <w:bookmarkStart w:id="3090" w:name="_Toc180306470"/>
      <w:bookmarkStart w:id="3091" w:name="_Toc96843429"/>
      <w:bookmarkStart w:id="3092" w:name="_Toc96844404"/>
      <w:bookmarkStart w:id="3093" w:name="_Toc100739977"/>
      <w:bookmarkStart w:id="3094" w:name="_Toc129252550"/>
      <w:r w:rsidRPr="008874EC">
        <w:t>6.4.3.3.3.</w:t>
      </w:r>
      <w:r w:rsidR="0097139A">
        <w:t>3</w:t>
      </w:r>
      <w:r w:rsidRPr="008874EC">
        <w:tab/>
        <w:t>PATCH</w:t>
      </w:r>
      <w:bookmarkEnd w:id="3084"/>
      <w:bookmarkEnd w:id="3085"/>
      <w:bookmarkEnd w:id="3086"/>
      <w:bookmarkEnd w:id="3087"/>
      <w:bookmarkEnd w:id="3088"/>
      <w:bookmarkEnd w:id="3089"/>
      <w:bookmarkEnd w:id="3090"/>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3095" w:name="_Toc144024249"/>
      <w:bookmarkStart w:id="3096" w:name="_Toc148176962"/>
      <w:bookmarkStart w:id="3097" w:name="_Toc151379426"/>
      <w:bookmarkStart w:id="3098" w:name="_Toc151445607"/>
      <w:bookmarkStart w:id="3099" w:name="_Toc160470689"/>
      <w:bookmarkStart w:id="3100" w:name="_Toc164873833"/>
      <w:bookmarkStart w:id="3101" w:name="_Toc180306471"/>
      <w:r w:rsidRPr="008874EC">
        <w:t>6.4.3.3.3.4</w:t>
      </w:r>
      <w:r w:rsidRPr="008874EC">
        <w:tab/>
        <w:t>DELETE</w:t>
      </w:r>
      <w:bookmarkEnd w:id="3091"/>
      <w:bookmarkEnd w:id="3092"/>
      <w:bookmarkEnd w:id="3093"/>
      <w:bookmarkEnd w:id="3094"/>
      <w:bookmarkEnd w:id="3095"/>
      <w:bookmarkEnd w:id="3096"/>
      <w:bookmarkEnd w:id="3097"/>
      <w:bookmarkEnd w:id="3098"/>
      <w:bookmarkEnd w:id="3099"/>
      <w:bookmarkEnd w:id="3100"/>
      <w:bookmarkEnd w:id="3101"/>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3102" w:name="_Toc96843430"/>
      <w:bookmarkStart w:id="3103" w:name="_Toc96844405"/>
      <w:bookmarkStart w:id="3104" w:name="_Toc100739978"/>
      <w:bookmarkStart w:id="3105" w:name="_Toc129252551"/>
      <w:bookmarkStart w:id="3106" w:name="_Toc144024250"/>
      <w:bookmarkStart w:id="3107" w:name="_Toc148176963"/>
      <w:bookmarkStart w:id="3108" w:name="_Toc151379427"/>
      <w:bookmarkStart w:id="3109" w:name="_Toc151445608"/>
      <w:bookmarkStart w:id="3110" w:name="_Toc160470690"/>
      <w:bookmarkStart w:id="3111" w:name="_Toc164873834"/>
      <w:bookmarkStart w:id="3112" w:name="_Toc180306472"/>
      <w:bookmarkStart w:id="3113" w:name="_Toc195374204"/>
      <w:bookmarkStart w:id="3114" w:name="_Toc199185308"/>
      <w:r w:rsidRPr="008874EC">
        <w:t>6.4.3.3.4</w:t>
      </w:r>
      <w:r w:rsidRPr="008874EC">
        <w:tab/>
        <w:t>Resource Custom Operations</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3115" w:name="_Toc144024251"/>
      <w:bookmarkStart w:id="3116" w:name="_Toc148176964"/>
      <w:bookmarkStart w:id="3117" w:name="_Toc151379428"/>
      <w:bookmarkStart w:id="3118" w:name="_Toc151445609"/>
      <w:bookmarkStart w:id="3119" w:name="_Toc160470691"/>
      <w:bookmarkStart w:id="3120" w:name="_Toc164873835"/>
      <w:bookmarkStart w:id="3121" w:name="_Toc180306473"/>
      <w:bookmarkStart w:id="3122" w:name="_Toc195374205"/>
      <w:bookmarkStart w:id="3123" w:name="_Toc199185309"/>
      <w:bookmarkStart w:id="3124" w:name="_Toc93679383"/>
      <w:bookmarkStart w:id="3125" w:name="_Toc96843431"/>
      <w:bookmarkStart w:id="3126" w:name="_Toc96844406"/>
      <w:bookmarkStart w:id="3127" w:name="_Toc100739979"/>
      <w:bookmarkStart w:id="3128" w:name="_Toc129252552"/>
      <w:r w:rsidRPr="00810ECB">
        <w:t>6.4.3.4</w:t>
      </w:r>
      <w:r w:rsidRPr="00810ECB">
        <w:tab/>
        <w:t>Resource: Historical Transmission Quality Measurement Reports</w:t>
      </w:r>
      <w:bookmarkEnd w:id="3115"/>
      <w:bookmarkEnd w:id="3116"/>
      <w:bookmarkEnd w:id="3117"/>
      <w:bookmarkEnd w:id="3118"/>
      <w:bookmarkEnd w:id="3119"/>
      <w:bookmarkEnd w:id="3120"/>
      <w:bookmarkEnd w:id="3121"/>
      <w:bookmarkEnd w:id="3122"/>
      <w:bookmarkEnd w:id="3123"/>
    </w:p>
    <w:p w14:paraId="0C3C47F7" w14:textId="77777777" w:rsidR="00810ECB" w:rsidRPr="00810ECB" w:rsidRDefault="00810ECB" w:rsidP="00810ECB">
      <w:pPr>
        <w:pStyle w:val="Heading5"/>
      </w:pPr>
      <w:bookmarkStart w:id="3129" w:name="_Toc144024252"/>
      <w:bookmarkStart w:id="3130" w:name="_Toc148176965"/>
      <w:bookmarkStart w:id="3131" w:name="_Toc151379429"/>
      <w:bookmarkStart w:id="3132" w:name="_Toc151445610"/>
      <w:bookmarkStart w:id="3133" w:name="_Toc160470692"/>
      <w:bookmarkStart w:id="3134" w:name="_Toc164873836"/>
      <w:bookmarkStart w:id="3135" w:name="_Toc180306474"/>
      <w:bookmarkStart w:id="3136" w:name="_Toc195374206"/>
      <w:bookmarkStart w:id="3137" w:name="_Toc199185310"/>
      <w:r w:rsidRPr="00810ECB">
        <w:t>6.4.3.4.1</w:t>
      </w:r>
      <w:r w:rsidRPr="00810ECB">
        <w:tab/>
        <w:t>Description</w:t>
      </w:r>
      <w:bookmarkEnd w:id="3129"/>
      <w:bookmarkEnd w:id="3130"/>
      <w:bookmarkEnd w:id="3131"/>
      <w:bookmarkEnd w:id="3132"/>
      <w:bookmarkEnd w:id="3133"/>
      <w:bookmarkEnd w:id="3134"/>
      <w:bookmarkEnd w:id="3135"/>
      <w:bookmarkEnd w:id="3136"/>
      <w:bookmarkEnd w:id="3137"/>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3138" w:name="_Toc144024253"/>
      <w:bookmarkStart w:id="3139" w:name="_Toc148176966"/>
      <w:bookmarkStart w:id="3140" w:name="_Toc151379430"/>
      <w:bookmarkStart w:id="3141" w:name="_Toc151445611"/>
      <w:bookmarkStart w:id="3142" w:name="_Toc160470693"/>
      <w:bookmarkStart w:id="3143" w:name="_Toc164873837"/>
      <w:bookmarkStart w:id="3144" w:name="_Toc180306475"/>
      <w:bookmarkStart w:id="3145" w:name="_Toc195374207"/>
      <w:bookmarkStart w:id="3146" w:name="_Toc199185311"/>
      <w:r w:rsidRPr="00810ECB">
        <w:t>6.4.3.4.2</w:t>
      </w:r>
      <w:r w:rsidRPr="00810ECB">
        <w:tab/>
        <w:t>Resource Definition</w:t>
      </w:r>
      <w:bookmarkEnd w:id="3138"/>
      <w:bookmarkEnd w:id="3139"/>
      <w:bookmarkEnd w:id="3140"/>
      <w:bookmarkEnd w:id="3141"/>
      <w:bookmarkEnd w:id="3142"/>
      <w:bookmarkEnd w:id="3143"/>
      <w:bookmarkEnd w:id="3144"/>
      <w:bookmarkEnd w:id="3145"/>
      <w:bookmarkEnd w:id="3146"/>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3147" w:name="_Toc144024254"/>
      <w:bookmarkStart w:id="3148" w:name="_Toc148176967"/>
      <w:bookmarkStart w:id="3149" w:name="_Toc151379431"/>
      <w:bookmarkStart w:id="3150" w:name="_Toc151445612"/>
      <w:bookmarkStart w:id="3151" w:name="_Toc160470694"/>
      <w:bookmarkStart w:id="3152" w:name="_Toc164873838"/>
      <w:bookmarkStart w:id="3153" w:name="_Toc180306476"/>
      <w:bookmarkStart w:id="3154" w:name="_Toc195374208"/>
      <w:bookmarkStart w:id="3155" w:name="_Toc199185312"/>
      <w:r w:rsidRPr="00810ECB">
        <w:t>6.4.3.4.3</w:t>
      </w:r>
      <w:r w:rsidRPr="00810ECB">
        <w:tab/>
        <w:t>Resource Standard Methods</w:t>
      </w:r>
      <w:bookmarkEnd w:id="3147"/>
      <w:bookmarkEnd w:id="3148"/>
      <w:bookmarkEnd w:id="3149"/>
      <w:bookmarkEnd w:id="3150"/>
      <w:bookmarkEnd w:id="3151"/>
      <w:bookmarkEnd w:id="3152"/>
      <w:bookmarkEnd w:id="3153"/>
      <w:bookmarkEnd w:id="3154"/>
      <w:bookmarkEnd w:id="3155"/>
    </w:p>
    <w:p w14:paraId="35D1F942" w14:textId="77777777" w:rsidR="00810ECB" w:rsidRPr="00810ECB" w:rsidRDefault="00810ECB" w:rsidP="0052668D">
      <w:pPr>
        <w:pStyle w:val="H6"/>
      </w:pPr>
      <w:bookmarkStart w:id="3156" w:name="_Toc144024255"/>
      <w:bookmarkStart w:id="3157" w:name="_Toc148176968"/>
      <w:bookmarkStart w:id="3158" w:name="_Toc151379432"/>
      <w:bookmarkStart w:id="3159" w:name="_Toc151445613"/>
      <w:bookmarkStart w:id="3160" w:name="_Toc160470695"/>
      <w:bookmarkStart w:id="3161" w:name="_Toc164873839"/>
      <w:bookmarkStart w:id="3162" w:name="_Toc180306477"/>
      <w:r w:rsidRPr="00810ECB">
        <w:t>6.4.3.4.3.1</w:t>
      </w:r>
      <w:r w:rsidRPr="00810ECB">
        <w:tab/>
        <w:t>GET</w:t>
      </w:r>
      <w:bookmarkEnd w:id="3156"/>
      <w:bookmarkEnd w:id="3157"/>
      <w:bookmarkEnd w:id="3158"/>
      <w:bookmarkEnd w:id="3159"/>
      <w:bookmarkEnd w:id="3160"/>
      <w:bookmarkEnd w:id="3161"/>
      <w:bookmarkEnd w:id="3162"/>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3163" w:name="_Toc144024256"/>
      <w:bookmarkStart w:id="3164" w:name="_Toc148176969"/>
      <w:bookmarkStart w:id="3165" w:name="_Toc151379433"/>
      <w:bookmarkStart w:id="3166" w:name="_Toc151445614"/>
      <w:bookmarkStart w:id="3167" w:name="_Toc160470696"/>
      <w:bookmarkStart w:id="3168" w:name="_Toc164873840"/>
      <w:bookmarkStart w:id="3169" w:name="_Toc180306478"/>
      <w:bookmarkStart w:id="3170" w:name="_Toc195374209"/>
      <w:bookmarkStart w:id="3171" w:name="_Toc199185313"/>
      <w:r w:rsidRPr="00810ECB">
        <w:t>6.4.3.4.4</w:t>
      </w:r>
      <w:r w:rsidRPr="00810ECB">
        <w:tab/>
        <w:t>Resource Custom Operations</w:t>
      </w:r>
      <w:bookmarkEnd w:id="3163"/>
      <w:bookmarkEnd w:id="3164"/>
      <w:bookmarkEnd w:id="3165"/>
      <w:bookmarkEnd w:id="3166"/>
      <w:bookmarkEnd w:id="3167"/>
      <w:bookmarkEnd w:id="3168"/>
      <w:bookmarkEnd w:id="3169"/>
      <w:bookmarkEnd w:id="3170"/>
      <w:bookmarkEnd w:id="3171"/>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3172" w:name="_Toc144024257"/>
      <w:bookmarkStart w:id="3173" w:name="_Toc148176970"/>
      <w:bookmarkStart w:id="3174" w:name="_Toc151379434"/>
      <w:bookmarkStart w:id="3175" w:name="_Toc151445615"/>
      <w:bookmarkStart w:id="3176" w:name="_Toc160470697"/>
      <w:bookmarkStart w:id="3177" w:name="_Toc164873841"/>
      <w:bookmarkStart w:id="3178" w:name="_Toc180306479"/>
      <w:bookmarkStart w:id="3179" w:name="_Toc195374210"/>
      <w:bookmarkStart w:id="3180" w:name="_Toc199185314"/>
      <w:r w:rsidRPr="008874EC">
        <w:t>6.4.4</w:t>
      </w:r>
      <w:r w:rsidRPr="008874EC">
        <w:tab/>
      </w:r>
      <w:bookmarkEnd w:id="3124"/>
      <w:r w:rsidRPr="008874EC">
        <w:t>Custom Operations without associated resources</w:t>
      </w:r>
      <w:bookmarkEnd w:id="3125"/>
      <w:bookmarkEnd w:id="3126"/>
      <w:bookmarkEnd w:id="3127"/>
      <w:bookmarkEnd w:id="3128"/>
      <w:bookmarkEnd w:id="3172"/>
      <w:bookmarkEnd w:id="3173"/>
      <w:bookmarkEnd w:id="3174"/>
      <w:bookmarkEnd w:id="3175"/>
      <w:bookmarkEnd w:id="3176"/>
      <w:bookmarkEnd w:id="3177"/>
      <w:bookmarkEnd w:id="3178"/>
      <w:bookmarkEnd w:id="3179"/>
      <w:bookmarkEnd w:id="3180"/>
    </w:p>
    <w:p w14:paraId="14D6798C" w14:textId="77777777" w:rsidR="008874EC" w:rsidRPr="008874EC" w:rsidRDefault="008874EC" w:rsidP="008874EC">
      <w:bookmarkStart w:id="3181" w:name="_Toc96843432"/>
      <w:bookmarkStart w:id="3182" w:name="_Toc96844407"/>
      <w:bookmarkStart w:id="3183" w:name="_Toc100739980"/>
      <w:bookmarkStart w:id="3184"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3185" w:name="_Toc144024258"/>
      <w:bookmarkStart w:id="3186" w:name="_Toc148176971"/>
      <w:bookmarkStart w:id="3187" w:name="_Toc151379435"/>
      <w:bookmarkStart w:id="3188" w:name="_Toc151445616"/>
      <w:bookmarkStart w:id="3189" w:name="_Toc160470698"/>
      <w:bookmarkStart w:id="3190" w:name="_Toc164873842"/>
      <w:bookmarkStart w:id="3191" w:name="_Toc180306480"/>
      <w:bookmarkStart w:id="3192" w:name="_Toc195374211"/>
      <w:bookmarkStart w:id="3193" w:name="_Toc199185315"/>
      <w:r w:rsidRPr="008874EC">
        <w:t>6.4.5</w:t>
      </w:r>
      <w:r w:rsidRPr="008874EC">
        <w:tab/>
        <w:t>Notifications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734DF01B" w14:textId="77777777" w:rsidR="008874EC" w:rsidRPr="008874EC" w:rsidRDefault="008874EC" w:rsidP="008874EC">
      <w:pPr>
        <w:pStyle w:val="Heading4"/>
      </w:pPr>
      <w:bookmarkStart w:id="3194" w:name="_Toc96843433"/>
      <w:bookmarkStart w:id="3195" w:name="_Toc96844408"/>
      <w:bookmarkStart w:id="3196" w:name="_Toc100739981"/>
      <w:bookmarkStart w:id="3197" w:name="_Toc129252554"/>
      <w:bookmarkStart w:id="3198" w:name="_Toc144024259"/>
      <w:bookmarkStart w:id="3199" w:name="_Toc148176972"/>
      <w:bookmarkStart w:id="3200" w:name="_Toc151379436"/>
      <w:bookmarkStart w:id="3201" w:name="_Toc151445617"/>
      <w:bookmarkStart w:id="3202" w:name="_Toc160470699"/>
      <w:bookmarkStart w:id="3203" w:name="_Toc164873843"/>
      <w:bookmarkStart w:id="3204" w:name="_Toc180306481"/>
      <w:bookmarkStart w:id="3205" w:name="_Toc195374212"/>
      <w:bookmarkStart w:id="3206" w:name="_Toc199185316"/>
      <w:r w:rsidRPr="008874EC">
        <w:t>6.4.5.1</w:t>
      </w:r>
      <w:r w:rsidRPr="008874EC">
        <w:tab/>
        <w:t>General</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3207" w:name="_Toc96843434"/>
      <w:bookmarkStart w:id="3208" w:name="_Toc96844409"/>
      <w:bookmarkStart w:id="3209" w:name="_Toc100739982"/>
      <w:bookmarkStart w:id="3210" w:name="_Toc129252555"/>
      <w:bookmarkStart w:id="3211" w:name="_Toc144024260"/>
      <w:bookmarkStart w:id="3212" w:name="_Toc148176973"/>
      <w:bookmarkStart w:id="3213" w:name="_Toc151379437"/>
      <w:bookmarkStart w:id="3214" w:name="_Toc151445618"/>
      <w:bookmarkStart w:id="3215" w:name="_Toc160470700"/>
      <w:bookmarkStart w:id="3216" w:name="_Toc164873844"/>
      <w:bookmarkStart w:id="3217" w:name="_Toc180306482"/>
      <w:bookmarkStart w:id="3218" w:name="_Toc195374213"/>
      <w:bookmarkStart w:id="3219" w:name="_Toc199185317"/>
      <w:r w:rsidRPr="008874EC">
        <w:t>6.4</w:t>
      </w:r>
      <w:r w:rsidRPr="008874EC">
        <w:rPr>
          <w:lang w:val="en-US"/>
        </w:rPr>
        <w:t>.5.2</w:t>
      </w:r>
      <w:r w:rsidRPr="008874EC">
        <w:rPr>
          <w:lang w:val="en-US"/>
        </w:rPr>
        <w:tab/>
      </w:r>
      <w:bookmarkEnd w:id="3207"/>
      <w:bookmarkEnd w:id="3208"/>
      <w:bookmarkEnd w:id="3209"/>
      <w:bookmarkEnd w:id="3210"/>
      <w:r w:rsidRPr="008874EC">
        <w:t xml:space="preserve">Transmission Quality Measurement </w:t>
      </w:r>
      <w:r w:rsidRPr="008874EC">
        <w:rPr>
          <w:lang w:val="en-US"/>
        </w:rPr>
        <w:t>Notification</w:t>
      </w:r>
      <w:bookmarkEnd w:id="3211"/>
      <w:bookmarkEnd w:id="3212"/>
      <w:bookmarkEnd w:id="3213"/>
      <w:bookmarkEnd w:id="3214"/>
      <w:bookmarkEnd w:id="3215"/>
      <w:bookmarkEnd w:id="3216"/>
      <w:bookmarkEnd w:id="3217"/>
      <w:bookmarkEnd w:id="3218"/>
      <w:bookmarkEnd w:id="3219"/>
    </w:p>
    <w:p w14:paraId="27E35679" w14:textId="77777777" w:rsidR="008874EC" w:rsidRPr="008874EC" w:rsidRDefault="008874EC" w:rsidP="008874EC">
      <w:pPr>
        <w:pStyle w:val="Heading5"/>
        <w:rPr>
          <w:noProof/>
          <w:lang w:val="en-US"/>
        </w:rPr>
      </w:pPr>
      <w:bookmarkStart w:id="3220" w:name="_Toc96843435"/>
      <w:bookmarkStart w:id="3221" w:name="_Toc96844410"/>
      <w:bookmarkStart w:id="3222" w:name="_Toc100739983"/>
      <w:bookmarkStart w:id="3223" w:name="_Toc129252556"/>
      <w:bookmarkStart w:id="3224" w:name="_Toc144024261"/>
      <w:bookmarkStart w:id="3225" w:name="_Toc148176974"/>
      <w:bookmarkStart w:id="3226" w:name="_Toc151379438"/>
      <w:bookmarkStart w:id="3227" w:name="_Toc151445619"/>
      <w:bookmarkStart w:id="3228" w:name="_Toc160470701"/>
      <w:bookmarkStart w:id="3229" w:name="_Toc164873845"/>
      <w:bookmarkStart w:id="3230" w:name="_Toc180306483"/>
      <w:bookmarkStart w:id="3231" w:name="_Toc195374214"/>
      <w:bookmarkStart w:id="3232" w:name="_Toc199185318"/>
      <w:r w:rsidRPr="008874EC">
        <w:t>6.4</w:t>
      </w:r>
      <w:r w:rsidRPr="008874EC">
        <w:rPr>
          <w:lang w:val="en-US"/>
        </w:rPr>
        <w:t>.5.2</w:t>
      </w:r>
      <w:r w:rsidRPr="008874EC">
        <w:rPr>
          <w:noProof/>
          <w:lang w:val="en-US"/>
        </w:rPr>
        <w:t>.1</w:t>
      </w:r>
      <w:r w:rsidRPr="008874EC">
        <w:rPr>
          <w:noProof/>
          <w:lang w:val="en-US"/>
        </w:rPr>
        <w:tab/>
        <w:t>Description</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3233" w:name="_Toc96843436"/>
      <w:bookmarkStart w:id="3234" w:name="_Toc96844411"/>
      <w:bookmarkStart w:id="3235" w:name="_Toc100739984"/>
      <w:bookmarkStart w:id="3236" w:name="_Toc129252557"/>
      <w:bookmarkStart w:id="3237" w:name="_Toc144024262"/>
      <w:bookmarkStart w:id="3238" w:name="_Toc148176975"/>
      <w:bookmarkStart w:id="3239" w:name="_Toc151379439"/>
      <w:bookmarkStart w:id="3240" w:name="_Toc151445620"/>
      <w:bookmarkStart w:id="3241" w:name="_Toc160470702"/>
      <w:bookmarkStart w:id="3242" w:name="_Toc164873846"/>
      <w:bookmarkStart w:id="3243" w:name="_Toc180306484"/>
      <w:bookmarkStart w:id="3244" w:name="_Toc195374215"/>
      <w:bookmarkStart w:id="3245" w:name="_Toc199185319"/>
      <w:r w:rsidRPr="008874EC">
        <w:t>6.4.5.2</w:t>
      </w:r>
      <w:r w:rsidRPr="008874EC">
        <w:rPr>
          <w:noProof/>
        </w:rPr>
        <w:t>.2</w:t>
      </w:r>
      <w:r w:rsidRPr="008874EC">
        <w:rPr>
          <w:noProof/>
        </w:rPr>
        <w:tab/>
        <w:t>Target URI</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3246" w:name="_Toc96843437"/>
      <w:bookmarkStart w:id="3247" w:name="_Toc96844412"/>
      <w:bookmarkStart w:id="3248" w:name="_Toc100739985"/>
      <w:bookmarkStart w:id="3249" w:name="_Toc129252558"/>
      <w:bookmarkStart w:id="3250" w:name="_Toc144024263"/>
      <w:bookmarkStart w:id="3251" w:name="_Toc148176976"/>
      <w:bookmarkStart w:id="3252" w:name="_Toc151379440"/>
      <w:bookmarkStart w:id="3253" w:name="_Toc151445621"/>
      <w:bookmarkStart w:id="3254" w:name="_Toc160470703"/>
      <w:bookmarkStart w:id="3255" w:name="_Toc164873847"/>
      <w:bookmarkStart w:id="3256" w:name="_Toc180306485"/>
      <w:bookmarkStart w:id="3257" w:name="_Toc195374216"/>
      <w:bookmarkStart w:id="3258" w:name="_Toc199185320"/>
      <w:r w:rsidRPr="008874EC">
        <w:t>6.4.5.2</w:t>
      </w:r>
      <w:r w:rsidRPr="008874EC">
        <w:rPr>
          <w:noProof/>
        </w:rPr>
        <w:t>.3</w:t>
      </w:r>
      <w:r w:rsidRPr="008874EC">
        <w:rPr>
          <w:noProof/>
        </w:rPr>
        <w:tab/>
        <w:t>Standard Methods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25048C25" w14:textId="77777777" w:rsidR="008874EC" w:rsidRPr="008874EC" w:rsidRDefault="008874EC" w:rsidP="0052668D">
      <w:pPr>
        <w:pStyle w:val="H6"/>
        <w:rPr>
          <w:noProof/>
        </w:rPr>
      </w:pPr>
      <w:bookmarkStart w:id="3259" w:name="_Toc96843438"/>
      <w:bookmarkStart w:id="3260" w:name="_Toc96844413"/>
      <w:bookmarkStart w:id="3261" w:name="_Toc100739986"/>
      <w:bookmarkStart w:id="3262" w:name="_Toc129252559"/>
      <w:bookmarkStart w:id="3263" w:name="_Toc144024264"/>
      <w:bookmarkStart w:id="3264" w:name="_Toc148176977"/>
      <w:bookmarkStart w:id="3265" w:name="_Toc151379441"/>
      <w:bookmarkStart w:id="3266" w:name="_Toc151445622"/>
      <w:bookmarkStart w:id="3267" w:name="_Toc160470704"/>
      <w:bookmarkStart w:id="3268" w:name="_Toc164873848"/>
      <w:bookmarkStart w:id="3269" w:name="_Toc180306486"/>
      <w:r w:rsidRPr="008874EC">
        <w:t>6.4.5.2.3</w:t>
      </w:r>
      <w:r w:rsidRPr="008874EC">
        <w:rPr>
          <w:noProof/>
        </w:rPr>
        <w:t>.1</w:t>
      </w:r>
      <w:r w:rsidRPr="008874EC">
        <w:rPr>
          <w:noProof/>
        </w:rPr>
        <w:tab/>
        <w:t>POST</w:t>
      </w:r>
      <w:bookmarkEnd w:id="3259"/>
      <w:bookmarkEnd w:id="3260"/>
      <w:bookmarkEnd w:id="3261"/>
      <w:bookmarkEnd w:id="3262"/>
      <w:bookmarkEnd w:id="3263"/>
      <w:bookmarkEnd w:id="3264"/>
      <w:bookmarkEnd w:id="3265"/>
      <w:bookmarkEnd w:id="3266"/>
      <w:bookmarkEnd w:id="3267"/>
      <w:bookmarkEnd w:id="3268"/>
      <w:bookmarkEnd w:id="3269"/>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3270" w:name="_Toc144024265"/>
      <w:bookmarkStart w:id="3271" w:name="_Toc148176978"/>
      <w:bookmarkStart w:id="3272" w:name="_Toc151379442"/>
      <w:bookmarkStart w:id="3273" w:name="_Toc151445623"/>
      <w:bookmarkStart w:id="3274" w:name="_Toc160470705"/>
      <w:bookmarkStart w:id="3275" w:name="_Toc164873849"/>
      <w:bookmarkStart w:id="3276" w:name="_Toc180306487"/>
      <w:bookmarkStart w:id="3277" w:name="_Toc195374217"/>
      <w:bookmarkStart w:id="3278" w:name="_Toc199185321"/>
      <w:bookmarkStart w:id="3279" w:name="_Toc96843453"/>
      <w:bookmarkStart w:id="3280" w:name="_Toc96844428"/>
      <w:bookmarkStart w:id="3281" w:name="_Toc100740001"/>
      <w:bookmarkStart w:id="3282" w:name="_Toc129252574"/>
      <w:r w:rsidRPr="0046710E">
        <w:t>6.4.6</w:t>
      </w:r>
      <w:r w:rsidRPr="0046710E">
        <w:tab/>
        <w:t>Data Model</w:t>
      </w:r>
      <w:bookmarkEnd w:id="3270"/>
      <w:bookmarkEnd w:id="3271"/>
      <w:bookmarkEnd w:id="3272"/>
      <w:bookmarkEnd w:id="3273"/>
      <w:bookmarkEnd w:id="3274"/>
      <w:bookmarkEnd w:id="3275"/>
      <w:bookmarkEnd w:id="3276"/>
      <w:bookmarkEnd w:id="3277"/>
      <w:bookmarkEnd w:id="3278"/>
    </w:p>
    <w:p w14:paraId="10BED0EC" w14:textId="77777777" w:rsidR="0046710E" w:rsidRPr="0046710E" w:rsidRDefault="0046710E" w:rsidP="0046710E">
      <w:pPr>
        <w:pStyle w:val="Heading4"/>
      </w:pPr>
      <w:bookmarkStart w:id="3283" w:name="_Toc96843440"/>
      <w:bookmarkStart w:id="3284" w:name="_Toc96844415"/>
      <w:bookmarkStart w:id="3285" w:name="_Toc100739988"/>
      <w:bookmarkStart w:id="3286" w:name="_Toc129252561"/>
      <w:bookmarkStart w:id="3287" w:name="_Toc144024266"/>
      <w:bookmarkStart w:id="3288" w:name="_Toc148176979"/>
      <w:bookmarkStart w:id="3289" w:name="_Toc151379443"/>
      <w:bookmarkStart w:id="3290" w:name="_Toc151445624"/>
      <w:bookmarkStart w:id="3291" w:name="_Toc160470706"/>
      <w:bookmarkStart w:id="3292" w:name="_Toc164873850"/>
      <w:bookmarkStart w:id="3293" w:name="_Toc180306488"/>
      <w:bookmarkStart w:id="3294" w:name="_Toc195374218"/>
      <w:bookmarkStart w:id="3295" w:name="_Toc199185322"/>
      <w:r w:rsidRPr="0046710E">
        <w:t>6.4.6.1</w:t>
      </w:r>
      <w:r w:rsidRPr="0046710E">
        <w:tab/>
        <w:t>General</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3296" w:name="_Toc96843441"/>
      <w:bookmarkStart w:id="3297" w:name="_Toc96844416"/>
      <w:bookmarkStart w:id="3298" w:name="_Toc100739989"/>
      <w:bookmarkStart w:id="3299" w:name="_Toc129252562"/>
      <w:bookmarkStart w:id="3300" w:name="_Toc144024267"/>
      <w:bookmarkStart w:id="3301" w:name="_Toc148176980"/>
      <w:bookmarkStart w:id="3302" w:name="_Toc151379444"/>
      <w:bookmarkStart w:id="3303" w:name="_Toc151445625"/>
      <w:bookmarkStart w:id="3304" w:name="_Toc160470707"/>
      <w:bookmarkStart w:id="3305" w:name="_Toc164873851"/>
      <w:bookmarkStart w:id="3306" w:name="_Toc180306489"/>
      <w:bookmarkStart w:id="3307" w:name="_Toc195374219"/>
      <w:bookmarkStart w:id="3308" w:name="_Toc199185323"/>
      <w:r w:rsidRPr="0046710E">
        <w:t>6.4</w:t>
      </w:r>
      <w:r w:rsidRPr="0046710E">
        <w:rPr>
          <w:lang w:val="en-US"/>
        </w:rPr>
        <w:t>.6.2</w:t>
      </w:r>
      <w:r w:rsidRPr="0046710E">
        <w:rPr>
          <w:lang w:val="en-US"/>
        </w:rPr>
        <w:tab/>
        <w:t>Structured data types</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057FC47F" w14:textId="77777777" w:rsidR="0046710E" w:rsidRPr="0046710E" w:rsidRDefault="0046710E" w:rsidP="0046710E">
      <w:pPr>
        <w:pStyle w:val="Heading5"/>
      </w:pPr>
      <w:bookmarkStart w:id="3309" w:name="_Toc96843442"/>
      <w:bookmarkStart w:id="3310" w:name="_Toc96844417"/>
      <w:bookmarkStart w:id="3311" w:name="_Toc100739990"/>
      <w:bookmarkStart w:id="3312" w:name="_Toc129252563"/>
      <w:bookmarkStart w:id="3313" w:name="_Toc144024268"/>
      <w:bookmarkStart w:id="3314" w:name="_Toc148176981"/>
      <w:bookmarkStart w:id="3315" w:name="_Toc151379445"/>
      <w:bookmarkStart w:id="3316" w:name="_Toc151445626"/>
      <w:bookmarkStart w:id="3317" w:name="_Toc160470708"/>
      <w:bookmarkStart w:id="3318" w:name="_Toc164873852"/>
      <w:bookmarkStart w:id="3319" w:name="_Toc180306490"/>
      <w:bookmarkStart w:id="3320" w:name="_Toc195374220"/>
      <w:bookmarkStart w:id="3321" w:name="_Toc199185324"/>
      <w:r w:rsidRPr="0046710E">
        <w:t>6.4.6.2.1</w:t>
      </w:r>
      <w:r w:rsidRPr="0046710E">
        <w:tab/>
        <w:t>Introduction</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3322" w:name="_Toc96843443"/>
      <w:bookmarkStart w:id="3323" w:name="_Toc96844418"/>
      <w:bookmarkStart w:id="3324" w:name="_Toc100739991"/>
      <w:bookmarkStart w:id="3325" w:name="_Toc129252564"/>
      <w:bookmarkStart w:id="3326" w:name="_Toc144024269"/>
      <w:bookmarkStart w:id="3327" w:name="_Toc148176982"/>
      <w:bookmarkStart w:id="3328" w:name="_Toc151379446"/>
      <w:bookmarkStart w:id="3329" w:name="_Toc151445627"/>
      <w:bookmarkStart w:id="3330" w:name="_Toc160470709"/>
      <w:bookmarkStart w:id="3331" w:name="_Toc164873853"/>
      <w:bookmarkStart w:id="3332" w:name="_Toc180306491"/>
      <w:bookmarkStart w:id="3333" w:name="_Toc195374221"/>
      <w:bookmarkStart w:id="3334" w:name="_Toc199185325"/>
      <w:r w:rsidRPr="0046710E">
        <w:t>6.4.6.2.2</w:t>
      </w:r>
      <w:r w:rsidRPr="0046710E">
        <w:tab/>
        <w:t xml:space="preserve">Type: </w:t>
      </w:r>
      <w:bookmarkEnd w:id="3322"/>
      <w:bookmarkEnd w:id="3323"/>
      <w:bookmarkEnd w:id="3324"/>
      <w:bookmarkEnd w:id="3325"/>
      <w:r w:rsidRPr="0046710E">
        <w:t>TransQualMeasSubsc</w:t>
      </w:r>
      <w:bookmarkEnd w:id="3326"/>
      <w:bookmarkEnd w:id="3327"/>
      <w:bookmarkEnd w:id="3328"/>
      <w:bookmarkEnd w:id="3329"/>
      <w:bookmarkEnd w:id="3330"/>
      <w:bookmarkEnd w:id="3331"/>
      <w:bookmarkEnd w:id="3332"/>
      <w:bookmarkEnd w:id="3333"/>
      <w:bookmarkEnd w:id="3334"/>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3335" w:name="_Toc96843444"/>
      <w:bookmarkStart w:id="3336" w:name="_Toc96844419"/>
      <w:bookmarkStart w:id="3337" w:name="_Toc100739992"/>
      <w:bookmarkStart w:id="3338" w:name="_Toc129252565"/>
      <w:bookmarkStart w:id="3339" w:name="_Toc144024270"/>
      <w:bookmarkStart w:id="3340" w:name="_Toc148176983"/>
      <w:bookmarkStart w:id="3341" w:name="_Toc151379447"/>
      <w:bookmarkStart w:id="3342" w:name="_Toc151445628"/>
      <w:bookmarkStart w:id="3343" w:name="_Toc160470710"/>
      <w:bookmarkStart w:id="3344" w:name="_Toc164873854"/>
      <w:bookmarkStart w:id="3345" w:name="_Toc180306492"/>
      <w:bookmarkStart w:id="3346" w:name="_Toc195374222"/>
      <w:bookmarkStart w:id="3347" w:name="_Toc199185326"/>
      <w:r w:rsidRPr="0046710E">
        <w:t>6.4.6.2.3</w:t>
      </w:r>
      <w:r w:rsidRPr="0046710E">
        <w:tab/>
        <w:t xml:space="preserve">Type: </w:t>
      </w:r>
      <w:bookmarkEnd w:id="3335"/>
      <w:bookmarkEnd w:id="3336"/>
      <w:bookmarkEnd w:id="3337"/>
      <w:bookmarkEnd w:id="3338"/>
      <w:r w:rsidRPr="0046710E">
        <w:t>TransQualMeasReq</w:t>
      </w:r>
      <w:bookmarkEnd w:id="3339"/>
      <w:bookmarkEnd w:id="3340"/>
      <w:bookmarkEnd w:id="3341"/>
      <w:bookmarkEnd w:id="3342"/>
      <w:bookmarkEnd w:id="3343"/>
      <w:bookmarkEnd w:id="3344"/>
      <w:bookmarkEnd w:id="3345"/>
      <w:bookmarkEnd w:id="3346"/>
      <w:bookmarkEnd w:id="3347"/>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348" w:name="_Toc96843445"/>
      <w:bookmarkStart w:id="3349" w:name="_Toc96844420"/>
      <w:bookmarkStart w:id="3350" w:name="_Toc100739993"/>
      <w:bookmarkStart w:id="3351" w:name="_Toc129252566"/>
      <w:bookmarkStart w:id="3352" w:name="_Toc144024271"/>
      <w:bookmarkStart w:id="3353" w:name="_Toc148176984"/>
      <w:bookmarkStart w:id="3354" w:name="_Toc151379448"/>
      <w:bookmarkStart w:id="3355" w:name="_Toc151445629"/>
      <w:bookmarkStart w:id="3356" w:name="_Toc160470711"/>
      <w:bookmarkStart w:id="3357" w:name="_Toc164873855"/>
      <w:bookmarkStart w:id="3358" w:name="_Toc180306493"/>
      <w:bookmarkStart w:id="3359" w:name="_Toc195374223"/>
      <w:bookmarkStart w:id="3360" w:name="_Toc199185327"/>
      <w:bookmarkStart w:id="3361" w:name="_Toc96843447"/>
      <w:bookmarkStart w:id="3362" w:name="_Toc96844422"/>
      <w:bookmarkStart w:id="3363" w:name="_Toc100739995"/>
      <w:bookmarkStart w:id="3364" w:name="_Toc129252568"/>
      <w:r w:rsidRPr="0046710E">
        <w:t>6.4.6.2.4</w:t>
      </w:r>
      <w:r w:rsidRPr="0046710E">
        <w:tab/>
        <w:t xml:space="preserve">Type: </w:t>
      </w:r>
      <w:bookmarkEnd w:id="3348"/>
      <w:bookmarkEnd w:id="3349"/>
      <w:bookmarkEnd w:id="3350"/>
      <w:bookmarkEnd w:id="3351"/>
      <w:r w:rsidRPr="0046710E">
        <w:t>TransQualMeasSubscPatch</w:t>
      </w:r>
      <w:bookmarkEnd w:id="3352"/>
      <w:bookmarkEnd w:id="3353"/>
      <w:bookmarkEnd w:id="3354"/>
      <w:bookmarkEnd w:id="3355"/>
      <w:bookmarkEnd w:id="3356"/>
      <w:bookmarkEnd w:id="3357"/>
      <w:bookmarkEnd w:id="3358"/>
      <w:bookmarkEnd w:id="3359"/>
      <w:bookmarkEnd w:id="3360"/>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365" w:name="_Toc144024272"/>
      <w:bookmarkStart w:id="3366" w:name="_Toc148176985"/>
      <w:bookmarkStart w:id="3367" w:name="_Toc151379449"/>
      <w:bookmarkStart w:id="3368" w:name="_Toc151445630"/>
      <w:bookmarkStart w:id="3369" w:name="_Toc160470712"/>
      <w:bookmarkStart w:id="3370" w:name="_Toc164873856"/>
      <w:bookmarkStart w:id="3371" w:name="_Toc180306494"/>
      <w:bookmarkStart w:id="3372" w:name="_Toc195374224"/>
      <w:bookmarkStart w:id="3373" w:name="_Toc199185328"/>
      <w:r w:rsidRPr="0046710E">
        <w:t>6.4.6.2.5</w:t>
      </w:r>
      <w:r w:rsidRPr="0046710E">
        <w:tab/>
        <w:t>Type: TransQualMeasNotif</w:t>
      </w:r>
      <w:bookmarkEnd w:id="3365"/>
      <w:bookmarkEnd w:id="3366"/>
      <w:bookmarkEnd w:id="3367"/>
      <w:bookmarkEnd w:id="3368"/>
      <w:bookmarkEnd w:id="3369"/>
      <w:bookmarkEnd w:id="3370"/>
      <w:bookmarkEnd w:id="3371"/>
      <w:bookmarkEnd w:id="3372"/>
      <w:bookmarkEnd w:id="3373"/>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374" w:name="_Toc144024273"/>
      <w:bookmarkStart w:id="3375" w:name="_Toc148176986"/>
      <w:bookmarkStart w:id="3376" w:name="_Toc151379450"/>
      <w:bookmarkStart w:id="3377" w:name="_Toc151445631"/>
      <w:bookmarkStart w:id="3378" w:name="_Toc160470713"/>
      <w:bookmarkStart w:id="3379" w:name="_Toc164873857"/>
      <w:bookmarkStart w:id="3380" w:name="_Toc180306495"/>
      <w:bookmarkStart w:id="3381" w:name="_Toc195374225"/>
      <w:bookmarkStart w:id="3382" w:name="_Toc199185329"/>
      <w:r w:rsidRPr="0046710E">
        <w:t>6.4.6.2.6</w:t>
      </w:r>
      <w:r w:rsidRPr="0046710E">
        <w:tab/>
        <w:t>Type: TransQualMeasReport</w:t>
      </w:r>
      <w:bookmarkEnd w:id="3374"/>
      <w:bookmarkEnd w:id="3375"/>
      <w:bookmarkEnd w:id="3376"/>
      <w:bookmarkEnd w:id="3377"/>
      <w:bookmarkEnd w:id="3378"/>
      <w:bookmarkEnd w:id="3379"/>
      <w:bookmarkEnd w:id="3380"/>
      <w:bookmarkEnd w:id="3381"/>
      <w:bookmarkEnd w:id="3382"/>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383" w:name="_Toc144024274"/>
      <w:bookmarkStart w:id="3384" w:name="_Toc148176987"/>
      <w:bookmarkStart w:id="3385" w:name="_Toc151379451"/>
      <w:bookmarkStart w:id="3386" w:name="_Toc151445632"/>
      <w:bookmarkStart w:id="3387" w:name="_Toc160470714"/>
      <w:bookmarkStart w:id="3388" w:name="_Toc164873858"/>
      <w:bookmarkStart w:id="3389" w:name="_Toc180306496"/>
      <w:bookmarkStart w:id="3390" w:name="_Toc195374226"/>
      <w:bookmarkStart w:id="3391" w:name="_Toc199185330"/>
      <w:r w:rsidRPr="008A4FCA">
        <w:t>6.4.6.2.7</w:t>
      </w:r>
      <w:r w:rsidRPr="008A4FCA">
        <w:tab/>
        <w:t>Type: TransQualMeasCriteria</w:t>
      </w:r>
      <w:bookmarkEnd w:id="3383"/>
      <w:bookmarkEnd w:id="3384"/>
      <w:bookmarkEnd w:id="3385"/>
      <w:bookmarkEnd w:id="3386"/>
      <w:bookmarkEnd w:id="3387"/>
      <w:bookmarkEnd w:id="3388"/>
      <w:bookmarkEnd w:id="3389"/>
      <w:bookmarkEnd w:id="3390"/>
      <w:bookmarkEnd w:id="3391"/>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392" w:name="_Toc144024275"/>
      <w:bookmarkStart w:id="3393" w:name="_Toc148176988"/>
      <w:bookmarkStart w:id="3394" w:name="_Toc151379452"/>
      <w:bookmarkStart w:id="3395" w:name="_Toc151445633"/>
      <w:bookmarkStart w:id="3396" w:name="_Toc160470715"/>
      <w:bookmarkStart w:id="3397" w:name="_Toc164873859"/>
      <w:bookmarkStart w:id="3398" w:name="_Toc180306497"/>
      <w:bookmarkStart w:id="3399" w:name="_Toc195374227"/>
      <w:bookmarkStart w:id="3400" w:name="_Toc199185331"/>
      <w:r w:rsidRPr="008A4FCA">
        <w:t>6.4.6.2.8</w:t>
      </w:r>
      <w:r w:rsidRPr="008A4FCA">
        <w:tab/>
        <w:t>Type: TransQualMeasData</w:t>
      </w:r>
      <w:bookmarkEnd w:id="3392"/>
      <w:bookmarkEnd w:id="3393"/>
      <w:bookmarkEnd w:id="3394"/>
      <w:bookmarkEnd w:id="3395"/>
      <w:bookmarkEnd w:id="3396"/>
      <w:bookmarkEnd w:id="3397"/>
      <w:bookmarkEnd w:id="3398"/>
      <w:bookmarkEnd w:id="3399"/>
      <w:bookmarkEnd w:id="3400"/>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401" w:name="_Toc144024277"/>
      <w:bookmarkStart w:id="3402" w:name="_Toc148176990"/>
      <w:bookmarkStart w:id="3403" w:name="_Toc151379453"/>
      <w:bookmarkStart w:id="3404" w:name="_Toc151445634"/>
      <w:bookmarkStart w:id="3405" w:name="_Toc160470716"/>
      <w:bookmarkStart w:id="3406" w:name="_Toc164873860"/>
      <w:bookmarkStart w:id="3407" w:name="_Toc180306498"/>
      <w:bookmarkStart w:id="3408" w:name="_Toc195374228"/>
      <w:bookmarkStart w:id="3409" w:name="_Toc199185332"/>
      <w:r w:rsidRPr="0046710E">
        <w:t>6.4.6</w:t>
      </w:r>
      <w:r w:rsidRPr="00F6706F">
        <w:t>.2.</w:t>
      </w:r>
      <w:r w:rsidR="00F75055">
        <w:t>9</w:t>
      </w:r>
      <w:r w:rsidRPr="00F6706F">
        <w:tab/>
        <w:t>Type: HistTransQualMeasReports</w:t>
      </w:r>
      <w:bookmarkEnd w:id="3401"/>
      <w:bookmarkEnd w:id="3402"/>
      <w:bookmarkEnd w:id="3403"/>
      <w:bookmarkEnd w:id="3404"/>
      <w:bookmarkEnd w:id="3405"/>
      <w:bookmarkEnd w:id="3406"/>
      <w:bookmarkEnd w:id="3407"/>
      <w:bookmarkEnd w:id="3408"/>
      <w:bookmarkEnd w:id="3409"/>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410" w:name="_Toc160470717"/>
      <w:bookmarkStart w:id="3411" w:name="_Toc164873861"/>
      <w:bookmarkStart w:id="3412" w:name="_Toc180306499"/>
      <w:bookmarkStart w:id="3413" w:name="_Toc195374229"/>
      <w:bookmarkStart w:id="3414" w:name="_Toc199185333"/>
      <w:bookmarkStart w:id="3415" w:name="_Toc144024278"/>
      <w:bookmarkStart w:id="3416" w:name="_Toc148176991"/>
      <w:bookmarkStart w:id="3417" w:name="_Toc151379454"/>
      <w:bookmarkStart w:id="3418" w:name="_Toc151445635"/>
      <w:r w:rsidRPr="0046710E">
        <w:t>6.4.6</w:t>
      </w:r>
      <w:r w:rsidRPr="00F6706F">
        <w:t>.2.</w:t>
      </w:r>
      <w:r>
        <w:t>10</w:t>
      </w:r>
      <w:r w:rsidRPr="00F6706F">
        <w:tab/>
        <w:t xml:space="preserve">Type: </w:t>
      </w:r>
      <w:r w:rsidRPr="0046710E">
        <w:t>TransQualMeas</w:t>
      </w:r>
      <w:r>
        <w:t>CriteriaSet</w:t>
      </w:r>
      <w:bookmarkEnd w:id="3410"/>
      <w:bookmarkEnd w:id="3411"/>
      <w:bookmarkEnd w:id="3412"/>
      <w:bookmarkEnd w:id="3413"/>
      <w:bookmarkEnd w:id="3414"/>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419" w:name="_Toc195374230"/>
      <w:bookmarkStart w:id="3420" w:name="_Toc199185334"/>
      <w:bookmarkStart w:id="3421" w:name="_Toc160470718"/>
      <w:bookmarkStart w:id="3422" w:name="_Toc164873862"/>
      <w:bookmarkStart w:id="3423" w:name="_Toc180306500"/>
      <w:r w:rsidRPr="0046710E">
        <w:t>6.4.6</w:t>
      </w:r>
      <w:r w:rsidRPr="00F6706F">
        <w:t>.2.</w:t>
      </w:r>
      <w:r>
        <w:t>11</w:t>
      </w:r>
      <w:r w:rsidRPr="00F6706F">
        <w:tab/>
        <w:t xml:space="preserve">Type: </w:t>
      </w:r>
      <w:r>
        <w:t>Crossflow</w:t>
      </w:r>
      <w:bookmarkEnd w:id="3419"/>
      <w:bookmarkEnd w:id="3420"/>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3424" w:name="_Toc195374231"/>
      <w:bookmarkStart w:id="3425" w:name="_Toc199185335"/>
      <w:r w:rsidRPr="0046710E">
        <w:t>6.4.6</w:t>
      </w:r>
      <w:r w:rsidRPr="00F6706F">
        <w:t>.2.</w:t>
      </w:r>
      <w:r>
        <w:t>12</w:t>
      </w:r>
      <w:r w:rsidRPr="00F6706F">
        <w:tab/>
        <w:t xml:space="preserve">Type: </w:t>
      </w:r>
      <w:r>
        <w:t>CrossflowInfo</w:t>
      </w:r>
      <w:bookmarkEnd w:id="3424"/>
      <w:bookmarkEnd w:id="3425"/>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426" w:name="_Toc195374232"/>
      <w:bookmarkStart w:id="3427" w:name="_Toc199185336"/>
      <w:r w:rsidRPr="0046710E">
        <w:t>6.4</w:t>
      </w:r>
      <w:r w:rsidRPr="0046710E">
        <w:rPr>
          <w:lang w:val="en-US"/>
        </w:rPr>
        <w:t>.6.3</w:t>
      </w:r>
      <w:r w:rsidRPr="0046710E">
        <w:rPr>
          <w:lang w:val="en-US"/>
        </w:rPr>
        <w:tab/>
        <w:t>Simple data types and enumerations</w:t>
      </w:r>
      <w:bookmarkEnd w:id="3361"/>
      <w:bookmarkEnd w:id="3362"/>
      <w:bookmarkEnd w:id="3363"/>
      <w:bookmarkEnd w:id="3364"/>
      <w:bookmarkEnd w:id="3415"/>
      <w:bookmarkEnd w:id="3416"/>
      <w:bookmarkEnd w:id="3417"/>
      <w:bookmarkEnd w:id="3418"/>
      <w:bookmarkEnd w:id="3421"/>
      <w:bookmarkEnd w:id="3422"/>
      <w:bookmarkEnd w:id="3423"/>
      <w:bookmarkEnd w:id="3426"/>
      <w:bookmarkEnd w:id="3427"/>
    </w:p>
    <w:p w14:paraId="48FC3F12" w14:textId="77777777" w:rsidR="0046710E" w:rsidRPr="0046710E" w:rsidRDefault="0046710E" w:rsidP="0046710E">
      <w:pPr>
        <w:pStyle w:val="Heading5"/>
      </w:pPr>
      <w:bookmarkStart w:id="3428" w:name="_Toc96843448"/>
      <w:bookmarkStart w:id="3429" w:name="_Toc96844423"/>
      <w:bookmarkStart w:id="3430" w:name="_Toc100739996"/>
      <w:bookmarkStart w:id="3431" w:name="_Toc129252569"/>
      <w:bookmarkStart w:id="3432" w:name="_Toc144024279"/>
      <w:bookmarkStart w:id="3433" w:name="_Toc148176992"/>
      <w:bookmarkStart w:id="3434" w:name="_Toc151379455"/>
      <w:bookmarkStart w:id="3435" w:name="_Toc151445636"/>
      <w:bookmarkStart w:id="3436" w:name="_Toc160470719"/>
      <w:bookmarkStart w:id="3437" w:name="_Toc164873863"/>
      <w:bookmarkStart w:id="3438" w:name="_Toc180306501"/>
      <w:bookmarkStart w:id="3439" w:name="_Toc195374233"/>
      <w:bookmarkStart w:id="3440" w:name="_Toc199185337"/>
      <w:r w:rsidRPr="0046710E">
        <w:t>6.4.6.3.1</w:t>
      </w:r>
      <w:r w:rsidRPr="0046710E">
        <w:tab/>
        <w:t>Introduction</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441" w:name="_Toc96843449"/>
      <w:bookmarkStart w:id="3442" w:name="_Toc96844424"/>
      <w:bookmarkStart w:id="3443" w:name="_Toc100739997"/>
      <w:bookmarkStart w:id="3444" w:name="_Toc129252570"/>
      <w:bookmarkStart w:id="3445" w:name="_Toc144024280"/>
      <w:bookmarkStart w:id="3446" w:name="_Toc148176993"/>
      <w:bookmarkStart w:id="3447" w:name="_Toc151379456"/>
      <w:bookmarkStart w:id="3448" w:name="_Toc151445637"/>
      <w:bookmarkStart w:id="3449" w:name="_Toc160470720"/>
      <w:bookmarkStart w:id="3450" w:name="_Toc164873864"/>
      <w:bookmarkStart w:id="3451" w:name="_Toc180306502"/>
      <w:bookmarkStart w:id="3452" w:name="_Toc195374234"/>
      <w:bookmarkStart w:id="3453" w:name="_Toc199185338"/>
      <w:r w:rsidRPr="0046710E">
        <w:t>6.4.6.3.2</w:t>
      </w:r>
      <w:r w:rsidRPr="0046710E">
        <w:tab/>
        <w:t>Simple data types</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454" w:name="_Toc144024281"/>
      <w:bookmarkStart w:id="3455" w:name="_Toc148176994"/>
      <w:bookmarkStart w:id="3456" w:name="_Toc151379457"/>
      <w:bookmarkStart w:id="3457" w:name="_Toc151445638"/>
      <w:bookmarkStart w:id="3458" w:name="_Toc160470721"/>
      <w:bookmarkStart w:id="3459" w:name="_Toc164873865"/>
      <w:bookmarkStart w:id="3460" w:name="_Toc180306503"/>
      <w:bookmarkStart w:id="3461" w:name="_Toc195374235"/>
      <w:bookmarkStart w:id="3462" w:name="_Toc199185339"/>
      <w:bookmarkStart w:id="3463" w:name="_Toc96843450"/>
      <w:bookmarkStart w:id="3464" w:name="_Toc96844425"/>
      <w:bookmarkStart w:id="3465" w:name="_Toc100739998"/>
      <w:bookmarkStart w:id="3466" w:name="_Toc129252571"/>
      <w:r w:rsidRPr="00517BFA">
        <w:t>6.4.6.3.3</w:t>
      </w:r>
      <w:r w:rsidRPr="00517BFA">
        <w:tab/>
        <w:t>Enumeration: MeasurementId</w:t>
      </w:r>
      <w:bookmarkEnd w:id="3454"/>
      <w:bookmarkEnd w:id="3455"/>
      <w:bookmarkEnd w:id="3456"/>
      <w:bookmarkEnd w:id="3457"/>
      <w:bookmarkEnd w:id="3458"/>
      <w:bookmarkEnd w:id="3459"/>
      <w:bookmarkEnd w:id="3460"/>
      <w:bookmarkEnd w:id="3461"/>
      <w:bookmarkEnd w:id="3462"/>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467" w:name="_Toc144024282"/>
      <w:bookmarkStart w:id="3468" w:name="_Toc148176995"/>
      <w:bookmarkStart w:id="3469" w:name="_Toc151379458"/>
      <w:bookmarkStart w:id="3470" w:name="_Toc151445639"/>
      <w:bookmarkStart w:id="3471" w:name="_Toc160470722"/>
      <w:bookmarkStart w:id="3472" w:name="_Toc164873866"/>
      <w:bookmarkStart w:id="3473" w:name="_Toc180306504"/>
      <w:bookmarkStart w:id="3474" w:name="_Toc195374236"/>
      <w:bookmarkStart w:id="3475" w:name="_Toc199185340"/>
      <w:r w:rsidRPr="00517BFA">
        <w:t>6.4.6.3.4</w:t>
      </w:r>
      <w:r w:rsidRPr="00517BFA">
        <w:tab/>
        <w:t xml:space="preserve">Enumeration: </w:t>
      </w:r>
      <w:r w:rsidRPr="00517BFA">
        <w:rPr>
          <w:noProof/>
        </w:rPr>
        <w:t>RepGranularity</w:t>
      </w:r>
      <w:bookmarkEnd w:id="3467"/>
      <w:bookmarkEnd w:id="3468"/>
      <w:bookmarkEnd w:id="3469"/>
      <w:bookmarkEnd w:id="3470"/>
      <w:bookmarkEnd w:id="3471"/>
      <w:bookmarkEnd w:id="3472"/>
      <w:bookmarkEnd w:id="3473"/>
      <w:bookmarkEnd w:id="3474"/>
      <w:bookmarkEnd w:id="3475"/>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476" w:name="_Toc195374237"/>
      <w:bookmarkStart w:id="3477" w:name="_Toc199185341"/>
      <w:bookmarkStart w:id="3478" w:name="_Toc144024283"/>
      <w:bookmarkStart w:id="3479" w:name="_Toc148176996"/>
      <w:bookmarkStart w:id="3480" w:name="_Toc151379459"/>
      <w:bookmarkStart w:id="3481" w:name="_Toc151445640"/>
      <w:bookmarkStart w:id="3482" w:name="_Toc160470723"/>
      <w:bookmarkStart w:id="3483" w:name="_Toc164873867"/>
      <w:bookmarkStart w:id="3484" w:name="_Toc180306505"/>
      <w:r w:rsidRPr="00517BFA">
        <w:t>6.4.6.3.</w:t>
      </w:r>
      <w:r>
        <w:t>5</w:t>
      </w:r>
      <w:r w:rsidRPr="00517BFA">
        <w:tab/>
        <w:t xml:space="preserve">Enumeration: </w:t>
      </w:r>
      <w:r>
        <w:rPr>
          <w:noProof/>
        </w:rPr>
        <w:t>FlowDirection</w:t>
      </w:r>
      <w:bookmarkEnd w:id="3476"/>
      <w:bookmarkEnd w:id="3477"/>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485" w:name="_Toc195374238"/>
      <w:bookmarkStart w:id="3486" w:name="_Toc199185342"/>
      <w:r w:rsidRPr="0046710E">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463"/>
      <w:bookmarkEnd w:id="3464"/>
      <w:bookmarkEnd w:id="3465"/>
      <w:bookmarkEnd w:id="3466"/>
      <w:bookmarkEnd w:id="3478"/>
      <w:bookmarkEnd w:id="3479"/>
      <w:bookmarkEnd w:id="3480"/>
      <w:bookmarkEnd w:id="3481"/>
      <w:bookmarkEnd w:id="3482"/>
      <w:bookmarkEnd w:id="3483"/>
      <w:bookmarkEnd w:id="3484"/>
      <w:bookmarkEnd w:id="3485"/>
      <w:bookmarkEnd w:id="3486"/>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487" w:name="_Toc96843451"/>
      <w:bookmarkStart w:id="3488" w:name="_Toc96844426"/>
      <w:bookmarkStart w:id="3489" w:name="_Toc100739999"/>
      <w:bookmarkStart w:id="3490" w:name="_Toc129252572"/>
      <w:bookmarkStart w:id="3491" w:name="_Toc144024284"/>
      <w:bookmarkStart w:id="3492" w:name="_Toc148176997"/>
      <w:bookmarkStart w:id="3493" w:name="_Toc151379460"/>
      <w:bookmarkStart w:id="3494" w:name="_Toc151445641"/>
      <w:bookmarkStart w:id="3495" w:name="_Toc160470724"/>
      <w:bookmarkStart w:id="3496" w:name="_Toc164873868"/>
      <w:bookmarkStart w:id="3497" w:name="_Toc180306506"/>
      <w:bookmarkStart w:id="3498" w:name="_Toc195374239"/>
      <w:bookmarkStart w:id="3499" w:name="_Toc199185343"/>
      <w:r w:rsidRPr="0046710E">
        <w:t>6.4.6.5</w:t>
      </w:r>
      <w:r w:rsidRPr="0046710E">
        <w:tab/>
        <w:t>Binary data</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2941F090" w14:textId="77777777" w:rsidR="0046710E" w:rsidRPr="0046710E" w:rsidRDefault="0046710E" w:rsidP="0046710E">
      <w:pPr>
        <w:pStyle w:val="Heading5"/>
      </w:pPr>
      <w:bookmarkStart w:id="3500" w:name="_Toc96843452"/>
      <w:bookmarkStart w:id="3501" w:name="_Toc96844427"/>
      <w:bookmarkStart w:id="3502" w:name="_Toc100740000"/>
      <w:bookmarkStart w:id="3503" w:name="_Toc129252573"/>
      <w:bookmarkStart w:id="3504" w:name="_Toc144024285"/>
      <w:bookmarkStart w:id="3505" w:name="_Toc148176998"/>
      <w:bookmarkStart w:id="3506" w:name="_Toc151379461"/>
      <w:bookmarkStart w:id="3507" w:name="_Toc151445642"/>
      <w:bookmarkStart w:id="3508" w:name="_Toc160470725"/>
      <w:bookmarkStart w:id="3509" w:name="_Toc164873869"/>
      <w:bookmarkStart w:id="3510" w:name="_Toc180306507"/>
      <w:bookmarkStart w:id="3511" w:name="_Toc195374240"/>
      <w:bookmarkStart w:id="3512" w:name="_Toc199185344"/>
      <w:r w:rsidRPr="0046710E">
        <w:t>6.4.6.5.1</w:t>
      </w:r>
      <w:r w:rsidRPr="0046710E">
        <w:tab/>
        <w:t>Binary Data Types</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513" w:name="_Toc144024286"/>
      <w:bookmarkStart w:id="3514" w:name="_Toc148176999"/>
      <w:bookmarkStart w:id="3515" w:name="_Toc151379462"/>
      <w:bookmarkStart w:id="3516" w:name="_Toc151445643"/>
      <w:bookmarkStart w:id="3517" w:name="_Toc160470726"/>
      <w:bookmarkStart w:id="3518" w:name="_Toc164873870"/>
      <w:bookmarkStart w:id="3519" w:name="_Toc180306508"/>
      <w:bookmarkStart w:id="3520" w:name="_Toc195374241"/>
      <w:bookmarkStart w:id="3521" w:name="_Toc199185345"/>
      <w:r w:rsidRPr="008874EC">
        <w:t>6.4.7</w:t>
      </w:r>
      <w:r w:rsidRPr="008874EC">
        <w:tab/>
        <w:t>Error Handling</w:t>
      </w:r>
      <w:bookmarkEnd w:id="3279"/>
      <w:bookmarkEnd w:id="3280"/>
      <w:bookmarkEnd w:id="3281"/>
      <w:bookmarkEnd w:id="3282"/>
      <w:bookmarkEnd w:id="3513"/>
      <w:bookmarkEnd w:id="3514"/>
      <w:bookmarkEnd w:id="3515"/>
      <w:bookmarkEnd w:id="3516"/>
      <w:bookmarkEnd w:id="3517"/>
      <w:bookmarkEnd w:id="3518"/>
      <w:bookmarkEnd w:id="3519"/>
      <w:bookmarkEnd w:id="3520"/>
      <w:bookmarkEnd w:id="3521"/>
    </w:p>
    <w:p w14:paraId="516A9B7C" w14:textId="77777777" w:rsidR="008874EC" w:rsidRPr="008874EC" w:rsidRDefault="008874EC" w:rsidP="008874EC">
      <w:pPr>
        <w:pStyle w:val="Heading4"/>
      </w:pPr>
      <w:bookmarkStart w:id="3522" w:name="_Toc96843454"/>
      <w:bookmarkStart w:id="3523" w:name="_Toc96844429"/>
      <w:bookmarkStart w:id="3524" w:name="_Toc100740002"/>
      <w:bookmarkStart w:id="3525" w:name="_Toc129252575"/>
      <w:bookmarkStart w:id="3526" w:name="_Toc144024287"/>
      <w:bookmarkStart w:id="3527" w:name="_Toc148177000"/>
      <w:bookmarkStart w:id="3528" w:name="_Toc151379463"/>
      <w:bookmarkStart w:id="3529" w:name="_Toc151445644"/>
      <w:bookmarkStart w:id="3530" w:name="_Toc160470727"/>
      <w:bookmarkStart w:id="3531" w:name="_Toc164873871"/>
      <w:bookmarkStart w:id="3532" w:name="_Toc180306509"/>
      <w:bookmarkStart w:id="3533" w:name="_Toc195374242"/>
      <w:bookmarkStart w:id="3534" w:name="_Toc199185346"/>
      <w:r w:rsidRPr="008874EC">
        <w:t>6.4.7.1</w:t>
      </w:r>
      <w:r w:rsidRPr="008874EC">
        <w:tab/>
        <w:t>General</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535" w:name="_Toc96843455"/>
      <w:bookmarkStart w:id="3536" w:name="_Toc96844430"/>
      <w:bookmarkStart w:id="3537" w:name="_Toc100740003"/>
      <w:bookmarkStart w:id="3538" w:name="_Toc129252576"/>
      <w:bookmarkStart w:id="3539" w:name="_Toc144024288"/>
      <w:bookmarkStart w:id="3540" w:name="_Toc148177001"/>
      <w:bookmarkStart w:id="3541" w:name="_Toc151379464"/>
      <w:bookmarkStart w:id="3542" w:name="_Toc151445645"/>
      <w:bookmarkStart w:id="3543" w:name="_Toc160470728"/>
      <w:bookmarkStart w:id="3544" w:name="_Toc164873872"/>
      <w:bookmarkStart w:id="3545" w:name="_Toc180306510"/>
      <w:bookmarkStart w:id="3546" w:name="_Toc195374243"/>
      <w:bookmarkStart w:id="3547" w:name="_Toc199185347"/>
      <w:r w:rsidRPr="008874EC">
        <w:t>6.4.7.2</w:t>
      </w:r>
      <w:r w:rsidRPr="008874EC">
        <w:tab/>
        <w:t>Protocol Errors</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548" w:name="_Toc96843456"/>
      <w:bookmarkStart w:id="3549" w:name="_Toc96844431"/>
      <w:bookmarkStart w:id="3550" w:name="_Toc100740004"/>
      <w:bookmarkStart w:id="3551" w:name="_Toc129252577"/>
      <w:bookmarkStart w:id="3552" w:name="_Toc144024289"/>
      <w:bookmarkStart w:id="3553" w:name="_Toc148177002"/>
      <w:bookmarkStart w:id="3554" w:name="_Toc151379465"/>
      <w:bookmarkStart w:id="3555" w:name="_Toc151445646"/>
      <w:bookmarkStart w:id="3556" w:name="_Toc160470729"/>
      <w:bookmarkStart w:id="3557" w:name="_Toc164873873"/>
      <w:bookmarkStart w:id="3558" w:name="_Toc180306511"/>
      <w:bookmarkStart w:id="3559" w:name="_Toc195374244"/>
      <w:bookmarkStart w:id="3560" w:name="_Toc199185348"/>
      <w:r w:rsidRPr="008874EC">
        <w:t>6.4.7.3</w:t>
      </w:r>
      <w:r w:rsidRPr="008874EC">
        <w:tab/>
        <w:t>Application Errors</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561" w:name="_Toc96843457"/>
      <w:bookmarkStart w:id="3562" w:name="_Toc96844432"/>
      <w:bookmarkStart w:id="3563" w:name="_Toc100740005"/>
      <w:bookmarkStart w:id="3564" w:name="_Toc129252578"/>
      <w:bookmarkStart w:id="3565" w:name="_Toc144024290"/>
      <w:bookmarkStart w:id="3566" w:name="_Toc148177003"/>
      <w:bookmarkStart w:id="3567" w:name="_Toc151379466"/>
      <w:bookmarkStart w:id="3568" w:name="_Toc151445647"/>
      <w:bookmarkStart w:id="3569" w:name="_Toc160470730"/>
      <w:bookmarkStart w:id="3570" w:name="_Toc164873874"/>
      <w:bookmarkStart w:id="3571" w:name="_Toc180306512"/>
      <w:bookmarkStart w:id="3572" w:name="_Toc195374245"/>
      <w:bookmarkStart w:id="3573" w:name="_Toc199185349"/>
      <w:r w:rsidRPr="008874EC">
        <w:t>6.4.8</w:t>
      </w:r>
      <w:r w:rsidRPr="008874EC">
        <w:rPr>
          <w:lang w:eastAsia="zh-CN"/>
        </w:rPr>
        <w:tab/>
        <w:t>Feature negotiation</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574" w:name="_Toc96843458"/>
      <w:bookmarkStart w:id="3575" w:name="_Toc96844433"/>
      <w:bookmarkStart w:id="3576" w:name="_Toc100740006"/>
      <w:bookmarkStart w:id="3577" w:name="_Toc129252579"/>
      <w:bookmarkStart w:id="3578" w:name="_Toc144024291"/>
      <w:bookmarkStart w:id="3579" w:name="_Toc148177004"/>
      <w:bookmarkStart w:id="3580" w:name="_Toc151379467"/>
      <w:bookmarkStart w:id="3581" w:name="_Toc151445648"/>
      <w:bookmarkStart w:id="3582" w:name="_Toc160470731"/>
      <w:bookmarkStart w:id="3583" w:name="_Toc164873875"/>
      <w:bookmarkStart w:id="3584" w:name="_Toc180306513"/>
      <w:bookmarkStart w:id="3585" w:name="_Toc195374246"/>
      <w:bookmarkStart w:id="3586" w:name="_Toc199185350"/>
      <w:r w:rsidRPr="008874EC">
        <w:t>6.4.9</w:t>
      </w:r>
      <w:r w:rsidRPr="008874EC">
        <w:tab/>
        <w:t>Security</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587" w:name="_Toc148177005"/>
      <w:bookmarkStart w:id="3588" w:name="_Toc151379468"/>
      <w:bookmarkStart w:id="3589" w:name="_Toc151445649"/>
      <w:bookmarkStart w:id="3590" w:name="_Toc160470732"/>
      <w:bookmarkStart w:id="3591" w:name="_Toc164873876"/>
      <w:bookmarkStart w:id="3592" w:name="_Toc180306514"/>
      <w:bookmarkStart w:id="3593" w:name="_Toc195374247"/>
      <w:bookmarkStart w:id="3594" w:name="_Toc199185351"/>
      <w:r w:rsidRPr="000E1D0D">
        <w:rPr>
          <w:noProof/>
          <w:lang w:eastAsia="zh-CN"/>
        </w:rPr>
        <w:t>6.5</w:t>
      </w:r>
      <w:r w:rsidRPr="000E1D0D">
        <w:tab/>
        <w:t xml:space="preserve">SDD_PolicyConfiguration </w:t>
      </w:r>
      <w:r w:rsidR="00432CA8">
        <w:t xml:space="preserve">Service </w:t>
      </w:r>
      <w:r w:rsidRPr="000E1D0D">
        <w:t>API</w:t>
      </w:r>
      <w:bookmarkEnd w:id="3587"/>
      <w:bookmarkEnd w:id="3588"/>
      <w:bookmarkEnd w:id="3589"/>
      <w:bookmarkEnd w:id="3590"/>
      <w:bookmarkEnd w:id="3591"/>
      <w:bookmarkEnd w:id="3592"/>
      <w:bookmarkEnd w:id="3593"/>
      <w:bookmarkEnd w:id="3594"/>
    </w:p>
    <w:p w14:paraId="3BBBF06E" w14:textId="77777777" w:rsidR="00A96052" w:rsidRPr="000E1D0D" w:rsidRDefault="00A96052" w:rsidP="00A96052">
      <w:pPr>
        <w:pStyle w:val="Heading3"/>
      </w:pPr>
      <w:bookmarkStart w:id="3595" w:name="_Toc148177006"/>
      <w:bookmarkStart w:id="3596" w:name="_Toc151379469"/>
      <w:bookmarkStart w:id="3597" w:name="_Toc151445650"/>
      <w:bookmarkStart w:id="3598" w:name="_Toc160470733"/>
      <w:bookmarkStart w:id="3599" w:name="_Toc164873877"/>
      <w:bookmarkStart w:id="3600" w:name="_Toc180306515"/>
      <w:bookmarkStart w:id="3601" w:name="_Toc195374248"/>
      <w:bookmarkStart w:id="3602" w:name="_Toc199185352"/>
      <w:r w:rsidRPr="000E1D0D">
        <w:rPr>
          <w:noProof/>
          <w:lang w:eastAsia="zh-CN"/>
        </w:rPr>
        <w:t>6.5</w:t>
      </w:r>
      <w:r w:rsidRPr="000E1D0D">
        <w:t>.1</w:t>
      </w:r>
      <w:r w:rsidRPr="000E1D0D">
        <w:tab/>
        <w:t>Introduction</w:t>
      </w:r>
      <w:bookmarkEnd w:id="3595"/>
      <w:bookmarkEnd w:id="3596"/>
      <w:bookmarkEnd w:id="3597"/>
      <w:bookmarkEnd w:id="3598"/>
      <w:bookmarkEnd w:id="3599"/>
      <w:bookmarkEnd w:id="3600"/>
      <w:bookmarkEnd w:id="3601"/>
      <w:bookmarkEnd w:id="3602"/>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603" w:name="_Toc148177007"/>
      <w:bookmarkStart w:id="3604" w:name="_Toc151379470"/>
      <w:bookmarkStart w:id="3605" w:name="_Toc151445651"/>
      <w:bookmarkStart w:id="3606" w:name="_Toc160470734"/>
      <w:bookmarkStart w:id="3607" w:name="_Toc164873878"/>
      <w:bookmarkStart w:id="3608" w:name="_Toc180306516"/>
      <w:bookmarkStart w:id="3609" w:name="_Toc195374249"/>
      <w:bookmarkStart w:id="3610" w:name="_Toc199185353"/>
      <w:r w:rsidRPr="000E1D0D">
        <w:rPr>
          <w:noProof/>
          <w:lang w:eastAsia="zh-CN"/>
        </w:rPr>
        <w:t>6.5</w:t>
      </w:r>
      <w:r w:rsidRPr="000E1D0D">
        <w:t>.2</w:t>
      </w:r>
      <w:r w:rsidRPr="000E1D0D">
        <w:tab/>
        <w:t>Usage of HTTP</w:t>
      </w:r>
      <w:bookmarkEnd w:id="3603"/>
      <w:bookmarkEnd w:id="3604"/>
      <w:bookmarkEnd w:id="3605"/>
      <w:bookmarkEnd w:id="3606"/>
      <w:bookmarkEnd w:id="3607"/>
      <w:bookmarkEnd w:id="3608"/>
      <w:bookmarkEnd w:id="3609"/>
      <w:bookmarkEnd w:id="3610"/>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611" w:name="_Toc148177008"/>
      <w:bookmarkStart w:id="3612" w:name="_Toc151379471"/>
      <w:bookmarkStart w:id="3613" w:name="_Toc151445652"/>
      <w:bookmarkStart w:id="3614" w:name="_Toc160470735"/>
      <w:bookmarkStart w:id="3615" w:name="_Toc164873879"/>
      <w:bookmarkStart w:id="3616" w:name="_Toc180306517"/>
      <w:bookmarkStart w:id="3617" w:name="_Toc195374250"/>
      <w:bookmarkStart w:id="3618" w:name="_Toc199185354"/>
      <w:r w:rsidRPr="000E1D0D">
        <w:rPr>
          <w:noProof/>
          <w:lang w:eastAsia="zh-CN"/>
        </w:rPr>
        <w:t>6.5</w:t>
      </w:r>
      <w:r w:rsidRPr="000E1D0D">
        <w:t>.3</w:t>
      </w:r>
      <w:r w:rsidRPr="000E1D0D">
        <w:tab/>
        <w:t>Resources</w:t>
      </w:r>
      <w:bookmarkEnd w:id="3611"/>
      <w:bookmarkEnd w:id="3612"/>
      <w:bookmarkEnd w:id="3613"/>
      <w:bookmarkEnd w:id="3614"/>
      <w:bookmarkEnd w:id="3615"/>
      <w:bookmarkEnd w:id="3616"/>
      <w:bookmarkEnd w:id="3617"/>
      <w:bookmarkEnd w:id="3618"/>
    </w:p>
    <w:p w14:paraId="2A94194D" w14:textId="77777777" w:rsidR="00A96052" w:rsidRPr="000E1D0D" w:rsidRDefault="00A96052" w:rsidP="00A96052">
      <w:pPr>
        <w:pStyle w:val="Heading4"/>
      </w:pPr>
      <w:bookmarkStart w:id="3619" w:name="_Toc148177009"/>
      <w:bookmarkStart w:id="3620" w:name="_Toc151379472"/>
      <w:bookmarkStart w:id="3621" w:name="_Toc151445653"/>
      <w:bookmarkStart w:id="3622" w:name="_Toc160470736"/>
      <w:bookmarkStart w:id="3623" w:name="_Toc164873880"/>
      <w:bookmarkStart w:id="3624" w:name="_Toc180306518"/>
      <w:bookmarkStart w:id="3625" w:name="_Toc195374251"/>
      <w:bookmarkStart w:id="3626" w:name="_Toc199185355"/>
      <w:r w:rsidRPr="000E1D0D">
        <w:rPr>
          <w:noProof/>
          <w:lang w:eastAsia="zh-CN"/>
        </w:rPr>
        <w:t>6.5</w:t>
      </w:r>
      <w:r w:rsidRPr="000E1D0D">
        <w:t>.3.1</w:t>
      </w:r>
      <w:r w:rsidRPr="000E1D0D">
        <w:tab/>
        <w:t>Overview</w:t>
      </w:r>
      <w:bookmarkEnd w:id="3619"/>
      <w:bookmarkEnd w:id="3620"/>
      <w:bookmarkEnd w:id="3621"/>
      <w:bookmarkEnd w:id="3622"/>
      <w:bookmarkEnd w:id="3623"/>
      <w:bookmarkEnd w:id="3624"/>
      <w:bookmarkEnd w:id="3625"/>
      <w:bookmarkEnd w:id="3626"/>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pt;height:168pt" o:ole="">
            <v:imagedata r:id="rId93" o:title=""/>
          </v:shape>
          <o:OLEObject Type="Embed" ProgID="Word.Document.8" ShapeID="_x0000_i1067" DrawAspect="Content" ObjectID="_1811193556"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627" w:name="_Toc148177010"/>
      <w:bookmarkStart w:id="3628" w:name="_Toc151379473"/>
      <w:bookmarkStart w:id="3629" w:name="_Toc151445654"/>
      <w:bookmarkStart w:id="3630" w:name="_Toc160470737"/>
      <w:bookmarkStart w:id="3631" w:name="_Toc164873881"/>
      <w:bookmarkStart w:id="3632" w:name="_Toc180306519"/>
      <w:bookmarkStart w:id="3633" w:name="_Toc195374252"/>
      <w:bookmarkStart w:id="3634" w:name="_Toc199185356"/>
      <w:r w:rsidRPr="000E1D0D">
        <w:rPr>
          <w:noProof/>
          <w:lang w:eastAsia="zh-CN"/>
        </w:rPr>
        <w:t>6.5</w:t>
      </w:r>
      <w:r w:rsidRPr="000E1D0D">
        <w:t>.3.2</w:t>
      </w:r>
      <w:r w:rsidRPr="000E1D0D">
        <w:tab/>
        <w:t>Resource: Policy Configurations</w:t>
      </w:r>
      <w:bookmarkEnd w:id="3627"/>
      <w:bookmarkEnd w:id="3628"/>
      <w:bookmarkEnd w:id="3629"/>
      <w:bookmarkEnd w:id="3630"/>
      <w:bookmarkEnd w:id="3631"/>
      <w:bookmarkEnd w:id="3632"/>
      <w:bookmarkEnd w:id="3633"/>
      <w:bookmarkEnd w:id="3634"/>
    </w:p>
    <w:p w14:paraId="4ACBE09A" w14:textId="77777777" w:rsidR="00A96052" w:rsidRPr="000E1D0D" w:rsidRDefault="00A96052" w:rsidP="00A96052">
      <w:pPr>
        <w:pStyle w:val="Heading5"/>
      </w:pPr>
      <w:bookmarkStart w:id="3635" w:name="_Toc148177011"/>
      <w:bookmarkStart w:id="3636" w:name="_Toc151379474"/>
      <w:bookmarkStart w:id="3637" w:name="_Toc151445655"/>
      <w:bookmarkStart w:id="3638" w:name="_Toc160470738"/>
      <w:bookmarkStart w:id="3639" w:name="_Toc164873882"/>
      <w:bookmarkStart w:id="3640" w:name="_Toc180306520"/>
      <w:bookmarkStart w:id="3641" w:name="_Toc195374253"/>
      <w:bookmarkStart w:id="3642" w:name="_Toc199185357"/>
      <w:r w:rsidRPr="000E1D0D">
        <w:rPr>
          <w:noProof/>
          <w:lang w:eastAsia="zh-CN"/>
        </w:rPr>
        <w:t>6.5</w:t>
      </w:r>
      <w:r w:rsidRPr="000E1D0D">
        <w:t>.3.2.1</w:t>
      </w:r>
      <w:r w:rsidRPr="000E1D0D">
        <w:tab/>
        <w:t>Description</w:t>
      </w:r>
      <w:bookmarkEnd w:id="3635"/>
      <w:bookmarkEnd w:id="3636"/>
      <w:bookmarkEnd w:id="3637"/>
      <w:bookmarkEnd w:id="3638"/>
      <w:bookmarkEnd w:id="3639"/>
      <w:bookmarkEnd w:id="3640"/>
      <w:bookmarkEnd w:id="3641"/>
      <w:bookmarkEnd w:id="3642"/>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3643" w:name="_Toc148177012"/>
      <w:bookmarkStart w:id="3644" w:name="_Toc151379475"/>
      <w:bookmarkStart w:id="3645" w:name="_Toc151445656"/>
      <w:bookmarkStart w:id="3646" w:name="_Toc160470739"/>
      <w:bookmarkStart w:id="3647" w:name="_Toc164873883"/>
      <w:bookmarkStart w:id="3648" w:name="_Toc180306521"/>
      <w:bookmarkStart w:id="3649" w:name="_Toc195374254"/>
      <w:bookmarkStart w:id="3650" w:name="_Toc199185358"/>
      <w:r w:rsidRPr="000E1D0D">
        <w:rPr>
          <w:noProof/>
          <w:lang w:eastAsia="zh-CN"/>
        </w:rPr>
        <w:t>6.5</w:t>
      </w:r>
      <w:r w:rsidRPr="000E1D0D">
        <w:t>.3.2.2</w:t>
      </w:r>
      <w:r w:rsidRPr="000E1D0D">
        <w:tab/>
        <w:t>Resource Definition</w:t>
      </w:r>
      <w:bookmarkEnd w:id="3643"/>
      <w:bookmarkEnd w:id="3644"/>
      <w:bookmarkEnd w:id="3645"/>
      <w:bookmarkEnd w:id="3646"/>
      <w:bookmarkEnd w:id="3647"/>
      <w:bookmarkEnd w:id="3648"/>
      <w:bookmarkEnd w:id="3649"/>
      <w:bookmarkEnd w:id="3650"/>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3651" w:name="_Toc148177013"/>
      <w:bookmarkStart w:id="3652" w:name="_Toc151379476"/>
      <w:bookmarkStart w:id="3653" w:name="_Toc151445657"/>
      <w:bookmarkStart w:id="3654" w:name="_Toc160470740"/>
      <w:bookmarkStart w:id="3655" w:name="_Toc164873884"/>
      <w:bookmarkStart w:id="3656" w:name="_Toc180306522"/>
      <w:bookmarkStart w:id="3657" w:name="_Toc195374255"/>
      <w:bookmarkStart w:id="3658" w:name="_Toc199185359"/>
      <w:r w:rsidRPr="000E1D0D">
        <w:rPr>
          <w:noProof/>
          <w:lang w:eastAsia="zh-CN"/>
        </w:rPr>
        <w:t>6.5</w:t>
      </w:r>
      <w:r w:rsidRPr="000E1D0D">
        <w:t>.3.2.3</w:t>
      </w:r>
      <w:r w:rsidRPr="000E1D0D">
        <w:tab/>
        <w:t>Resource Standard Methods</w:t>
      </w:r>
      <w:bookmarkEnd w:id="3651"/>
      <w:bookmarkEnd w:id="3652"/>
      <w:bookmarkEnd w:id="3653"/>
      <w:bookmarkEnd w:id="3654"/>
      <w:bookmarkEnd w:id="3655"/>
      <w:bookmarkEnd w:id="3656"/>
      <w:bookmarkEnd w:id="3657"/>
      <w:bookmarkEnd w:id="3658"/>
    </w:p>
    <w:p w14:paraId="59C6949F" w14:textId="77777777" w:rsidR="00A96052" w:rsidRPr="000E1D0D" w:rsidRDefault="00A96052" w:rsidP="0052668D">
      <w:pPr>
        <w:pStyle w:val="H6"/>
        <w:rPr>
          <w:rFonts w:eastAsia="SimSun"/>
        </w:rPr>
      </w:pPr>
      <w:bookmarkStart w:id="3659" w:name="_Toc148177014"/>
      <w:bookmarkStart w:id="3660" w:name="_Toc151379477"/>
      <w:bookmarkStart w:id="3661" w:name="_Toc151445658"/>
      <w:bookmarkStart w:id="3662" w:name="_Toc160470741"/>
      <w:bookmarkStart w:id="3663" w:name="_Toc164873885"/>
      <w:bookmarkStart w:id="3664" w:name="_Toc180306523"/>
      <w:r w:rsidRPr="000E1D0D">
        <w:rPr>
          <w:noProof/>
          <w:lang w:eastAsia="zh-CN"/>
        </w:rPr>
        <w:t>6.5</w:t>
      </w:r>
      <w:r w:rsidRPr="000E1D0D">
        <w:rPr>
          <w:rFonts w:eastAsia="SimSun"/>
        </w:rPr>
        <w:t>.3.2.3.1</w:t>
      </w:r>
      <w:r w:rsidRPr="000E1D0D">
        <w:rPr>
          <w:rFonts w:eastAsia="SimSun"/>
        </w:rPr>
        <w:tab/>
        <w:t>POST</w:t>
      </w:r>
      <w:bookmarkEnd w:id="3659"/>
      <w:bookmarkEnd w:id="3660"/>
      <w:bookmarkEnd w:id="3661"/>
      <w:bookmarkEnd w:id="3662"/>
      <w:bookmarkEnd w:id="3663"/>
      <w:bookmarkEnd w:id="3664"/>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3665" w:name="_Toc148177015"/>
      <w:bookmarkStart w:id="3666" w:name="_Toc151379478"/>
      <w:bookmarkStart w:id="3667" w:name="_Toc151445659"/>
      <w:bookmarkStart w:id="3668" w:name="_Toc160470742"/>
      <w:bookmarkStart w:id="3669" w:name="_Toc164873886"/>
      <w:bookmarkStart w:id="3670" w:name="_Toc180306524"/>
      <w:bookmarkStart w:id="3671" w:name="_Toc195374256"/>
      <w:bookmarkStart w:id="3672" w:name="_Toc199185360"/>
      <w:r w:rsidRPr="000E1D0D">
        <w:rPr>
          <w:noProof/>
          <w:lang w:eastAsia="zh-CN"/>
        </w:rPr>
        <w:t>6.5</w:t>
      </w:r>
      <w:r w:rsidRPr="000E1D0D">
        <w:t>.3.2.4</w:t>
      </w:r>
      <w:r w:rsidRPr="000E1D0D">
        <w:tab/>
        <w:t>Resource Custom Operations</w:t>
      </w:r>
      <w:bookmarkEnd w:id="3665"/>
      <w:bookmarkEnd w:id="3666"/>
      <w:bookmarkEnd w:id="3667"/>
      <w:bookmarkEnd w:id="3668"/>
      <w:bookmarkEnd w:id="3669"/>
      <w:bookmarkEnd w:id="3670"/>
      <w:bookmarkEnd w:id="3671"/>
      <w:bookmarkEnd w:id="3672"/>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3673" w:name="_Toc148177016"/>
      <w:bookmarkStart w:id="3674" w:name="_Toc151379479"/>
      <w:bookmarkStart w:id="3675" w:name="_Toc151445660"/>
      <w:bookmarkStart w:id="3676" w:name="_Toc160470743"/>
      <w:bookmarkStart w:id="3677" w:name="_Toc164873887"/>
      <w:bookmarkStart w:id="3678" w:name="_Toc180306525"/>
      <w:bookmarkStart w:id="3679" w:name="_Toc195374257"/>
      <w:bookmarkStart w:id="3680" w:name="_Toc199185361"/>
      <w:r w:rsidRPr="000E1D0D">
        <w:rPr>
          <w:noProof/>
          <w:lang w:eastAsia="zh-CN"/>
        </w:rPr>
        <w:t>6.5</w:t>
      </w:r>
      <w:r w:rsidRPr="000E1D0D">
        <w:t>.3.3</w:t>
      </w:r>
      <w:r w:rsidRPr="000E1D0D">
        <w:tab/>
        <w:t>Resource: Individual Policy Configuration</w:t>
      </w:r>
      <w:bookmarkEnd w:id="3673"/>
      <w:bookmarkEnd w:id="3674"/>
      <w:bookmarkEnd w:id="3675"/>
      <w:bookmarkEnd w:id="3676"/>
      <w:bookmarkEnd w:id="3677"/>
      <w:bookmarkEnd w:id="3678"/>
      <w:bookmarkEnd w:id="3679"/>
      <w:bookmarkEnd w:id="3680"/>
    </w:p>
    <w:p w14:paraId="4C4F278B" w14:textId="77777777" w:rsidR="00A96052" w:rsidRPr="000E1D0D" w:rsidRDefault="00A96052" w:rsidP="00A96052">
      <w:pPr>
        <w:pStyle w:val="Heading5"/>
      </w:pPr>
      <w:bookmarkStart w:id="3681" w:name="_Toc148177017"/>
      <w:bookmarkStart w:id="3682" w:name="_Toc151379480"/>
      <w:bookmarkStart w:id="3683" w:name="_Toc151445661"/>
      <w:bookmarkStart w:id="3684" w:name="_Toc160470744"/>
      <w:bookmarkStart w:id="3685" w:name="_Toc164873888"/>
      <w:bookmarkStart w:id="3686" w:name="_Toc180306526"/>
      <w:bookmarkStart w:id="3687" w:name="_Toc195374258"/>
      <w:bookmarkStart w:id="3688" w:name="_Toc199185362"/>
      <w:r w:rsidRPr="000E1D0D">
        <w:rPr>
          <w:noProof/>
          <w:lang w:eastAsia="zh-CN"/>
        </w:rPr>
        <w:t>6.5</w:t>
      </w:r>
      <w:r w:rsidRPr="000E1D0D">
        <w:t>.3.3.1</w:t>
      </w:r>
      <w:r w:rsidRPr="000E1D0D">
        <w:tab/>
        <w:t>Description</w:t>
      </w:r>
      <w:bookmarkEnd w:id="3681"/>
      <w:bookmarkEnd w:id="3682"/>
      <w:bookmarkEnd w:id="3683"/>
      <w:bookmarkEnd w:id="3684"/>
      <w:bookmarkEnd w:id="3685"/>
      <w:bookmarkEnd w:id="3686"/>
      <w:bookmarkEnd w:id="3687"/>
      <w:bookmarkEnd w:id="3688"/>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3689" w:name="_Toc148177018"/>
      <w:bookmarkStart w:id="3690" w:name="_Toc151379481"/>
      <w:bookmarkStart w:id="3691" w:name="_Toc151445662"/>
      <w:bookmarkStart w:id="3692" w:name="_Toc160470745"/>
      <w:bookmarkStart w:id="3693" w:name="_Toc164873889"/>
      <w:bookmarkStart w:id="3694" w:name="_Toc180306527"/>
      <w:bookmarkStart w:id="3695" w:name="_Toc195374259"/>
      <w:bookmarkStart w:id="3696" w:name="_Toc199185363"/>
      <w:r w:rsidRPr="000E1D0D">
        <w:rPr>
          <w:noProof/>
          <w:lang w:eastAsia="zh-CN"/>
        </w:rPr>
        <w:t>6.5</w:t>
      </w:r>
      <w:r w:rsidRPr="000E1D0D">
        <w:t>.3.3.2</w:t>
      </w:r>
      <w:r w:rsidRPr="000E1D0D">
        <w:tab/>
        <w:t>Resource Definition</w:t>
      </w:r>
      <w:bookmarkEnd w:id="3689"/>
      <w:bookmarkEnd w:id="3690"/>
      <w:bookmarkEnd w:id="3691"/>
      <w:bookmarkEnd w:id="3692"/>
      <w:bookmarkEnd w:id="3693"/>
      <w:bookmarkEnd w:id="3694"/>
      <w:bookmarkEnd w:id="3695"/>
      <w:bookmarkEnd w:id="3696"/>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3697" w:name="_Toc148177019"/>
      <w:bookmarkStart w:id="3698" w:name="_Toc151379482"/>
      <w:bookmarkStart w:id="3699" w:name="_Toc151445663"/>
      <w:bookmarkStart w:id="3700" w:name="_Toc160470746"/>
      <w:bookmarkStart w:id="3701" w:name="_Toc164873890"/>
      <w:bookmarkStart w:id="3702" w:name="_Toc180306528"/>
      <w:bookmarkStart w:id="3703" w:name="_Toc195374260"/>
      <w:bookmarkStart w:id="3704" w:name="_Toc199185364"/>
      <w:r w:rsidRPr="000E1D0D">
        <w:rPr>
          <w:noProof/>
          <w:lang w:eastAsia="zh-CN"/>
        </w:rPr>
        <w:t>6.5</w:t>
      </w:r>
      <w:r w:rsidRPr="000E1D0D">
        <w:t>.3.3.3</w:t>
      </w:r>
      <w:r w:rsidRPr="000E1D0D">
        <w:tab/>
        <w:t>Resource Standard Methods</w:t>
      </w:r>
      <w:bookmarkEnd w:id="3697"/>
      <w:bookmarkEnd w:id="3698"/>
      <w:bookmarkEnd w:id="3699"/>
      <w:bookmarkEnd w:id="3700"/>
      <w:bookmarkEnd w:id="3701"/>
      <w:bookmarkEnd w:id="3702"/>
      <w:bookmarkEnd w:id="3703"/>
      <w:bookmarkEnd w:id="3704"/>
    </w:p>
    <w:p w14:paraId="798404AC" w14:textId="77777777" w:rsidR="00A96052" w:rsidRPr="000E1D0D" w:rsidRDefault="00A96052" w:rsidP="0052668D">
      <w:pPr>
        <w:pStyle w:val="H6"/>
      </w:pPr>
      <w:bookmarkStart w:id="3705" w:name="_Toc148177020"/>
      <w:bookmarkStart w:id="3706" w:name="_Toc151379483"/>
      <w:bookmarkStart w:id="3707" w:name="_Toc151445664"/>
      <w:bookmarkStart w:id="3708" w:name="_Toc160470747"/>
      <w:bookmarkStart w:id="3709" w:name="_Toc164873891"/>
      <w:bookmarkStart w:id="3710" w:name="_Toc180306529"/>
      <w:r w:rsidRPr="000E1D0D">
        <w:rPr>
          <w:noProof/>
          <w:lang w:eastAsia="zh-CN"/>
        </w:rPr>
        <w:t>6.5</w:t>
      </w:r>
      <w:r w:rsidRPr="000E1D0D">
        <w:t>.3.3.3.1</w:t>
      </w:r>
      <w:r w:rsidRPr="000E1D0D">
        <w:tab/>
        <w:t>GET</w:t>
      </w:r>
      <w:bookmarkEnd w:id="3705"/>
      <w:bookmarkEnd w:id="3706"/>
      <w:bookmarkEnd w:id="3707"/>
      <w:bookmarkEnd w:id="3708"/>
      <w:bookmarkEnd w:id="3709"/>
      <w:bookmarkEnd w:id="3710"/>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3711" w:name="_Toc148177021"/>
      <w:bookmarkStart w:id="3712" w:name="_Toc151379484"/>
      <w:bookmarkStart w:id="3713" w:name="_Toc151445665"/>
      <w:bookmarkStart w:id="3714" w:name="_Toc160470748"/>
      <w:bookmarkStart w:id="3715" w:name="_Toc164873892"/>
      <w:bookmarkStart w:id="3716" w:name="_Toc180306530"/>
      <w:r w:rsidRPr="000E1D0D">
        <w:rPr>
          <w:noProof/>
          <w:lang w:eastAsia="zh-CN"/>
        </w:rPr>
        <w:t>6.5</w:t>
      </w:r>
      <w:r w:rsidRPr="000E1D0D">
        <w:t>.3.3.3.2</w:t>
      </w:r>
      <w:r w:rsidRPr="000E1D0D">
        <w:tab/>
        <w:t>PUT</w:t>
      </w:r>
      <w:bookmarkEnd w:id="3711"/>
      <w:bookmarkEnd w:id="3712"/>
      <w:bookmarkEnd w:id="3713"/>
      <w:bookmarkEnd w:id="3714"/>
      <w:bookmarkEnd w:id="3715"/>
      <w:bookmarkEnd w:id="3716"/>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3717" w:name="_Toc148177022"/>
      <w:bookmarkStart w:id="3718" w:name="_Toc151379485"/>
      <w:bookmarkStart w:id="3719" w:name="_Toc151445666"/>
      <w:bookmarkStart w:id="3720" w:name="_Toc160470749"/>
      <w:bookmarkStart w:id="3721" w:name="_Toc164873893"/>
      <w:bookmarkStart w:id="3722" w:name="_Toc180306531"/>
      <w:r w:rsidRPr="000E1D0D">
        <w:rPr>
          <w:noProof/>
          <w:lang w:eastAsia="zh-CN"/>
        </w:rPr>
        <w:t>6.5</w:t>
      </w:r>
      <w:r w:rsidRPr="000E1D0D">
        <w:t>.3.3.3.3</w:t>
      </w:r>
      <w:r w:rsidRPr="000E1D0D">
        <w:tab/>
        <w:t>PATCH</w:t>
      </w:r>
      <w:bookmarkEnd w:id="3717"/>
      <w:bookmarkEnd w:id="3718"/>
      <w:bookmarkEnd w:id="3719"/>
      <w:bookmarkEnd w:id="3720"/>
      <w:bookmarkEnd w:id="3721"/>
      <w:bookmarkEnd w:id="3722"/>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3723" w:name="_Toc148177023"/>
      <w:bookmarkStart w:id="3724" w:name="_Toc151379486"/>
      <w:bookmarkStart w:id="3725" w:name="_Toc151445667"/>
      <w:bookmarkStart w:id="3726" w:name="_Toc160470750"/>
      <w:bookmarkStart w:id="3727" w:name="_Toc164873894"/>
      <w:bookmarkStart w:id="3728" w:name="_Toc180306532"/>
      <w:r w:rsidRPr="000E1D0D">
        <w:rPr>
          <w:noProof/>
          <w:lang w:eastAsia="zh-CN"/>
        </w:rPr>
        <w:t>6.5</w:t>
      </w:r>
      <w:r w:rsidRPr="000E1D0D">
        <w:t>.3.3.3.4</w:t>
      </w:r>
      <w:r w:rsidRPr="000E1D0D">
        <w:tab/>
        <w:t>DELETE</w:t>
      </w:r>
      <w:bookmarkEnd w:id="3723"/>
      <w:bookmarkEnd w:id="3724"/>
      <w:bookmarkEnd w:id="3725"/>
      <w:bookmarkEnd w:id="3726"/>
      <w:bookmarkEnd w:id="3727"/>
      <w:bookmarkEnd w:id="3728"/>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3729" w:name="_Toc148177024"/>
      <w:bookmarkStart w:id="3730" w:name="_Toc151379487"/>
      <w:bookmarkStart w:id="3731" w:name="_Toc151445668"/>
      <w:bookmarkStart w:id="3732" w:name="_Toc160470751"/>
      <w:bookmarkStart w:id="3733" w:name="_Toc164873895"/>
      <w:bookmarkStart w:id="3734" w:name="_Toc180306533"/>
      <w:bookmarkStart w:id="3735" w:name="_Toc195374261"/>
      <w:bookmarkStart w:id="3736" w:name="_Toc199185365"/>
      <w:r w:rsidRPr="000E1D0D">
        <w:rPr>
          <w:noProof/>
          <w:lang w:eastAsia="zh-CN"/>
        </w:rPr>
        <w:t>6.5</w:t>
      </w:r>
      <w:r w:rsidRPr="000E1D0D">
        <w:t>.3.3.4</w:t>
      </w:r>
      <w:r w:rsidRPr="000E1D0D">
        <w:tab/>
        <w:t>Resource Custom Operations</w:t>
      </w:r>
      <w:bookmarkEnd w:id="3729"/>
      <w:bookmarkEnd w:id="3730"/>
      <w:bookmarkEnd w:id="3731"/>
      <w:bookmarkEnd w:id="3732"/>
      <w:bookmarkEnd w:id="3733"/>
      <w:bookmarkEnd w:id="3734"/>
      <w:bookmarkEnd w:id="3735"/>
      <w:bookmarkEnd w:id="3736"/>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3737" w:name="_Toc148177025"/>
      <w:bookmarkStart w:id="3738" w:name="_Toc151379488"/>
      <w:bookmarkStart w:id="3739" w:name="_Toc151445669"/>
      <w:bookmarkStart w:id="3740" w:name="_Toc160470752"/>
      <w:bookmarkStart w:id="3741" w:name="_Toc164873896"/>
      <w:bookmarkStart w:id="3742" w:name="_Toc180306534"/>
      <w:bookmarkStart w:id="3743" w:name="_Toc195374262"/>
      <w:bookmarkStart w:id="3744" w:name="_Toc199185366"/>
      <w:r w:rsidRPr="000E1D0D">
        <w:rPr>
          <w:noProof/>
          <w:lang w:eastAsia="zh-CN"/>
        </w:rPr>
        <w:t>6.5</w:t>
      </w:r>
      <w:r w:rsidRPr="000E1D0D">
        <w:t>.4</w:t>
      </w:r>
      <w:r w:rsidRPr="000E1D0D">
        <w:tab/>
        <w:t>Custom Operations without associated resources</w:t>
      </w:r>
      <w:bookmarkEnd w:id="3737"/>
      <w:bookmarkEnd w:id="3738"/>
      <w:bookmarkEnd w:id="3739"/>
      <w:bookmarkEnd w:id="3740"/>
      <w:bookmarkEnd w:id="3741"/>
      <w:bookmarkEnd w:id="3742"/>
      <w:bookmarkEnd w:id="3743"/>
      <w:bookmarkEnd w:id="3744"/>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3745" w:name="_Toc148177026"/>
      <w:bookmarkStart w:id="3746" w:name="_Toc151379489"/>
      <w:bookmarkStart w:id="3747" w:name="_Toc151445670"/>
      <w:bookmarkStart w:id="3748" w:name="_Toc160470753"/>
      <w:bookmarkStart w:id="3749" w:name="_Toc164873897"/>
      <w:bookmarkStart w:id="3750" w:name="_Toc180306535"/>
      <w:bookmarkStart w:id="3751" w:name="_Toc195374263"/>
      <w:bookmarkStart w:id="3752" w:name="_Toc199185367"/>
      <w:r w:rsidRPr="000E1D0D">
        <w:rPr>
          <w:noProof/>
          <w:lang w:eastAsia="zh-CN"/>
        </w:rPr>
        <w:t>6.5</w:t>
      </w:r>
      <w:r w:rsidRPr="000E1D0D">
        <w:t>.5</w:t>
      </w:r>
      <w:r w:rsidRPr="000E1D0D">
        <w:tab/>
        <w:t>Notifications</w:t>
      </w:r>
      <w:bookmarkEnd w:id="3745"/>
      <w:bookmarkEnd w:id="3746"/>
      <w:bookmarkEnd w:id="3747"/>
      <w:bookmarkEnd w:id="3748"/>
      <w:bookmarkEnd w:id="3749"/>
      <w:bookmarkEnd w:id="3750"/>
      <w:bookmarkEnd w:id="3751"/>
      <w:bookmarkEnd w:id="3752"/>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3753" w:name="_Toc148177027"/>
      <w:bookmarkStart w:id="3754" w:name="_Toc151379490"/>
      <w:bookmarkStart w:id="3755" w:name="_Toc151445671"/>
      <w:bookmarkStart w:id="3756" w:name="_Toc160470754"/>
      <w:bookmarkStart w:id="3757" w:name="_Toc164873898"/>
      <w:bookmarkStart w:id="3758" w:name="_Toc180306536"/>
      <w:bookmarkStart w:id="3759" w:name="_Toc195374264"/>
      <w:bookmarkStart w:id="3760" w:name="_Toc199185368"/>
      <w:r w:rsidRPr="000E1D0D">
        <w:rPr>
          <w:noProof/>
          <w:lang w:eastAsia="zh-CN"/>
        </w:rPr>
        <w:t>6.5</w:t>
      </w:r>
      <w:r w:rsidRPr="000E1D0D">
        <w:t>.6</w:t>
      </w:r>
      <w:r w:rsidRPr="000E1D0D">
        <w:tab/>
        <w:t>Data Model</w:t>
      </w:r>
      <w:bookmarkEnd w:id="3753"/>
      <w:bookmarkEnd w:id="3754"/>
      <w:bookmarkEnd w:id="3755"/>
      <w:bookmarkEnd w:id="3756"/>
      <w:bookmarkEnd w:id="3757"/>
      <w:bookmarkEnd w:id="3758"/>
      <w:bookmarkEnd w:id="3759"/>
      <w:bookmarkEnd w:id="3760"/>
    </w:p>
    <w:p w14:paraId="638CCE39" w14:textId="77777777" w:rsidR="00A96052" w:rsidRPr="000E1D0D" w:rsidRDefault="00A96052" w:rsidP="00A96052">
      <w:pPr>
        <w:pStyle w:val="Heading4"/>
      </w:pPr>
      <w:bookmarkStart w:id="3761" w:name="_Toc148177028"/>
      <w:bookmarkStart w:id="3762" w:name="_Toc151379491"/>
      <w:bookmarkStart w:id="3763" w:name="_Toc151445672"/>
      <w:bookmarkStart w:id="3764" w:name="_Toc160470755"/>
      <w:bookmarkStart w:id="3765" w:name="_Toc164873899"/>
      <w:bookmarkStart w:id="3766" w:name="_Toc180306537"/>
      <w:bookmarkStart w:id="3767" w:name="_Toc195374265"/>
      <w:bookmarkStart w:id="3768" w:name="_Toc199185369"/>
      <w:r w:rsidRPr="000E1D0D">
        <w:rPr>
          <w:noProof/>
          <w:lang w:eastAsia="zh-CN"/>
        </w:rPr>
        <w:t>6.5</w:t>
      </w:r>
      <w:r w:rsidRPr="000E1D0D">
        <w:t>.6.1</w:t>
      </w:r>
      <w:r w:rsidRPr="000E1D0D">
        <w:tab/>
        <w:t>General</w:t>
      </w:r>
      <w:bookmarkEnd w:id="3761"/>
      <w:bookmarkEnd w:id="3762"/>
      <w:bookmarkEnd w:id="3763"/>
      <w:bookmarkEnd w:id="3764"/>
      <w:bookmarkEnd w:id="3765"/>
      <w:bookmarkEnd w:id="3766"/>
      <w:bookmarkEnd w:id="3767"/>
      <w:bookmarkEnd w:id="3768"/>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58C44D17" w:rsidR="000F4773" w:rsidRDefault="000F4773" w:rsidP="00E072DD">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231A67">
            <w:pPr>
              <w:pStyle w:val="TAL"/>
            </w:pPr>
            <w:r>
              <w:t>Proximity</w:t>
            </w:r>
            <w:r w:rsidRPr="001051AE">
              <w:t>Thresholds</w:t>
            </w:r>
          </w:p>
        </w:tc>
        <w:tc>
          <w:tcPr>
            <w:tcW w:w="1420" w:type="dxa"/>
            <w:vAlign w:val="center"/>
          </w:tcPr>
          <w:p w14:paraId="2E72B005" w14:textId="5A8D181D" w:rsidR="00001B7E" w:rsidRPr="000E1D0D" w:rsidRDefault="00001B7E" w:rsidP="00231A67">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231A67">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231A67">
            <w:pPr>
              <w:pStyle w:val="TAL"/>
            </w:pPr>
            <w:r>
              <w:t>QoEThresholds</w:t>
            </w:r>
          </w:p>
        </w:tc>
        <w:tc>
          <w:tcPr>
            <w:tcW w:w="1420" w:type="dxa"/>
            <w:vAlign w:val="center"/>
          </w:tcPr>
          <w:p w14:paraId="092A71CF" w14:textId="4B3A7C4D" w:rsidR="00001B7E" w:rsidRPr="000E1D0D" w:rsidRDefault="00001B7E" w:rsidP="00231A67">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231A67">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231A67">
            <w:pPr>
              <w:pStyle w:val="TAL"/>
            </w:pPr>
            <w:r>
              <w:t>QoSThresholds</w:t>
            </w:r>
          </w:p>
        </w:tc>
        <w:tc>
          <w:tcPr>
            <w:tcW w:w="1420" w:type="dxa"/>
            <w:vAlign w:val="center"/>
          </w:tcPr>
          <w:p w14:paraId="46E05F63" w14:textId="6DE8B2FD" w:rsidR="00001B7E" w:rsidRPr="000E1D0D" w:rsidRDefault="00001B7E" w:rsidP="00231A67">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231A67">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231A67">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231A67">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231A67">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231A67">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231A67">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231A67">
            <w:pPr>
              <w:pStyle w:val="TAL"/>
            </w:pPr>
            <w:r>
              <w:t>Represents a bit rate</w:t>
            </w:r>
            <w:r w:rsidRPr="0046710E">
              <w:t>.</w:t>
            </w:r>
          </w:p>
        </w:tc>
        <w:tc>
          <w:tcPr>
            <w:tcW w:w="1352" w:type="dxa"/>
            <w:vAlign w:val="center"/>
          </w:tcPr>
          <w:p w14:paraId="056159F3" w14:textId="77777777" w:rsidR="008672F9" w:rsidRPr="000E1D0D" w:rsidRDefault="008672F9" w:rsidP="00231A67">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6039D">
            <w:pPr>
              <w:pStyle w:val="TAL"/>
            </w:pPr>
            <w:r w:rsidRPr="00FB34B1">
              <w:t>DurationMilliSec</w:t>
            </w:r>
          </w:p>
        </w:tc>
        <w:tc>
          <w:tcPr>
            <w:tcW w:w="1856" w:type="dxa"/>
            <w:vAlign w:val="center"/>
          </w:tcPr>
          <w:p w14:paraId="6470F39A" w14:textId="4E5F4D2D" w:rsidR="003B4812" w:rsidRPr="000E1D0D" w:rsidRDefault="003B4812" w:rsidP="0086039D">
            <w:pPr>
              <w:pStyle w:val="TAC"/>
            </w:pPr>
            <w:r w:rsidRPr="000E1D0D">
              <w:t>3GPP TS 29.</w:t>
            </w:r>
            <w:r w:rsidR="008D7EE5">
              <w:t>514</w:t>
            </w:r>
            <w:r w:rsidRPr="000E1D0D">
              <w:t> [</w:t>
            </w:r>
            <w:r w:rsidR="008D7EE5">
              <w:t>19</w:t>
            </w:r>
            <w:r w:rsidRPr="000E1D0D">
              <w:t>]</w:t>
            </w:r>
          </w:p>
        </w:tc>
        <w:tc>
          <w:tcPr>
            <w:tcW w:w="4494" w:type="dxa"/>
            <w:vAlign w:val="center"/>
          </w:tcPr>
          <w:p w14:paraId="5C3E4185" w14:textId="77777777" w:rsidR="003B4812" w:rsidRPr="000E1D0D" w:rsidRDefault="003B4812" w:rsidP="0086039D">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6039D">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6039D">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6039D">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6039D">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231A67">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231A67">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231A67">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231A67">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231A67">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231A67">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6039D">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6039D">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6039D">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231A67">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231A67">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231A67">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231A67">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231A67">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231A67">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3769" w:name="_Toc148177029"/>
      <w:bookmarkStart w:id="3770" w:name="_Toc151379492"/>
      <w:bookmarkStart w:id="3771" w:name="_Toc151445673"/>
      <w:bookmarkStart w:id="3772" w:name="_Toc160470756"/>
      <w:bookmarkStart w:id="3773" w:name="_Toc164873900"/>
      <w:bookmarkStart w:id="3774" w:name="_Toc180306538"/>
      <w:bookmarkStart w:id="3775" w:name="_Toc195374266"/>
      <w:bookmarkStart w:id="3776" w:name="_Toc199185370"/>
      <w:r w:rsidRPr="000E1D0D">
        <w:rPr>
          <w:noProof/>
          <w:lang w:eastAsia="zh-CN"/>
        </w:rPr>
        <w:t>6.5</w:t>
      </w:r>
      <w:r w:rsidRPr="000E1D0D">
        <w:rPr>
          <w:lang w:val="en-US"/>
        </w:rPr>
        <w:t>.6.2</w:t>
      </w:r>
      <w:r w:rsidRPr="000E1D0D">
        <w:rPr>
          <w:lang w:val="en-US"/>
        </w:rPr>
        <w:tab/>
        <w:t>Structured data types</w:t>
      </w:r>
      <w:bookmarkEnd w:id="3769"/>
      <w:bookmarkEnd w:id="3770"/>
      <w:bookmarkEnd w:id="3771"/>
      <w:bookmarkEnd w:id="3772"/>
      <w:bookmarkEnd w:id="3773"/>
      <w:bookmarkEnd w:id="3774"/>
      <w:bookmarkEnd w:id="3775"/>
      <w:bookmarkEnd w:id="3776"/>
    </w:p>
    <w:p w14:paraId="188058B4" w14:textId="77777777" w:rsidR="00A96052" w:rsidRPr="000E1D0D" w:rsidRDefault="00A96052" w:rsidP="00A96052">
      <w:pPr>
        <w:pStyle w:val="Heading5"/>
      </w:pPr>
      <w:bookmarkStart w:id="3777" w:name="_Toc148177030"/>
      <w:bookmarkStart w:id="3778" w:name="_Toc151379493"/>
      <w:bookmarkStart w:id="3779" w:name="_Toc151445674"/>
      <w:bookmarkStart w:id="3780" w:name="_Toc160470757"/>
      <w:bookmarkStart w:id="3781" w:name="_Toc164873901"/>
      <w:bookmarkStart w:id="3782" w:name="_Toc180306539"/>
      <w:bookmarkStart w:id="3783" w:name="_Toc195374267"/>
      <w:bookmarkStart w:id="3784" w:name="_Toc199185371"/>
      <w:r w:rsidRPr="000E1D0D">
        <w:rPr>
          <w:noProof/>
          <w:lang w:eastAsia="zh-CN"/>
        </w:rPr>
        <w:t>6.5</w:t>
      </w:r>
      <w:r w:rsidRPr="000E1D0D">
        <w:t>.6.2.1</w:t>
      </w:r>
      <w:r w:rsidRPr="000E1D0D">
        <w:tab/>
        <w:t>Introduction</w:t>
      </w:r>
      <w:bookmarkEnd w:id="3777"/>
      <w:bookmarkEnd w:id="3778"/>
      <w:bookmarkEnd w:id="3779"/>
      <w:bookmarkEnd w:id="3780"/>
      <w:bookmarkEnd w:id="3781"/>
      <w:bookmarkEnd w:id="3782"/>
      <w:bookmarkEnd w:id="3783"/>
      <w:bookmarkEnd w:id="3784"/>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3785" w:name="_Toc148177031"/>
      <w:bookmarkStart w:id="3786" w:name="_Toc151379494"/>
      <w:bookmarkStart w:id="3787" w:name="_Toc151445675"/>
      <w:bookmarkStart w:id="3788" w:name="_Toc160470758"/>
      <w:bookmarkStart w:id="3789" w:name="_Toc164873902"/>
      <w:bookmarkStart w:id="3790" w:name="_Toc180306540"/>
      <w:bookmarkStart w:id="3791" w:name="_Toc195374268"/>
      <w:bookmarkStart w:id="3792" w:name="_Toc199185372"/>
      <w:r w:rsidRPr="000E1D0D">
        <w:rPr>
          <w:noProof/>
          <w:lang w:eastAsia="zh-CN"/>
        </w:rPr>
        <w:t>6.5</w:t>
      </w:r>
      <w:r w:rsidRPr="000E1D0D">
        <w:t>.6.2.2</w:t>
      </w:r>
      <w:r w:rsidRPr="000E1D0D">
        <w:tab/>
        <w:t>Type: PolicyConfig</w:t>
      </w:r>
      <w:bookmarkEnd w:id="3785"/>
      <w:bookmarkEnd w:id="3786"/>
      <w:bookmarkEnd w:id="3787"/>
      <w:bookmarkEnd w:id="3788"/>
      <w:bookmarkEnd w:id="3789"/>
      <w:bookmarkEnd w:id="3790"/>
      <w:bookmarkEnd w:id="3791"/>
      <w:bookmarkEnd w:id="3792"/>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3793" w:name="_Hlk146052388"/>
            <w:r w:rsidRPr="000E1D0D">
              <w:rPr>
                <w:lang w:eastAsia="zh-CN"/>
              </w:rPr>
              <w:t>sealddPol</w:t>
            </w:r>
            <w:bookmarkEnd w:id="3793"/>
          </w:p>
        </w:tc>
        <w:tc>
          <w:tcPr>
            <w:tcW w:w="1417" w:type="dxa"/>
            <w:vAlign w:val="center"/>
          </w:tcPr>
          <w:p w14:paraId="7075C8F7" w14:textId="77777777" w:rsidR="00A96052" w:rsidRPr="000E1D0D" w:rsidRDefault="00A96052" w:rsidP="000237A7">
            <w:pPr>
              <w:pStyle w:val="TAL"/>
            </w:pPr>
            <w:bookmarkStart w:id="3794" w:name="_Hlk146052393"/>
            <w:r w:rsidRPr="000E1D0D">
              <w:t>SealddPolicy</w:t>
            </w:r>
            <w:bookmarkEnd w:id="3794"/>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3795" w:name="_Toc148177032"/>
      <w:bookmarkStart w:id="3796" w:name="_Toc151379495"/>
      <w:bookmarkStart w:id="3797" w:name="_Toc151445676"/>
      <w:bookmarkStart w:id="3798" w:name="_Toc160470759"/>
      <w:bookmarkStart w:id="3799" w:name="_Toc164873903"/>
      <w:bookmarkStart w:id="3800" w:name="_Toc180306541"/>
      <w:bookmarkStart w:id="3801" w:name="_Toc195374269"/>
      <w:bookmarkStart w:id="3802" w:name="_Toc199185373"/>
      <w:r w:rsidRPr="000E1D0D">
        <w:rPr>
          <w:noProof/>
          <w:lang w:eastAsia="zh-CN"/>
        </w:rPr>
        <w:t>6.5</w:t>
      </w:r>
      <w:r w:rsidRPr="000E1D0D">
        <w:t>.6.2.3</w:t>
      </w:r>
      <w:r w:rsidRPr="000E1D0D">
        <w:tab/>
        <w:t>Type: PolicyConfigPatch</w:t>
      </w:r>
      <w:bookmarkEnd w:id="3795"/>
      <w:bookmarkEnd w:id="3796"/>
      <w:bookmarkEnd w:id="3797"/>
      <w:bookmarkEnd w:id="3798"/>
      <w:bookmarkEnd w:id="3799"/>
      <w:bookmarkEnd w:id="3800"/>
      <w:bookmarkEnd w:id="3801"/>
      <w:bookmarkEnd w:id="3802"/>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3803" w:name="_Toc148177033"/>
      <w:bookmarkStart w:id="3804" w:name="_Toc151379496"/>
      <w:bookmarkStart w:id="3805" w:name="_Toc151445677"/>
      <w:bookmarkStart w:id="3806" w:name="_Toc160470760"/>
      <w:bookmarkStart w:id="3807" w:name="_Toc164873904"/>
      <w:bookmarkStart w:id="3808" w:name="_Toc180306542"/>
      <w:bookmarkStart w:id="3809" w:name="_Toc195374270"/>
      <w:bookmarkStart w:id="3810" w:name="_Toc199185374"/>
      <w:r w:rsidRPr="000E1D0D">
        <w:rPr>
          <w:noProof/>
          <w:lang w:eastAsia="zh-CN"/>
        </w:rPr>
        <w:t>6.5</w:t>
      </w:r>
      <w:r w:rsidRPr="000E1D0D">
        <w:t>.6.2.4</w:t>
      </w:r>
      <w:r w:rsidRPr="000E1D0D">
        <w:tab/>
        <w:t>Type: SealddPolicy</w:t>
      </w:r>
      <w:bookmarkEnd w:id="3803"/>
      <w:bookmarkEnd w:id="3804"/>
      <w:bookmarkEnd w:id="3805"/>
      <w:bookmarkEnd w:id="3806"/>
      <w:bookmarkEnd w:id="3807"/>
      <w:bookmarkEnd w:id="3808"/>
      <w:bookmarkEnd w:id="3809"/>
      <w:bookmarkEnd w:id="3810"/>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3811" w:name="_Hlk146052550"/>
            <w:r w:rsidRPr="000E1D0D">
              <w:t>qualGuar</w:t>
            </w:r>
            <w:bookmarkEnd w:id="3811"/>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3812" w:name="_Hlk146052555"/>
            <w:r w:rsidRPr="000E1D0D">
              <w:t>bdwC</w:t>
            </w:r>
            <w:bookmarkEnd w:id="3812"/>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3813" w:name="_Toc160470761"/>
      <w:bookmarkStart w:id="3814" w:name="_Toc164873905"/>
      <w:bookmarkStart w:id="3815" w:name="_Toc180306543"/>
      <w:bookmarkStart w:id="3816" w:name="_Toc195374271"/>
      <w:bookmarkStart w:id="3817" w:name="_Toc199185375"/>
      <w:bookmarkStart w:id="3818" w:name="_Toc148177034"/>
      <w:bookmarkStart w:id="3819" w:name="_Toc151379497"/>
      <w:bookmarkStart w:id="3820" w:name="_Toc151445678"/>
      <w:r w:rsidRPr="000E1D0D">
        <w:rPr>
          <w:noProof/>
          <w:lang w:eastAsia="zh-CN"/>
        </w:rPr>
        <w:t>6.5</w:t>
      </w:r>
      <w:r w:rsidRPr="000E1D0D">
        <w:t>.6.2.</w:t>
      </w:r>
      <w:r>
        <w:t>5</w:t>
      </w:r>
      <w:r w:rsidRPr="000E1D0D">
        <w:tab/>
        <w:t>Type: QualGuarPolicy</w:t>
      </w:r>
      <w:bookmarkEnd w:id="3813"/>
      <w:bookmarkEnd w:id="3814"/>
      <w:bookmarkEnd w:id="3815"/>
      <w:bookmarkEnd w:id="3816"/>
      <w:bookmarkEnd w:id="3817"/>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3821" w:name="_Toc160470762"/>
      <w:bookmarkStart w:id="3822" w:name="_Toc164873906"/>
      <w:bookmarkStart w:id="3823" w:name="_Toc180306544"/>
      <w:bookmarkStart w:id="3824" w:name="_Toc195374272"/>
      <w:bookmarkStart w:id="3825" w:name="_Toc199185376"/>
      <w:r w:rsidRPr="000E1D0D">
        <w:rPr>
          <w:noProof/>
          <w:lang w:eastAsia="zh-CN"/>
        </w:rPr>
        <w:t>6.5</w:t>
      </w:r>
      <w:r w:rsidRPr="000E1D0D">
        <w:t>.6.2.</w:t>
      </w:r>
      <w:r>
        <w:t>6</w:t>
      </w:r>
      <w:r w:rsidRPr="000E1D0D">
        <w:tab/>
        <w:t>Type: QualGuar</w:t>
      </w:r>
      <w:r>
        <w:t>Thresh</w:t>
      </w:r>
      <w:bookmarkEnd w:id="3821"/>
      <w:bookmarkEnd w:id="3822"/>
      <w:bookmarkEnd w:id="3823"/>
      <w:bookmarkEnd w:id="3824"/>
      <w:bookmarkEnd w:id="3825"/>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3826" w:name="_Toc195374273"/>
      <w:bookmarkStart w:id="3827" w:name="_Toc199185377"/>
      <w:bookmarkStart w:id="3828" w:name="_Toc160470763"/>
      <w:bookmarkStart w:id="3829" w:name="_Toc164873907"/>
      <w:r w:rsidRPr="00011EFF">
        <w:rPr>
          <w:noProof/>
          <w:lang w:eastAsia="zh-CN"/>
        </w:rPr>
        <w:t>6.5</w:t>
      </w:r>
      <w:r w:rsidRPr="00011EFF">
        <w:t>.6.2.</w:t>
      </w:r>
      <w:r w:rsidRPr="008E7769">
        <w:t>7</w:t>
      </w:r>
      <w:r w:rsidRPr="008E7769">
        <w:tab/>
        <w:t>Type: GeofencingPolicy</w:t>
      </w:r>
      <w:bookmarkEnd w:id="3826"/>
      <w:bookmarkEnd w:id="3827"/>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3830" w:name="_Toc195374274"/>
      <w:bookmarkStart w:id="3831" w:name="_Toc199185378"/>
      <w:r w:rsidRPr="00011EFF">
        <w:rPr>
          <w:noProof/>
          <w:lang w:eastAsia="zh-CN"/>
        </w:rPr>
        <w:t>6.5</w:t>
      </w:r>
      <w:r w:rsidRPr="00011EFF">
        <w:t>.6.2</w:t>
      </w:r>
      <w:r w:rsidRPr="00030470">
        <w:t>.8</w:t>
      </w:r>
      <w:r w:rsidRPr="00030470">
        <w:tab/>
        <w:t>Type: GeofencingArea</w:t>
      </w:r>
      <w:bookmarkEnd w:id="3830"/>
      <w:bookmarkEnd w:id="3831"/>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3832" w:name="_Toc180306545"/>
      <w:bookmarkStart w:id="3833" w:name="_Toc195374275"/>
      <w:bookmarkStart w:id="3834" w:name="_Toc199185379"/>
      <w:r w:rsidRPr="000E1D0D">
        <w:rPr>
          <w:noProof/>
          <w:lang w:eastAsia="zh-CN"/>
        </w:rPr>
        <w:t>6.5</w:t>
      </w:r>
      <w:r w:rsidRPr="000E1D0D">
        <w:t>.6.2</w:t>
      </w:r>
      <w:r w:rsidRPr="006E6517">
        <w:t>.</w:t>
      </w:r>
      <w:r>
        <w:t>9</w:t>
      </w:r>
      <w:r w:rsidRPr="006E6517">
        <w:tab/>
        <w:t>Type: MultiModalSealddPolicy</w:t>
      </w:r>
      <w:bookmarkEnd w:id="3832"/>
      <w:bookmarkEnd w:id="3833"/>
      <w:bookmarkEnd w:id="3834"/>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77777777" w:rsidR="00533DBE" w:rsidRDefault="00533DBE" w:rsidP="0086039D">
            <w:pPr>
              <w:pStyle w:val="TAL"/>
              <w:rPr>
                <w:lang w:eastAsia="zh-CN"/>
              </w:rPr>
            </w:pPr>
            <w:r>
              <w:rPr>
                <w:rFonts w:cs="Arial"/>
                <w:szCs w:val="18"/>
              </w:rPr>
              <w:t>(NOTE)</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77777777" w:rsidR="008672F9" w:rsidRDefault="008672F9" w:rsidP="00231A67">
            <w:pPr>
              <w:pStyle w:val="TAL"/>
              <w:rPr>
                <w:lang w:eastAsia="zh-CN"/>
              </w:rPr>
            </w:pPr>
            <w:r>
              <w:rPr>
                <w:rFonts w:cs="Arial"/>
                <w:szCs w:val="18"/>
              </w:rPr>
              <w:t>(NOTE)</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554FB1DA" w14:textId="77777777" w:rsidR="00826FFF" w:rsidRPr="00826FFF" w:rsidRDefault="00826FFF" w:rsidP="00826FFF">
      <w:pPr>
        <w:pStyle w:val="Heading5"/>
      </w:pPr>
      <w:bookmarkStart w:id="3835" w:name="_Toc168595877"/>
      <w:bookmarkStart w:id="3836" w:name="_Toc195374276"/>
      <w:bookmarkStart w:id="3837" w:name="_Toc199185380"/>
      <w:bookmarkStart w:id="3838" w:name="_Toc168595878"/>
      <w:bookmarkStart w:id="3839" w:name="_Toc180306546"/>
      <w:r w:rsidRPr="000E1D0D">
        <w:rPr>
          <w:noProof/>
          <w:lang w:eastAsia="zh-CN"/>
        </w:rPr>
        <w:t>6.5</w:t>
      </w:r>
      <w:r w:rsidRPr="000E1D0D">
        <w:t>.6.2</w:t>
      </w:r>
      <w:r w:rsidRPr="00826FFF">
        <w:t>.10</w:t>
      </w:r>
      <w:r w:rsidRPr="00826FFF">
        <w:tab/>
        <w:t xml:space="preserve">Type: </w:t>
      </w:r>
      <w:bookmarkEnd w:id="3835"/>
      <w:r w:rsidRPr="00826FFF">
        <w:rPr>
          <w:lang w:eastAsia="zh-CN"/>
        </w:rPr>
        <w:t>TempPolicy</w:t>
      </w:r>
      <w:bookmarkEnd w:id="3836"/>
      <w:bookmarkEnd w:id="3837"/>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3840" w:name="_Toc195374277"/>
      <w:bookmarkStart w:id="3841" w:name="_Toc199185381"/>
      <w:r w:rsidRPr="000E1D0D">
        <w:rPr>
          <w:noProof/>
          <w:lang w:eastAsia="zh-CN"/>
        </w:rPr>
        <w:t>6.5</w:t>
      </w:r>
      <w:r w:rsidRPr="000E1D0D">
        <w:t>.6.2.</w:t>
      </w:r>
      <w:r>
        <w:t>1</w:t>
      </w:r>
      <w:r w:rsidR="00B22133">
        <w:t>1</w:t>
      </w:r>
      <w:r w:rsidRPr="000E1D0D">
        <w:tab/>
        <w:t xml:space="preserve">Type: </w:t>
      </w:r>
      <w:bookmarkEnd w:id="3838"/>
      <w:r>
        <w:t>Non3gppAccessMeasPol</w:t>
      </w:r>
      <w:bookmarkEnd w:id="3840"/>
      <w:bookmarkEnd w:id="3841"/>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77777777" w:rsidR="00231A67" w:rsidRDefault="00231A67"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9312B4" w14:textId="77777777" w:rsidR="00231A67" w:rsidRDefault="00231A67" w:rsidP="00231A67">
            <w:pPr>
              <w:pStyle w:val="TAL"/>
              <w:rPr>
                <w:rFonts w:cs="Arial"/>
                <w:szCs w:val="18"/>
              </w:rPr>
            </w:pPr>
            <w:r w:rsidRPr="00C32EC3">
              <w:rPr>
                <w:rFonts w:cs="Arial"/>
                <w:szCs w:val="18"/>
              </w:rPr>
              <w:t>Contains the time-based thresholds for offloading to WLAN, i.e., the time schedule within which the traffic should be offloaded to WLAN</w:t>
            </w:r>
            <w:r>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3842" w:name="_Toc195374278"/>
      <w:bookmarkStart w:id="3843" w:name="_Toc199185382"/>
      <w:r w:rsidRPr="000E1D0D">
        <w:rPr>
          <w:noProof/>
          <w:lang w:eastAsia="zh-CN"/>
        </w:rPr>
        <w:t>6.5</w:t>
      </w:r>
      <w:r w:rsidRPr="000E1D0D">
        <w:t>.6.2.</w:t>
      </w:r>
      <w:r>
        <w:t>1</w:t>
      </w:r>
      <w:r w:rsidR="00B22133">
        <w:t>2</w:t>
      </w:r>
      <w:r w:rsidRPr="000E1D0D">
        <w:tab/>
        <w:t xml:space="preserve">Type: </w:t>
      </w:r>
      <w:r>
        <w:t>Signal</w:t>
      </w:r>
      <w:r>
        <w:rPr>
          <w:lang w:eastAsia="zh-CN"/>
        </w:rPr>
        <w:t>Strength</w:t>
      </w:r>
      <w:bookmarkEnd w:id="3842"/>
      <w:bookmarkEnd w:id="3843"/>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3844" w:name="_Toc195374279"/>
      <w:bookmarkStart w:id="3845" w:name="_Toc199185383"/>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3844"/>
      <w:bookmarkEnd w:id="3845"/>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3846" w:name="_Toc195374280"/>
      <w:bookmarkStart w:id="3847" w:name="_Toc199185384"/>
      <w:r w:rsidRPr="000E1D0D">
        <w:rPr>
          <w:noProof/>
          <w:lang w:eastAsia="zh-CN"/>
        </w:rPr>
        <w:t>6.5</w:t>
      </w:r>
      <w:r w:rsidRPr="000E1D0D">
        <w:t>.6.2</w:t>
      </w:r>
      <w:r w:rsidRPr="00826FFF">
        <w:t>.1</w:t>
      </w:r>
      <w:r>
        <w:t>4</w:t>
      </w:r>
      <w:r w:rsidRPr="00826FFF">
        <w:tab/>
        <w:t xml:space="preserve">Type: </w:t>
      </w:r>
      <w:r>
        <w:rPr>
          <w:lang w:eastAsia="zh-CN"/>
        </w:rPr>
        <w:t>SyncPolicy</w:t>
      </w:r>
      <w:bookmarkEnd w:id="3846"/>
      <w:bookmarkEnd w:id="3847"/>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27C7A5AC" w14:textId="77777777" w:rsidR="003B4812" w:rsidRDefault="003B4812" w:rsidP="0086039D">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p w14:paraId="312B7FF1" w14:textId="77777777" w:rsidR="003B4812" w:rsidRDefault="003B4812" w:rsidP="0086039D">
            <w:pPr>
              <w:pStyle w:val="TAL"/>
              <w:rPr>
                <w:rFonts w:cs="Arial"/>
                <w:szCs w:val="18"/>
              </w:rPr>
            </w:pPr>
          </w:p>
          <w:p w14:paraId="6CD80CD3"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64203382" w14:textId="77777777" w:rsidR="003B4812" w:rsidRDefault="003B4812"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p w14:paraId="4264E3EF" w14:textId="77777777" w:rsidR="003B4812" w:rsidRDefault="003B4812" w:rsidP="0086039D">
            <w:pPr>
              <w:pStyle w:val="TAL"/>
              <w:rPr>
                <w:rFonts w:cs="Arial"/>
                <w:szCs w:val="18"/>
              </w:rPr>
            </w:pPr>
          </w:p>
          <w:p w14:paraId="33891C45"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r w:rsidR="003B4812" w:rsidRPr="000E1D0D" w14:paraId="2E4E7D77" w14:textId="77777777" w:rsidTr="0086039D">
        <w:trPr>
          <w:jc w:val="center"/>
        </w:trPr>
        <w:tc>
          <w:tcPr>
            <w:tcW w:w="9524" w:type="dxa"/>
            <w:gridSpan w:val="6"/>
            <w:vAlign w:val="center"/>
          </w:tcPr>
          <w:p w14:paraId="2629D7F4" w14:textId="77777777" w:rsidR="003B4812" w:rsidRPr="000E1D0D" w:rsidRDefault="003B4812" w:rsidP="0086039D">
            <w:pPr>
              <w:pStyle w:val="TAN"/>
              <w:rPr>
                <w:rFonts w:cs="Arial"/>
                <w:szCs w:val="18"/>
              </w:rPr>
            </w:pPr>
            <w:r>
              <w:rPr>
                <w:rFonts w:cs="Arial" w:hint="eastAsia"/>
                <w:szCs w:val="18"/>
              </w:rPr>
              <w:t>N</w:t>
            </w:r>
            <w:r>
              <w:rPr>
                <w:rFonts w:cs="Arial"/>
                <w:szCs w:val="18"/>
              </w:rPr>
              <w:t>OTE:</w:t>
            </w:r>
            <w:r>
              <w:rPr>
                <w:lang w:val="en-US" w:eastAsia="zh-CN"/>
              </w:rPr>
              <w:tab/>
              <w:t>These attributes shall not be set to the same value</w:t>
            </w:r>
            <w:r>
              <w:rPr>
                <w:lang w:eastAsia="zh-CN"/>
              </w:rPr>
              <w:t>.</w:t>
            </w:r>
          </w:p>
        </w:tc>
      </w:tr>
    </w:tbl>
    <w:p w14:paraId="142FFF32" w14:textId="77777777" w:rsidR="003B4812" w:rsidRPr="000E1D0D" w:rsidRDefault="003B4812" w:rsidP="003B4812"/>
    <w:p w14:paraId="105DE726" w14:textId="77777777" w:rsidR="003B4812" w:rsidRPr="000E1D0D" w:rsidRDefault="003B4812" w:rsidP="003B4812">
      <w:pPr>
        <w:pStyle w:val="EditorsNote"/>
      </w:pPr>
      <w:r w:rsidRPr="007C644D">
        <w:t>Editor's Note:</w:t>
      </w:r>
      <w:r w:rsidRPr="007C644D">
        <w:tab/>
      </w:r>
      <w:r>
        <w:t>The content of this data type is FFS</w:t>
      </w:r>
      <w:r w:rsidRPr="007C644D">
        <w:t>.</w:t>
      </w:r>
    </w:p>
    <w:p w14:paraId="19EF1ABF" w14:textId="77777777" w:rsidR="00533DBE" w:rsidRPr="00826FFF" w:rsidRDefault="00533DBE" w:rsidP="00533DBE">
      <w:pPr>
        <w:pStyle w:val="Heading5"/>
      </w:pPr>
      <w:bookmarkStart w:id="3848" w:name="_Toc195374281"/>
      <w:bookmarkStart w:id="3849" w:name="_Toc199185385"/>
      <w:r w:rsidRPr="000E1D0D">
        <w:rPr>
          <w:noProof/>
          <w:lang w:eastAsia="zh-CN"/>
        </w:rPr>
        <w:t>6.5</w:t>
      </w:r>
      <w:r w:rsidRPr="000E1D0D">
        <w:t>.6.2</w:t>
      </w:r>
      <w:r w:rsidRPr="00826FFF">
        <w:t>.1</w:t>
      </w:r>
      <w:r>
        <w:t>5</w:t>
      </w:r>
      <w:r w:rsidRPr="00826FFF">
        <w:tab/>
        <w:t xml:space="preserve">Type: </w:t>
      </w:r>
      <w:r>
        <w:rPr>
          <w:lang w:eastAsia="zh-CN"/>
        </w:rPr>
        <w:t>AlignmentPolicy</w:t>
      </w:r>
      <w:bookmarkEnd w:id="3848"/>
      <w:bookmarkEnd w:id="3849"/>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3850" w:name="_Toc195374282"/>
      <w:bookmarkStart w:id="3851" w:name="_Toc199185386"/>
      <w:r w:rsidRPr="000E1D0D">
        <w:rPr>
          <w:noProof/>
          <w:lang w:eastAsia="zh-CN"/>
        </w:rPr>
        <w:t>6.5</w:t>
      </w:r>
      <w:r w:rsidRPr="000E1D0D">
        <w:t>.6.2</w:t>
      </w:r>
      <w:r w:rsidRPr="00826FFF">
        <w:t>.1</w:t>
      </w:r>
      <w:r>
        <w:t>6</w:t>
      </w:r>
      <w:r w:rsidRPr="00826FFF">
        <w:tab/>
        <w:t xml:space="preserve">Type: </w:t>
      </w:r>
      <w:r>
        <w:rPr>
          <w:lang w:eastAsia="zh-CN"/>
        </w:rPr>
        <w:t>UEToUEPolicy</w:t>
      </w:r>
      <w:bookmarkEnd w:id="3850"/>
      <w:bookmarkEnd w:id="3851"/>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77777777" w:rsidR="008672F9" w:rsidRPr="000E1D0D" w:rsidRDefault="008672F9" w:rsidP="00231A67">
            <w:pPr>
              <w:pStyle w:val="TAL"/>
            </w:pPr>
            <w:r>
              <w:t>proxThresh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77777777"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77777777" w:rsidR="008672F9" w:rsidRPr="000E1D0D" w:rsidRDefault="008672F9" w:rsidP="00231A67">
            <w:pPr>
              <w:pStyle w:val="TAL"/>
              <w:rPr>
                <w:rFonts w:cs="Arial"/>
                <w:szCs w:val="18"/>
              </w:rPr>
            </w:pPr>
            <w:r w:rsidRPr="00EF3043">
              <w:rPr>
                <w:rFonts w:cs="Arial"/>
                <w:szCs w:val="18"/>
              </w:rPr>
              <w:t>(NOTE)</w:t>
            </w:r>
          </w:p>
        </w:tc>
        <w:tc>
          <w:tcPr>
            <w:tcW w:w="1310" w:type="dxa"/>
            <w:vAlign w:val="center"/>
          </w:tcPr>
          <w:p w14:paraId="24537AB7" w14:textId="77777777" w:rsidR="008672F9" w:rsidRPr="000E1D0D" w:rsidRDefault="008672F9" w:rsidP="00231A67">
            <w:pPr>
              <w:pStyle w:val="TAL"/>
              <w:rPr>
                <w:rFonts w:cs="Arial"/>
                <w:szCs w:val="18"/>
              </w:rPr>
            </w:pPr>
          </w:p>
        </w:tc>
      </w:tr>
      <w:tr w:rsidR="008672F9" w:rsidRPr="000E1D0D" w14:paraId="1F426AF5" w14:textId="77777777" w:rsidTr="00231A67">
        <w:trPr>
          <w:jc w:val="center"/>
        </w:trPr>
        <w:tc>
          <w:tcPr>
            <w:tcW w:w="1552" w:type="dxa"/>
            <w:vAlign w:val="center"/>
          </w:tcPr>
          <w:p w14:paraId="1DFAE7A3" w14:textId="77777777" w:rsidR="008672F9" w:rsidRDefault="008672F9" w:rsidP="00231A67">
            <w:pPr>
              <w:pStyle w:val="TAL"/>
            </w:pPr>
            <w:r>
              <w:t>q</w:t>
            </w:r>
            <w:r w:rsidRPr="00EF3043">
              <w:t>o</w:t>
            </w:r>
            <w:r>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77777777" w:rsidR="008672F9" w:rsidRPr="00EF3043" w:rsidRDefault="008672F9" w:rsidP="00231A67">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77777777" w:rsidR="008672F9" w:rsidRPr="00EF3043" w:rsidRDefault="008672F9" w:rsidP="00231A67">
            <w:pPr>
              <w:pStyle w:val="TAL"/>
              <w:rPr>
                <w:rFonts w:cs="Arial"/>
                <w:szCs w:val="18"/>
              </w:rPr>
            </w:pPr>
            <w:r w:rsidRPr="00EF3043">
              <w:rPr>
                <w:rFonts w:cs="Arial"/>
                <w:szCs w:val="18"/>
              </w:rPr>
              <w:t>(NOTE)</w:t>
            </w:r>
          </w:p>
        </w:tc>
        <w:tc>
          <w:tcPr>
            <w:tcW w:w="1310" w:type="dxa"/>
            <w:vAlign w:val="center"/>
          </w:tcPr>
          <w:p w14:paraId="6D598B50" w14:textId="77777777" w:rsidR="008672F9" w:rsidRPr="000E1D0D" w:rsidRDefault="008672F9" w:rsidP="00231A67">
            <w:pPr>
              <w:pStyle w:val="TAL"/>
              <w:rPr>
                <w:rFonts w:cs="Arial"/>
                <w:szCs w:val="18"/>
              </w:rPr>
            </w:pPr>
          </w:p>
        </w:tc>
      </w:tr>
      <w:tr w:rsidR="008672F9" w:rsidRPr="000E1D0D" w14:paraId="065A22F8" w14:textId="77777777" w:rsidTr="00231A67">
        <w:trPr>
          <w:jc w:val="center"/>
        </w:trPr>
        <w:tc>
          <w:tcPr>
            <w:tcW w:w="1552" w:type="dxa"/>
            <w:vAlign w:val="center"/>
          </w:tcPr>
          <w:p w14:paraId="520E0C40" w14:textId="77777777" w:rsidR="008672F9" w:rsidRPr="000E1D0D" w:rsidRDefault="008672F9" w:rsidP="00231A67">
            <w:pPr>
              <w:pStyle w:val="TAL"/>
            </w:pPr>
            <w:r>
              <w:t>q</w:t>
            </w:r>
            <w:r w:rsidRPr="00EF3043">
              <w:t>o</w:t>
            </w:r>
            <w:r>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7777777"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77777777" w:rsidR="008672F9" w:rsidRPr="000E1D0D" w:rsidRDefault="008672F9" w:rsidP="00231A67">
            <w:pPr>
              <w:pStyle w:val="TAL"/>
              <w:rPr>
                <w:rFonts w:cs="Arial"/>
                <w:szCs w:val="18"/>
              </w:rPr>
            </w:pPr>
            <w:r w:rsidRPr="00EF3043">
              <w:rPr>
                <w:rFonts w:cs="Arial"/>
                <w:szCs w:val="18"/>
              </w:rPr>
              <w:t>(NOTE)</w:t>
            </w:r>
          </w:p>
        </w:tc>
        <w:tc>
          <w:tcPr>
            <w:tcW w:w="1310" w:type="dxa"/>
            <w:vAlign w:val="center"/>
          </w:tcPr>
          <w:p w14:paraId="2A25C743" w14:textId="77777777" w:rsidR="008672F9" w:rsidRPr="000E1D0D" w:rsidRDefault="008672F9" w:rsidP="00231A67">
            <w:pPr>
              <w:pStyle w:val="TAL"/>
              <w:rPr>
                <w:rFonts w:cs="Arial"/>
                <w:szCs w:val="18"/>
              </w:rPr>
            </w:pPr>
          </w:p>
        </w:tc>
      </w:tr>
      <w:tr w:rsidR="008672F9" w:rsidRPr="000E1D0D" w14:paraId="49F521D0" w14:textId="77777777" w:rsidTr="00231A67">
        <w:trPr>
          <w:jc w:val="center"/>
        </w:trPr>
        <w:tc>
          <w:tcPr>
            <w:tcW w:w="9524" w:type="dxa"/>
            <w:gridSpan w:val="6"/>
            <w:vAlign w:val="center"/>
          </w:tcPr>
          <w:p w14:paraId="4AFC3E76" w14:textId="77777777" w:rsidR="008672F9" w:rsidRPr="000E1D0D" w:rsidRDefault="008672F9" w:rsidP="00231A67">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3852" w:name="_Toc195374283"/>
      <w:bookmarkStart w:id="3853" w:name="_Toc199185387"/>
      <w:bookmarkStart w:id="3854" w:name="_Toc168595830"/>
      <w:bookmarkStart w:id="3855" w:name="_Toc180146857"/>
      <w:bookmarkStart w:id="3856" w:name="_Toc180249355"/>
      <w:bookmarkStart w:id="3857" w:name="_Toc183379309"/>
      <w:bookmarkStart w:id="3858" w:name="_Toc192863164"/>
      <w:r w:rsidRPr="00EF3043">
        <w:t>6.6.6</w:t>
      </w:r>
      <w:r w:rsidRPr="001051AE">
        <w:t>.2.</w:t>
      </w:r>
      <w:r>
        <w:t>17</w:t>
      </w:r>
      <w:r w:rsidRPr="001051AE">
        <w:tab/>
        <w:t xml:space="preserve">Type: </w:t>
      </w:r>
      <w:r>
        <w:t>Proximity</w:t>
      </w:r>
      <w:r w:rsidRPr="001051AE">
        <w:t>Thresholds</w:t>
      </w:r>
      <w:bookmarkEnd w:id="3852"/>
      <w:bookmarkEnd w:id="3853"/>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641167FA" w14:textId="77777777" w:rsidR="00CA5019" w:rsidRPr="000E1D0D" w:rsidRDefault="00CA5019" w:rsidP="00CA5019">
      <w:pPr>
        <w:pStyle w:val="EditorsNote"/>
      </w:pPr>
      <w:r w:rsidRPr="007C644D">
        <w:t>Editor's Note:</w:t>
      </w:r>
      <w:r w:rsidRPr="007C644D">
        <w:tab/>
        <w:t xml:space="preserve">The </w:t>
      </w:r>
      <w:r>
        <w:t>content of this data type is FFS and pending stage 2 progress</w:t>
      </w:r>
      <w:r w:rsidRPr="007C644D">
        <w:t>.</w:t>
      </w:r>
    </w:p>
    <w:p w14:paraId="3D90F40D" w14:textId="3B1D075A" w:rsidR="00CA5019" w:rsidRPr="001051AE" w:rsidRDefault="00CA5019" w:rsidP="00CA5019">
      <w:pPr>
        <w:pStyle w:val="Heading5"/>
      </w:pPr>
      <w:bookmarkStart w:id="3859" w:name="_Toc195374284"/>
      <w:bookmarkStart w:id="3860" w:name="_Toc199185388"/>
      <w:r w:rsidRPr="000E1D0D">
        <w:rPr>
          <w:noProof/>
          <w:lang w:eastAsia="zh-CN"/>
        </w:rPr>
        <w:t>6.5</w:t>
      </w:r>
      <w:r w:rsidRPr="000E1D0D">
        <w:t>.6.2</w:t>
      </w:r>
      <w:r w:rsidRPr="00826FFF">
        <w:t>.1</w:t>
      </w:r>
      <w:r>
        <w:t>8</w:t>
      </w:r>
      <w:r w:rsidRPr="001051AE">
        <w:tab/>
        <w:t xml:space="preserve">Type: </w:t>
      </w:r>
      <w:bookmarkEnd w:id="3854"/>
      <w:r w:rsidRPr="001051AE">
        <w:t>Qo</w:t>
      </w:r>
      <w:r>
        <w:t>S</w:t>
      </w:r>
      <w:r w:rsidRPr="001051AE">
        <w:t>Thresholds</w:t>
      </w:r>
      <w:bookmarkEnd w:id="3855"/>
      <w:bookmarkEnd w:id="3856"/>
      <w:bookmarkEnd w:id="3857"/>
      <w:bookmarkEnd w:id="3858"/>
      <w:bookmarkEnd w:id="3859"/>
      <w:bookmarkEnd w:id="3860"/>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3861" w:name="_Toc192863165"/>
      <w:bookmarkStart w:id="3862" w:name="_Toc195374285"/>
      <w:bookmarkStart w:id="3863" w:name="_Toc199185389"/>
      <w:r w:rsidRPr="00EF3043">
        <w:t>6.6.6</w:t>
      </w:r>
      <w:r w:rsidRPr="001051AE">
        <w:t>.2.</w:t>
      </w:r>
      <w:r>
        <w:t>19</w:t>
      </w:r>
      <w:r w:rsidRPr="001051AE">
        <w:tab/>
        <w:t>Type: Qo</w:t>
      </w:r>
      <w:r>
        <w:t>E</w:t>
      </w:r>
      <w:r w:rsidRPr="001051AE">
        <w:t>Thresholds</w:t>
      </w:r>
      <w:bookmarkEnd w:id="3861"/>
      <w:bookmarkEnd w:id="3862"/>
      <w:bookmarkEnd w:id="3863"/>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3864" w:name="_Toc195374286"/>
      <w:bookmarkStart w:id="3865" w:name="_Toc199185390"/>
      <w:r w:rsidRPr="000E1D0D">
        <w:rPr>
          <w:noProof/>
          <w:lang w:eastAsia="zh-CN"/>
        </w:rPr>
        <w:t>6.5</w:t>
      </w:r>
      <w:r w:rsidRPr="000E1D0D">
        <w:rPr>
          <w:lang w:val="en-US"/>
        </w:rPr>
        <w:t>.6.3</w:t>
      </w:r>
      <w:r w:rsidRPr="000E1D0D">
        <w:rPr>
          <w:lang w:val="en-US"/>
        </w:rPr>
        <w:tab/>
        <w:t>Simple data types and enumerations</w:t>
      </w:r>
      <w:bookmarkEnd w:id="3818"/>
      <w:bookmarkEnd w:id="3819"/>
      <w:bookmarkEnd w:id="3820"/>
      <w:bookmarkEnd w:id="3828"/>
      <w:bookmarkEnd w:id="3829"/>
      <w:bookmarkEnd w:id="3839"/>
      <w:bookmarkEnd w:id="3864"/>
      <w:bookmarkEnd w:id="3865"/>
    </w:p>
    <w:p w14:paraId="494B8E19" w14:textId="77777777" w:rsidR="00A96052" w:rsidRPr="000E1D0D" w:rsidRDefault="00A96052" w:rsidP="00A96052">
      <w:pPr>
        <w:pStyle w:val="Heading5"/>
      </w:pPr>
      <w:bookmarkStart w:id="3866" w:name="_Toc148177035"/>
      <w:bookmarkStart w:id="3867" w:name="_Toc151379498"/>
      <w:bookmarkStart w:id="3868" w:name="_Toc151445679"/>
      <w:bookmarkStart w:id="3869" w:name="_Toc160470764"/>
      <w:bookmarkStart w:id="3870" w:name="_Toc164873908"/>
      <w:bookmarkStart w:id="3871" w:name="_Toc180306547"/>
      <w:bookmarkStart w:id="3872" w:name="_Toc195374287"/>
      <w:bookmarkStart w:id="3873" w:name="_Toc199185391"/>
      <w:r w:rsidRPr="000E1D0D">
        <w:rPr>
          <w:noProof/>
          <w:lang w:eastAsia="zh-CN"/>
        </w:rPr>
        <w:t>6.5</w:t>
      </w:r>
      <w:r w:rsidRPr="000E1D0D">
        <w:t>.6.3.1</w:t>
      </w:r>
      <w:r w:rsidRPr="000E1D0D">
        <w:tab/>
        <w:t>Introduction</w:t>
      </w:r>
      <w:bookmarkEnd w:id="3866"/>
      <w:bookmarkEnd w:id="3867"/>
      <w:bookmarkEnd w:id="3868"/>
      <w:bookmarkEnd w:id="3869"/>
      <w:bookmarkEnd w:id="3870"/>
      <w:bookmarkEnd w:id="3871"/>
      <w:bookmarkEnd w:id="3872"/>
      <w:bookmarkEnd w:id="3873"/>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3874" w:name="_Toc148177036"/>
      <w:bookmarkStart w:id="3875" w:name="_Toc151379499"/>
      <w:bookmarkStart w:id="3876" w:name="_Toc151445680"/>
      <w:bookmarkStart w:id="3877" w:name="_Toc160470765"/>
      <w:bookmarkStart w:id="3878" w:name="_Toc164873909"/>
      <w:bookmarkStart w:id="3879" w:name="_Toc180306548"/>
      <w:bookmarkStart w:id="3880" w:name="_Toc195374288"/>
      <w:bookmarkStart w:id="3881" w:name="_Toc199185392"/>
      <w:r w:rsidRPr="000E1D0D">
        <w:rPr>
          <w:noProof/>
          <w:lang w:eastAsia="zh-CN"/>
        </w:rPr>
        <w:t>6.5</w:t>
      </w:r>
      <w:r w:rsidRPr="000E1D0D">
        <w:t>.6.3.2</w:t>
      </w:r>
      <w:r w:rsidRPr="000E1D0D">
        <w:tab/>
        <w:t>Simple data types</w:t>
      </w:r>
      <w:bookmarkEnd w:id="3874"/>
      <w:bookmarkEnd w:id="3875"/>
      <w:bookmarkEnd w:id="3876"/>
      <w:bookmarkEnd w:id="3877"/>
      <w:bookmarkEnd w:id="3878"/>
      <w:bookmarkEnd w:id="3879"/>
      <w:bookmarkEnd w:id="3880"/>
      <w:bookmarkEnd w:id="3881"/>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3882" w:name="_Toc148177038"/>
      <w:bookmarkStart w:id="3883" w:name="_Toc151379502"/>
      <w:bookmarkStart w:id="3884" w:name="_Toc151445683"/>
      <w:bookmarkStart w:id="3885" w:name="_Toc160470766"/>
      <w:bookmarkStart w:id="3886" w:name="_Toc164873910"/>
      <w:bookmarkStart w:id="3887" w:name="_Toc180306549"/>
      <w:bookmarkStart w:id="3888" w:name="_Toc195374289"/>
      <w:bookmarkStart w:id="3889" w:name="_Toc199185393"/>
      <w:r w:rsidRPr="000E1D0D">
        <w:t>6.5.6.3.</w:t>
      </w:r>
      <w:r w:rsidR="00E53F99">
        <w:t>3</w:t>
      </w:r>
      <w:r w:rsidRPr="000E1D0D">
        <w:tab/>
        <w:t>Enumeration: BdwCtrlPolicy</w:t>
      </w:r>
      <w:bookmarkEnd w:id="3882"/>
      <w:bookmarkEnd w:id="3883"/>
      <w:bookmarkEnd w:id="3884"/>
      <w:bookmarkEnd w:id="3885"/>
      <w:bookmarkEnd w:id="3886"/>
      <w:bookmarkEnd w:id="3887"/>
      <w:bookmarkEnd w:id="3888"/>
      <w:bookmarkEnd w:id="3889"/>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3890" w:name="_Toc195374290"/>
      <w:bookmarkStart w:id="3891" w:name="_Toc199185394"/>
      <w:bookmarkStart w:id="3892" w:name="_Toc148177039"/>
      <w:bookmarkStart w:id="3893" w:name="_Toc151379503"/>
      <w:bookmarkStart w:id="3894" w:name="_Toc151445684"/>
      <w:bookmarkStart w:id="3895" w:name="_Toc160470767"/>
      <w:bookmarkStart w:id="3896" w:name="_Toc164873911"/>
      <w:r w:rsidRPr="00011EFF">
        <w:t>6.5.6.3</w:t>
      </w:r>
      <w:r w:rsidRPr="00030470">
        <w:t>.</w:t>
      </w:r>
      <w:r w:rsidRPr="00C44396">
        <w:t>4</w:t>
      </w:r>
      <w:r w:rsidRPr="00030470">
        <w:tab/>
        <w:t xml:space="preserve">Enumeration: </w:t>
      </w:r>
      <w:r w:rsidRPr="00395050">
        <w:t>GeoPolAction</w:t>
      </w:r>
      <w:bookmarkEnd w:id="3890"/>
      <w:bookmarkEnd w:id="3891"/>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48779B8A" w14:textId="77777777" w:rsidR="00A96052" w:rsidRPr="000E1D0D" w:rsidRDefault="00A96052" w:rsidP="00A96052">
      <w:pPr>
        <w:pStyle w:val="Heading4"/>
        <w:rPr>
          <w:lang w:val="en-US"/>
        </w:rPr>
      </w:pPr>
      <w:bookmarkStart w:id="3897" w:name="_Toc180306550"/>
      <w:bookmarkStart w:id="3898" w:name="_Toc195374291"/>
      <w:bookmarkStart w:id="3899" w:name="_Toc199185395"/>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892"/>
      <w:bookmarkEnd w:id="3893"/>
      <w:bookmarkEnd w:id="3894"/>
      <w:bookmarkEnd w:id="3895"/>
      <w:bookmarkEnd w:id="3896"/>
      <w:bookmarkEnd w:id="3897"/>
      <w:bookmarkEnd w:id="3898"/>
      <w:bookmarkEnd w:id="3899"/>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3900" w:name="_Toc148177040"/>
      <w:bookmarkStart w:id="3901" w:name="_Toc151379504"/>
      <w:bookmarkStart w:id="3902" w:name="_Toc151445685"/>
      <w:bookmarkStart w:id="3903" w:name="_Toc160470768"/>
      <w:bookmarkStart w:id="3904" w:name="_Toc164873912"/>
      <w:bookmarkStart w:id="3905" w:name="_Toc180306551"/>
      <w:bookmarkStart w:id="3906" w:name="_Toc195374292"/>
      <w:bookmarkStart w:id="3907" w:name="_Toc199185396"/>
      <w:r w:rsidRPr="000E1D0D">
        <w:rPr>
          <w:noProof/>
          <w:lang w:eastAsia="zh-CN"/>
        </w:rPr>
        <w:t>6.5</w:t>
      </w:r>
      <w:r w:rsidRPr="000E1D0D">
        <w:t>.6.5</w:t>
      </w:r>
      <w:r w:rsidRPr="000E1D0D">
        <w:tab/>
        <w:t>Binary data</w:t>
      </w:r>
      <w:bookmarkEnd w:id="3900"/>
      <w:bookmarkEnd w:id="3901"/>
      <w:bookmarkEnd w:id="3902"/>
      <w:bookmarkEnd w:id="3903"/>
      <w:bookmarkEnd w:id="3904"/>
      <w:bookmarkEnd w:id="3905"/>
      <w:bookmarkEnd w:id="3906"/>
      <w:bookmarkEnd w:id="3907"/>
    </w:p>
    <w:p w14:paraId="6092DD6C" w14:textId="77777777" w:rsidR="00A96052" w:rsidRPr="000E1D0D" w:rsidRDefault="00A96052" w:rsidP="00A96052">
      <w:pPr>
        <w:pStyle w:val="Heading5"/>
      </w:pPr>
      <w:bookmarkStart w:id="3908" w:name="_Toc148177041"/>
      <w:bookmarkStart w:id="3909" w:name="_Toc151379505"/>
      <w:bookmarkStart w:id="3910" w:name="_Toc151445686"/>
      <w:bookmarkStart w:id="3911" w:name="_Toc160470769"/>
      <w:bookmarkStart w:id="3912" w:name="_Toc164873913"/>
      <w:bookmarkStart w:id="3913" w:name="_Toc180306552"/>
      <w:bookmarkStart w:id="3914" w:name="_Toc195374293"/>
      <w:bookmarkStart w:id="3915" w:name="_Toc199185397"/>
      <w:r w:rsidRPr="000E1D0D">
        <w:rPr>
          <w:noProof/>
          <w:lang w:eastAsia="zh-CN"/>
        </w:rPr>
        <w:t>6.5</w:t>
      </w:r>
      <w:r w:rsidRPr="000E1D0D">
        <w:t>.6.5.1</w:t>
      </w:r>
      <w:r w:rsidRPr="000E1D0D">
        <w:tab/>
        <w:t>Binary Data Types</w:t>
      </w:r>
      <w:bookmarkEnd w:id="3908"/>
      <w:bookmarkEnd w:id="3909"/>
      <w:bookmarkEnd w:id="3910"/>
      <w:bookmarkEnd w:id="3911"/>
      <w:bookmarkEnd w:id="3912"/>
      <w:bookmarkEnd w:id="3913"/>
      <w:bookmarkEnd w:id="3914"/>
      <w:bookmarkEnd w:id="3915"/>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3916" w:name="_Toc148177042"/>
      <w:bookmarkStart w:id="3917" w:name="_Toc151379506"/>
      <w:bookmarkStart w:id="3918" w:name="_Toc151445687"/>
      <w:bookmarkStart w:id="3919" w:name="_Toc160470770"/>
      <w:bookmarkStart w:id="3920" w:name="_Toc164873914"/>
      <w:bookmarkStart w:id="3921" w:name="_Toc180306553"/>
      <w:bookmarkStart w:id="3922" w:name="_Toc195374294"/>
      <w:bookmarkStart w:id="3923" w:name="_Toc199185398"/>
      <w:r w:rsidRPr="000E1D0D">
        <w:rPr>
          <w:noProof/>
          <w:lang w:eastAsia="zh-CN"/>
        </w:rPr>
        <w:t>6.5</w:t>
      </w:r>
      <w:r w:rsidRPr="000E1D0D">
        <w:t>.7</w:t>
      </w:r>
      <w:r w:rsidRPr="000E1D0D">
        <w:tab/>
        <w:t>Error Handling</w:t>
      </w:r>
      <w:bookmarkEnd w:id="3916"/>
      <w:bookmarkEnd w:id="3917"/>
      <w:bookmarkEnd w:id="3918"/>
      <w:bookmarkEnd w:id="3919"/>
      <w:bookmarkEnd w:id="3920"/>
      <w:bookmarkEnd w:id="3921"/>
      <w:bookmarkEnd w:id="3922"/>
      <w:bookmarkEnd w:id="3923"/>
    </w:p>
    <w:p w14:paraId="3A4124B2" w14:textId="77777777" w:rsidR="00A96052" w:rsidRPr="000E1D0D" w:rsidRDefault="00A96052" w:rsidP="00A96052">
      <w:pPr>
        <w:pStyle w:val="Heading4"/>
      </w:pPr>
      <w:bookmarkStart w:id="3924" w:name="_Toc148177043"/>
      <w:bookmarkStart w:id="3925" w:name="_Toc151379507"/>
      <w:bookmarkStart w:id="3926" w:name="_Toc151445688"/>
      <w:bookmarkStart w:id="3927" w:name="_Toc160470771"/>
      <w:bookmarkStart w:id="3928" w:name="_Toc164873915"/>
      <w:bookmarkStart w:id="3929" w:name="_Toc180306554"/>
      <w:bookmarkStart w:id="3930" w:name="_Toc195374295"/>
      <w:bookmarkStart w:id="3931" w:name="_Toc199185399"/>
      <w:r w:rsidRPr="000E1D0D">
        <w:rPr>
          <w:noProof/>
          <w:lang w:eastAsia="zh-CN"/>
        </w:rPr>
        <w:t>6.5</w:t>
      </w:r>
      <w:r w:rsidRPr="000E1D0D">
        <w:t>.7.1</w:t>
      </w:r>
      <w:r w:rsidRPr="000E1D0D">
        <w:tab/>
        <w:t>General</w:t>
      </w:r>
      <w:bookmarkEnd w:id="3924"/>
      <w:bookmarkEnd w:id="3925"/>
      <w:bookmarkEnd w:id="3926"/>
      <w:bookmarkEnd w:id="3927"/>
      <w:bookmarkEnd w:id="3928"/>
      <w:bookmarkEnd w:id="3929"/>
      <w:bookmarkEnd w:id="3930"/>
      <w:bookmarkEnd w:id="3931"/>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3932" w:name="_Toc148177044"/>
      <w:bookmarkStart w:id="3933" w:name="_Toc151379508"/>
      <w:bookmarkStart w:id="3934" w:name="_Toc151445689"/>
      <w:bookmarkStart w:id="3935" w:name="_Toc160470772"/>
      <w:bookmarkStart w:id="3936" w:name="_Toc164873916"/>
      <w:bookmarkStart w:id="3937" w:name="_Toc180306555"/>
      <w:bookmarkStart w:id="3938" w:name="_Toc195374296"/>
      <w:bookmarkStart w:id="3939" w:name="_Toc199185400"/>
      <w:r w:rsidRPr="000E1D0D">
        <w:rPr>
          <w:noProof/>
          <w:lang w:eastAsia="zh-CN"/>
        </w:rPr>
        <w:t>6.5</w:t>
      </w:r>
      <w:r w:rsidRPr="000E1D0D">
        <w:t>.7.2</w:t>
      </w:r>
      <w:r w:rsidRPr="000E1D0D">
        <w:tab/>
        <w:t>Protocol Errors</w:t>
      </w:r>
      <w:bookmarkEnd w:id="3932"/>
      <w:bookmarkEnd w:id="3933"/>
      <w:bookmarkEnd w:id="3934"/>
      <w:bookmarkEnd w:id="3935"/>
      <w:bookmarkEnd w:id="3936"/>
      <w:bookmarkEnd w:id="3937"/>
      <w:bookmarkEnd w:id="3938"/>
      <w:bookmarkEnd w:id="3939"/>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3940" w:name="_Toc148177045"/>
      <w:bookmarkStart w:id="3941" w:name="_Toc151379509"/>
      <w:bookmarkStart w:id="3942" w:name="_Toc151445690"/>
      <w:bookmarkStart w:id="3943" w:name="_Toc160470773"/>
      <w:bookmarkStart w:id="3944" w:name="_Toc164873917"/>
      <w:bookmarkStart w:id="3945" w:name="_Toc180306556"/>
      <w:bookmarkStart w:id="3946" w:name="_Toc195374297"/>
      <w:bookmarkStart w:id="3947" w:name="_Toc199185401"/>
      <w:r w:rsidRPr="000E1D0D">
        <w:rPr>
          <w:noProof/>
          <w:lang w:eastAsia="zh-CN"/>
        </w:rPr>
        <w:t>6.5</w:t>
      </w:r>
      <w:r w:rsidRPr="000E1D0D">
        <w:t>.7.3</w:t>
      </w:r>
      <w:r w:rsidRPr="000E1D0D">
        <w:tab/>
        <w:t>Application Errors</w:t>
      </w:r>
      <w:bookmarkEnd w:id="3940"/>
      <w:bookmarkEnd w:id="3941"/>
      <w:bookmarkEnd w:id="3942"/>
      <w:bookmarkEnd w:id="3943"/>
      <w:bookmarkEnd w:id="3944"/>
      <w:bookmarkEnd w:id="3945"/>
      <w:bookmarkEnd w:id="3946"/>
      <w:bookmarkEnd w:id="3947"/>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3948" w:name="_Toc148177046"/>
      <w:bookmarkStart w:id="3949" w:name="_Toc151379510"/>
      <w:bookmarkStart w:id="3950" w:name="_Toc151445691"/>
      <w:bookmarkStart w:id="3951" w:name="_Toc160470774"/>
      <w:bookmarkStart w:id="3952" w:name="_Toc164873918"/>
      <w:bookmarkStart w:id="3953" w:name="_Toc180306557"/>
      <w:bookmarkStart w:id="3954" w:name="_Toc195374298"/>
      <w:bookmarkStart w:id="3955" w:name="_Toc199185402"/>
      <w:r w:rsidRPr="000E1D0D">
        <w:rPr>
          <w:noProof/>
          <w:lang w:eastAsia="zh-CN"/>
        </w:rPr>
        <w:t>6.5</w:t>
      </w:r>
      <w:r w:rsidRPr="000E1D0D">
        <w:t>.8</w:t>
      </w:r>
      <w:r w:rsidRPr="000E1D0D">
        <w:rPr>
          <w:lang w:eastAsia="zh-CN"/>
        </w:rPr>
        <w:tab/>
        <w:t>Feature negotiation</w:t>
      </w:r>
      <w:bookmarkEnd w:id="3948"/>
      <w:bookmarkEnd w:id="3949"/>
      <w:bookmarkEnd w:id="3950"/>
      <w:bookmarkEnd w:id="3951"/>
      <w:bookmarkEnd w:id="3952"/>
      <w:bookmarkEnd w:id="3953"/>
      <w:bookmarkEnd w:id="3954"/>
      <w:bookmarkEnd w:id="3955"/>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3956" w:name="_Toc148177047"/>
      <w:bookmarkStart w:id="3957" w:name="_Toc151379511"/>
      <w:bookmarkStart w:id="3958" w:name="_Toc151445692"/>
      <w:bookmarkStart w:id="3959" w:name="_Toc160470775"/>
      <w:bookmarkStart w:id="3960" w:name="_Toc164873919"/>
      <w:bookmarkStart w:id="3961" w:name="_Toc180306558"/>
      <w:bookmarkStart w:id="3962" w:name="_Toc195374299"/>
      <w:bookmarkStart w:id="3963" w:name="_Toc199185403"/>
      <w:r w:rsidRPr="000E1D0D">
        <w:rPr>
          <w:noProof/>
          <w:lang w:eastAsia="zh-CN"/>
        </w:rPr>
        <w:t>6.5</w:t>
      </w:r>
      <w:r w:rsidRPr="000E1D0D">
        <w:t>.9</w:t>
      </w:r>
      <w:r w:rsidRPr="000E1D0D">
        <w:tab/>
        <w:t>Security</w:t>
      </w:r>
      <w:bookmarkEnd w:id="3956"/>
      <w:bookmarkEnd w:id="3957"/>
      <w:bookmarkEnd w:id="3958"/>
      <w:bookmarkEnd w:id="3959"/>
      <w:bookmarkEnd w:id="3960"/>
      <w:bookmarkEnd w:id="3961"/>
      <w:bookmarkEnd w:id="3962"/>
      <w:bookmarkEnd w:id="3963"/>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3964" w:name="_Toc180306559"/>
      <w:bookmarkStart w:id="3965" w:name="_Toc195374300"/>
      <w:bookmarkStart w:id="3966" w:name="_Toc199185404"/>
      <w:bookmarkStart w:id="3967" w:name="_Toc144024292"/>
      <w:bookmarkStart w:id="3968" w:name="_Toc148177048"/>
      <w:bookmarkStart w:id="3969" w:name="_Toc151379512"/>
      <w:bookmarkStart w:id="3970" w:name="_Toc151445693"/>
      <w:bookmarkStart w:id="3971" w:name="_Toc160470776"/>
      <w:bookmarkStart w:id="3972" w:name="_Toc164873920"/>
      <w:r w:rsidR="00D16966">
        <w:rPr>
          <w:noProof/>
          <w:lang w:eastAsia="zh-CN"/>
        </w:rPr>
        <w:t>6.6</w:t>
      </w:r>
      <w:r w:rsidR="00D16966" w:rsidRPr="000E1D0D">
        <w:tab/>
        <w:t>SDD_</w:t>
      </w:r>
      <w:r w:rsidR="00D16966">
        <w:t>BDT</w:t>
      </w:r>
      <w:r w:rsidR="00D16966" w:rsidRPr="000E1D0D">
        <w:t xml:space="preserve"> </w:t>
      </w:r>
      <w:r w:rsidR="00D16966">
        <w:t xml:space="preserve">Service </w:t>
      </w:r>
      <w:r w:rsidR="00D16966" w:rsidRPr="000E1D0D">
        <w:t>API</w:t>
      </w:r>
      <w:bookmarkEnd w:id="3964"/>
      <w:bookmarkEnd w:id="3965"/>
      <w:bookmarkEnd w:id="3966"/>
    </w:p>
    <w:p w14:paraId="2C1D7B94" w14:textId="77777777" w:rsidR="00D16966" w:rsidRPr="000E1D0D" w:rsidRDefault="00D16966" w:rsidP="00D16966">
      <w:pPr>
        <w:pStyle w:val="Heading3"/>
      </w:pPr>
      <w:bookmarkStart w:id="3973" w:name="_Toc180306560"/>
      <w:bookmarkStart w:id="3974" w:name="_Toc195374301"/>
      <w:bookmarkStart w:id="3975" w:name="_Toc199185405"/>
      <w:r>
        <w:rPr>
          <w:noProof/>
          <w:lang w:eastAsia="zh-CN"/>
        </w:rPr>
        <w:t>6.6</w:t>
      </w:r>
      <w:r w:rsidRPr="000E1D0D">
        <w:t>.1</w:t>
      </w:r>
      <w:r w:rsidRPr="000E1D0D">
        <w:tab/>
        <w:t>Introduction</w:t>
      </w:r>
      <w:bookmarkEnd w:id="3973"/>
      <w:bookmarkEnd w:id="3974"/>
      <w:bookmarkEnd w:id="3975"/>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3976" w:name="_Toc180306561"/>
      <w:bookmarkStart w:id="3977" w:name="_Toc195374302"/>
      <w:bookmarkStart w:id="3978" w:name="_Toc199185406"/>
      <w:r>
        <w:rPr>
          <w:noProof/>
          <w:lang w:eastAsia="zh-CN"/>
        </w:rPr>
        <w:t>6.6</w:t>
      </w:r>
      <w:r w:rsidRPr="000E1D0D">
        <w:t>.2</w:t>
      </w:r>
      <w:r w:rsidRPr="000E1D0D">
        <w:tab/>
        <w:t>Usage of HTTP</w:t>
      </w:r>
      <w:bookmarkEnd w:id="3976"/>
      <w:bookmarkEnd w:id="3977"/>
      <w:bookmarkEnd w:id="3978"/>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3979" w:name="_Toc180306562"/>
      <w:bookmarkStart w:id="3980" w:name="_Toc195374303"/>
      <w:bookmarkStart w:id="3981" w:name="_Toc199185407"/>
      <w:r>
        <w:rPr>
          <w:noProof/>
          <w:lang w:eastAsia="zh-CN"/>
        </w:rPr>
        <w:t>6.6</w:t>
      </w:r>
      <w:r w:rsidRPr="000E1D0D">
        <w:t>.3</w:t>
      </w:r>
      <w:r w:rsidRPr="000E1D0D">
        <w:tab/>
        <w:t>Resources</w:t>
      </w:r>
      <w:bookmarkEnd w:id="3979"/>
      <w:bookmarkEnd w:id="3980"/>
      <w:bookmarkEnd w:id="3981"/>
    </w:p>
    <w:p w14:paraId="14EB8B14" w14:textId="77777777" w:rsidR="00D16966" w:rsidRPr="000E1D0D" w:rsidRDefault="00D16966" w:rsidP="00D16966">
      <w:pPr>
        <w:pStyle w:val="Heading4"/>
      </w:pPr>
      <w:bookmarkStart w:id="3982" w:name="_Toc180306563"/>
      <w:bookmarkStart w:id="3983" w:name="_Toc195374304"/>
      <w:bookmarkStart w:id="3984" w:name="_Toc199185408"/>
      <w:r>
        <w:rPr>
          <w:noProof/>
          <w:lang w:eastAsia="zh-CN"/>
        </w:rPr>
        <w:t>6.6</w:t>
      </w:r>
      <w:r w:rsidRPr="000E1D0D">
        <w:t>.3.1</w:t>
      </w:r>
      <w:r w:rsidRPr="000E1D0D">
        <w:tab/>
        <w:t>Overview</w:t>
      </w:r>
      <w:bookmarkEnd w:id="3982"/>
      <w:bookmarkEnd w:id="3983"/>
      <w:bookmarkEnd w:id="3984"/>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3985" w:name="_MON_1788177637"/>
    <w:bookmarkEnd w:id="3985"/>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15pt;height:165.45pt" o:ole="">
            <v:imagedata r:id="rId95" o:title=""/>
          </v:shape>
          <o:OLEObject Type="Embed" ProgID="Word.Document.8" ShapeID="_x0000_i1068" DrawAspect="Content" ObjectID="_1811193557"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3986" w:name="_Toc180306564"/>
      <w:bookmarkStart w:id="3987" w:name="_Toc195374305"/>
      <w:bookmarkStart w:id="3988" w:name="_Toc199185409"/>
      <w:r>
        <w:rPr>
          <w:noProof/>
          <w:lang w:eastAsia="zh-CN"/>
        </w:rPr>
        <w:t>6.6</w:t>
      </w:r>
      <w:r w:rsidRPr="000E1D0D">
        <w:t>.3.2</w:t>
      </w:r>
      <w:r w:rsidRPr="000E1D0D">
        <w:tab/>
        <w:t xml:space="preserve">Resource: </w:t>
      </w:r>
      <w:r>
        <w:t>BDT Subscriptions</w:t>
      </w:r>
      <w:bookmarkEnd w:id="3986"/>
      <w:bookmarkEnd w:id="3987"/>
      <w:bookmarkEnd w:id="3988"/>
    </w:p>
    <w:p w14:paraId="2F6A7487" w14:textId="77777777" w:rsidR="00D16966" w:rsidRPr="000E1D0D" w:rsidRDefault="00D16966" w:rsidP="00D16966">
      <w:pPr>
        <w:pStyle w:val="Heading5"/>
      </w:pPr>
      <w:bookmarkStart w:id="3989" w:name="_Toc180306565"/>
      <w:bookmarkStart w:id="3990" w:name="_Toc195374306"/>
      <w:bookmarkStart w:id="3991" w:name="_Toc199185410"/>
      <w:r>
        <w:rPr>
          <w:noProof/>
          <w:lang w:eastAsia="zh-CN"/>
        </w:rPr>
        <w:t>6.6</w:t>
      </w:r>
      <w:r w:rsidRPr="000E1D0D">
        <w:t>.3.2.1</w:t>
      </w:r>
      <w:r w:rsidRPr="000E1D0D">
        <w:tab/>
        <w:t>Description</w:t>
      </w:r>
      <w:bookmarkEnd w:id="3989"/>
      <w:bookmarkEnd w:id="3990"/>
      <w:bookmarkEnd w:id="3991"/>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3992" w:name="_Toc180306566"/>
      <w:bookmarkStart w:id="3993" w:name="_Toc195374307"/>
      <w:bookmarkStart w:id="3994" w:name="_Toc199185411"/>
      <w:r>
        <w:rPr>
          <w:noProof/>
          <w:lang w:eastAsia="zh-CN"/>
        </w:rPr>
        <w:t>6.6</w:t>
      </w:r>
      <w:r w:rsidRPr="000E1D0D">
        <w:t>.3.2.2</w:t>
      </w:r>
      <w:r w:rsidRPr="000E1D0D">
        <w:tab/>
        <w:t>Resource Definition</w:t>
      </w:r>
      <w:bookmarkEnd w:id="3992"/>
      <w:bookmarkEnd w:id="3993"/>
      <w:bookmarkEnd w:id="3994"/>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3995" w:name="_Toc180306567"/>
      <w:bookmarkStart w:id="3996" w:name="_Toc195374308"/>
      <w:bookmarkStart w:id="3997" w:name="_Toc199185412"/>
      <w:r>
        <w:rPr>
          <w:noProof/>
          <w:lang w:eastAsia="zh-CN"/>
        </w:rPr>
        <w:t>6.6</w:t>
      </w:r>
      <w:r w:rsidRPr="000E1D0D">
        <w:t>.3.2.3</w:t>
      </w:r>
      <w:r w:rsidRPr="000E1D0D">
        <w:tab/>
        <w:t>Resource Standard Methods</w:t>
      </w:r>
      <w:bookmarkEnd w:id="3995"/>
      <w:bookmarkEnd w:id="3996"/>
      <w:bookmarkEnd w:id="3997"/>
    </w:p>
    <w:p w14:paraId="6F632DBB" w14:textId="77777777" w:rsidR="00D16966" w:rsidRPr="000E1D0D" w:rsidRDefault="00D16966" w:rsidP="0052668D">
      <w:pPr>
        <w:pStyle w:val="H6"/>
      </w:pPr>
      <w:bookmarkStart w:id="3998" w:name="_Toc180306568"/>
      <w:r>
        <w:rPr>
          <w:noProof/>
          <w:lang w:eastAsia="zh-CN"/>
        </w:rPr>
        <w:t>6.6</w:t>
      </w:r>
      <w:r w:rsidRPr="000E1D0D">
        <w:t>.3.2.3.1</w:t>
      </w:r>
      <w:r w:rsidRPr="000E1D0D">
        <w:tab/>
        <w:t>POST</w:t>
      </w:r>
      <w:bookmarkEnd w:id="3998"/>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3999" w:name="_Toc180306569"/>
      <w:bookmarkStart w:id="4000" w:name="_Toc195374309"/>
      <w:bookmarkStart w:id="4001" w:name="_Toc199185413"/>
      <w:r>
        <w:rPr>
          <w:noProof/>
          <w:lang w:eastAsia="zh-CN"/>
        </w:rPr>
        <w:t>6.6</w:t>
      </w:r>
      <w:r w:rsidRPr="000E1D0D">
        <w:t>.3.2.4</w:t>
      </w:r>
      <w:r w:rsidRPr="000E1D0D">
        <w:tab/>
        <w:t>Resource Custom Operations</w:t>
      </w:r>
      <w:bookmarkEnd w:id="3999"/>
      <w:bookmarkEnd w:id="4000"/>
      <w:bookmarkEnd w:id="4001"/>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4002" w:name="_Toc180306570"/>
      <w:bookmarkStart w:id="4003" w:name="_Toc195374310"/>
      <w:bookmarkStart w:id="4004" w:name="_Toc199185414"/>
      <w:r>
        <w:rPr>
          <w:noProof/>
          <w:lang w:eastAsia="zh-CN"/>
        </w:rPr>
        <w:t>6.6</w:t>
      </w:r>
      <w:r w:rsidRPr="000E1D0D">
        <w:t>.3.3</w:t>
      </w:r>
      <w:r w:rsidRPr="000E1D0D">
        <w:tab/>
        <w:t xml:space="preserve">Resource: Individual </w:t>
      </w:r>
      <w:r>
        <w:t>BDT Subscription</w:t>
      </w:r>
      <w:bookmarkEnd w:id="4002"/>
      <w:bookmarkEnd w:id="4003"/>
      <w:bookmarkEnd w:id="4004"/>
    </w:p>
    <w:p w14:paraId="138A5AD0" w14:textId="77777777" w:rsidR="00D16966" w:rsidRPr="000E1D0D" w:rsidRDefault="00D16966" w:rsidP="00D16966">
      <w:pPr>
        <w:pStyle w:val="Heading5"/>
      </w:pPr>
      <w:bookmarkStart w:id="4005" w:name="_Toc180306571"/>
      <w:bookmarkStart w:id="4006" w:name="_Toc195374311"/>
      <w:bookmarkStart w:id="4007" w:name="_Toc199185415"/>
      <w:r>
        <w:rPr>
          <w:noProof/>
          <w:lang w:eastAsia="zh-CN"/>
        </w:rPr>
        <w:t>6.6</w:t>
      </w:r>
      <w:r w:rsidRPr="000E1D0D">
        <w:t>.3.3.1</w:t>
      </w:r>
      <w:r w:rsidRPr="000E1D0D">
        <w:tab/>
        <w:t>Description</w:t>
      </w:r>
      <w:bookmarkEnd w:id="4005"/>
      <w:bookmarkEnd w:id="4006"/>
      <w:bookmarkEnd w:id="4007"/>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4008" w:name="_Toc180306572"/>
      <w:bookmarkStart w:id="4009" w:name="_Toc195374312"/>
      <w:bookmarkStart w:id="4010" w:name="_Toc199185416"/>
      <w:r>
        <w:rPr>
          <w:noProof/>
          <w:lang w:eastAsia="zh-CN"/>
        </w:rPr>
        <w:t>6.6</w:t>
      </w:r>
      <w:r w:rsidRPr="000E1D0D">
        <w:t>.3.3.2</w:t>
      </w:r>
      <w:r w:rsidRPr="000E1D0D">
        <w:tab/>
        <w:t>Resource Definition</w:t>
      </w:r>
      <w:bookmarkEnd w:id="4008"/>
      <w:bookmarkEnd w:id="4009"/>
      <w:bookmarkEnd w:id="4010"/>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4011" w:name="_Toc180306573"/>
      <w:bookmarkStart w:id="4012" w:name="_Toc195374313"/>
      <w:bookmarkStart w:id="4013" w:name="_Toc199185417"/>
      <w:r>
        <w:rPr>
          <w:noProof/>
          <w:lang w:eastAsia="zh-CN"/>
        </w:rPr>
        <w:t>6.6</w:t>
      </w:r>
      <w:r w:rsidRPr="000E1D0D">
        <w:t>.3.3.3</w:t>
      </w:r>
      <w:r w:rsidRPr="000E1D0D">
        <w:tab/>
        <w:t>Resource Standard Methods</w:t>
      </w:r>
      <w:bookmarkEnd w:id="4011"/>
      <w:bookmarkEnd w:id="4012"/>
      <w:bookmarkEnd w:id="4013"/>
    </w:p>
    <w:p w14:paraId="6C605EC8" w14:textId="77777777" w:rsidR="00D16966" w:rsidRPr="000E1D0D" w:rsidRDefault="00D16966" w:rsidP="0052668D">
      <w:pPr>
        <w:pStyle w:val="H6"/>
      </w:pPr>
      <w:bookmarkStart w:id="4014" w:name="_Toc180306574"/>
      <w:r>
        <w:rPr>
          <w:noProof/>
          <w:lang w:eastAsia="zh-CN"/>
        </w:rPr>
        <w:t>6.6</w:t>
      </w:r>
      <w:r w:rsidRPr="000E1D0D">
        <w:t>.3.3.3.1</w:t>
      </w:r>
      <w:r w:rsidRPr="000E1D0D">
        <w:tab/>
        <w:t>GET</w:t>
      </w:r>
      <w:bookmarkEnd w:id="4014"/>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4015" w:name="_Toc180306575"/>
      <w:r>
        <w:rPr>
          <w:noProof/>
          <w:lang w:eastAsia="zh-CN"/>
        </w:rPr>
        <w:t>6.6</w:t>
      </w:r>
      <w:r w:rsidRPr="000E1D0D">
        <w:t>.3.3.3.2</w:t>
      </w:r>
      <w:r w:rsidRPr="000E1D0D">
        <w:tab/>
        <w:t>PUT</w:t>
      </w:r>
      <w:bookmarkEnd w:id="4015"/>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4016" w:name="_Toc180306576"/>
      <w:r>
        <w:rPr>
          <w:noProof/>
          <w:lang w:eastAsia="zh-CN"/>
        </w:rPr>
        <w:t>6.6</w:t>
      </w:r>
      <w:r w:rsidRPr="000E1D0D">
        <w:t>.3.3.3.3</w:t>
      </w:r>
      <w:r w:rsidRPr="000E1D0D">
        <w:tab/>
        <w:t>PATCH</w:t>
      </w:r>
      <w:bookmarkEnd w:id="4016"/>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4017" w:name="_Toc180306577"/>
      <w:r>
        <w:rPr>
          <w:noProof/>
          <w:lang w:eastAsia="zh-CN"/>
        </w:rPr>
        <w:t>6.6</w:t>
      </w:r>
      <w:r w:rsidRPr="000E1D0D">
        <w:t>.3.3.3.4</w:t>
      </w:r>
      <w:r w:rsidRPr="000E1D0D">
        <w:tab/>
        <w:t>DELETE</w:t>
      </w:r>
      <w:bookmarkEnd w:id="4017"/>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4018" w:name="_Toc180306578"/>
      <w:bookmarkStart w:id="4019" w:name="_Toc195374314"/>
      <w:bookmarkStart w:id="4020" w:name="_Toc199185418"/>
      <w:r>
        <w:rPr>
          <w:noProof/>
          <w:lang w:eastAsia="zh-CN"/>
        </w:rPr>
        <w:t>6.6</w:t>
      </w:r>
      <w:r w:rsidRPr="000E1D0D">
        <w:t>.3.3.4</w:t>
      </w:r>
      <w:r w:rsidRPr="000E1D0D">
        <w:tab/>
        <w:t>Resource Custom Operations</w:t>
      </w:r>
      <w:bookmarkEnd w:id="4018"/>
      <w:bookmarkEnd w:id="4019"/>
      <w:bookmarkEnd w:id="4020"/>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4021" w:name="_Toc180306579"/>
      <w:bookmarkStart w:id="4022" w:name="_Toc195374315"/>
      <w:bookmarkStart w:id="4023" w:name="_Toc199185419"/>
      <w:r>
        <w:rPr>
          <w:noProof/>
          <w:lang w:eastAsia="zh-CN"/>
        </w:rPr>
        <w:t>6.6</w:t>
      </w:r>
      <w:r w:rsidRPr="000E1D0D">
        <w:t>.4</w:t>
      </w:r>
      <w:r w:rsidRPr="000E1D0D">
        <w:tab/>
        <w:t>Custom Operations without associated resources</w:t>
      </w:r>
      <w:bookmarkEnd w:id="4021"/>
      <w:bookmarkEnd w:id="4022"/>
      <w:bookmarkEnd w:id="4023"/>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4024" w:name="_Toc180306580"/>
      <w:bookmarkStart w:id="4025" w:name="_Toc195374316"/>
      <w:bookmarkStart w:id="4026" w:name="_Toc199185420"/>
      <w:r>
        <w:rPr>
          <w:noProof/>
          <w:lang w:eastAsia="zh-CN"/>
        </w:rPr>
        <w:t>6.6</w:t>
      </w:r>
      <w:r w:rsidRPr="000E1D0D">
        <w:t>.5</w:t>
      </w:r>
      <w:r w:rsidRPr="000E1D0D">
        <w:tab/>
        <w:t>Notifications</w:t>
      </w:r>
      <w:bookmarkEnd w:id="4024"/>
      <w:bookmarkEnd w:id="4025"/>
      <w:bookmarkEnd w:id="4026"/>
    </w:p>
    <w:p w14:paraId="08BF8C8E" w14:textId="77777777" w:rsidR="00D16966" w:rsidRPr="008874EC" w:rsidRDefault="00D16966" w:rsidP="00D16966">
      <w:pPr>
        <w:pStyle w:val="Heading4"/>
      </w:pPr>
      <w:bookmarkStart w:id="4027" w:name="_Toc180306581"/>
      <w:bookmarkStart w:id="4028" w:name="_Toc195374317"/>
      <w:bookmarkStart w:id="4029" w:name="_Toc199185421"/>
      <w:r w:rsidRPr="008874EC">
        <w:t>6.</w:t>
      </w:r>
      <w:r>
        <w:t>6</w:t>
      </w:r>
      <w:r w:rsidRPr="008874EC">
        <w:t>.5.1</w:t>
      </w:r>
      <w:r w:rsidRPr="008874EC">
        <w:tab/>
        <w:t>General</w:t>
      </w:r>
      <w:bookmarkEnd w:id="4027"/>
      <w:bookmarkEnd w:id="4028"/>
      <w:bookmarkEnd w:id="4029"/>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4030" w:name="_Toc180306582"/>
      <w:bookmarkStart w:id="4031" w:name="_Toc195374318"/>
      <w:bookmarkStart w:id="4032" w:name="_Toc199185422"/>
      <w:r w:rsidRPr="008874EC">
        <w:t>6.</w:t>
      </w:r>
      <w:r>
        <w:t>6</w:t>
      </w:r>
      <w:r w:rsidRPr="008874EC">
        <w:rPr>
          <w:lang w:val="en-US"/>
        </w:rPr>
        <w:t>.5.2</w:t>
      </w:r>
      <w:r w:rsidRPr="008874EC">
        <w:rPr>
          <w:lang w:val="en-US"/>
        </w:rPr>
        <w:tab/>
      </w:r>
      <w:r>
        <w:t>BDT Notification</w:t>
      </w:r>
      <w:bookmarkEnd w:id="4030"/>
      <w:bookmarkEnd w:id="4031"/>
      <w:bookmarkEnd w:id="4032"/>
    </w:p>
    <w:p w14:paraId="3EAA8DBD" w14:textId="77777777" w:rsidR="00D16966" w:rsidRPr="008874EC" w:rsidRDefault="00D16966" w:rsidP="00D16966">
      <w:pPr>
        <w:pStyle w:val="Heading5"/>
        <w:rPr>
          <w:noProof/>
          <w:lang w:val="en-US"/>
        </w:rPr>
      </w:pPr>
      <w:bookmarkStart w:id="4033" w:name="_Toc180306583"/>
      <w:bookmarkStart w:id="4034" w:name="_Toc195374319"/>
      <w:bookmarkStart w:id="4035" w:name="_Toc199185423"/>
      <w:r w:rsidRPr="008874EC">
        <w:t>6.</w:t>
      </w:r>
      <w:r>
        <w:t>6</w:t>
      </w:r>
      <w:r w:rsidRPr="008874EC">
        <w:rPr>
          <w:lang w:val="en-US"/>
        </w:rPr>
        <w:t>.5.2</w:t>
      </w:r>
      <w:r w:rsidRPr="008874EC">
        <w:rPr>
          <w:noProof/>
          <w:lang w:val="en-US"/>
        </w:rPr>
        <w:t>.1</w:t>
      </w:r>
      <w:r w:rsidRPr="008874EC">
        <w:rPr>
          <w:noProof/>
          <w:lang w:val="en-US"/>
        </w:rPr>
        <w:tab/>
        <w:t>Description</w:t>
      </w:r>
      <w:bookmarkEnd w:id="4033"/>
      <w:bookmarkEnd w:id="4034"/>
      <w:bookmarkEnd w:id="4035"/>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4036" w:name="_Toc180306584"/>
      <w:bookmarkStart w:id="4037" w:name="_Toc195374320"/>
      <w:bookmarkStart w:id="4038" w:name="_Toc199185424"/>
      <w:r w:rsidRPr="008874EC">
        <w:t>6.</w:t>
      </w:r>
      <w:r>
        <w:t>6</w:t>
      </w:r>
      <w:r w:rsidRPr="008874EC">
        <w:t>.5.2</w:t>
      </w:r>
      <w:r w:rsidRPr="008874EC">
        <w:rPr>
          <w:noProof/>
        </w:rPr>
        <w:t>.2</w:t>
      </w:r>
      <w:r w:rsidRPr="008874EC">
        <w:rPr>
          <w:noProof/>
        </w:rPr>
        <w:tab/>
        <w:t>Target URI</w:t>
      </w:r>
      <w:bookmarkEnd w:id="4036"/>
      <w:bookmarkEnd w:id="4037"/>
      <w:bookmarkEnd w:id="4038"/>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4039" w:name="_Toc180306585"/>
      <w:bookmarkStart w:id="4040" w:name="_Toc195374321"/>
      <w:bookmarkStart w:id="4041" w:name="_Toc199185425"/>
      <w:r w:rsidRPr="008874EC">
        <w:t>6.</w:t>
      </w:r>
      <w:r>
        <w:t>6</w:t>
      </w:r>
      <w:r w:rsidRPr="008874EC">
        <w:t>.5.2</w:t>
      </w:r>
      <w:r w:rsidRPr="008874EC">
        <w:rPr>
          <w:noProof/>
        </w:rPr>
        <w:t>.3</w:t>
      </w:r>
      <w:r w:rsidRPr="008874EC">
        <w:rPr>
          <w:noProof/>
        </w:rPr>
        <w:tab/>
        <w:t>Standard Methods</w:t>
      </w:r>
      <w:bookmarkEnd w:id="4039"/>
      <w:bookmarkEnd w:id="4040"/>
      <w:bookmarkEnd w:id="4041"/>
    </w:p>
    <w:p w14:paraId="1F636AFA" w14:textId="77777777" w:rsidR="00D16966" w:rsidRPr="008874EC" w:rsidRDefault="00D16966" w:rsidP="0052668D">
      <w:pPr>
        <w:pStyle w:val="H6"/>
        <w:rPr>
          <w:noProof/>
        </w:rPr>
      </w:pPr>
      <w:bookmarkStart w:id="4042" w:name="_Toc180306586"/>
      <w:r w:rsidRPr="008874EC">
        <w:t>6.</w:t>
      </w:r>
      <w:r>
        <w:t>6</w:t>
      </w:r>
      <w:r w:rsidRPr="008874EC">
        <w:t>.5.2.3</w:t>
      </w:r>
      <w:r w:rsidRPr="008874EC">
        <w:rPr>
          <w:noProof/>
        </w:rPr>
        <w:t>.1</w:t>
      </w:r>
      <w:r w:rsidRPr="008874EC">
        <w:rPr>
          <w:noProof/>
        </w:rPr>
        <w:tab/>
        <w:t>POST</w:t>
      </w:r>
      <w:bookmarkEnd w:id="4042"/>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4043" w:name="_Toc180306587"/>
      <w:bookmarkStart w:id="4044" w:name="_Toc195374322"/>
      <w:bookmarkStart w:id="4045" w:name="_Toc199185426"/>
      <w:r>
        <w:rPr>
          <w:noProof/>
          <w:lang w:eastAsia="zh-CN"/>
        </w:rPr>
        <w:t>6.6</w:t>
      </w:r>
      <w:r w:rsidRPr="000E1D0D">
        <w:t>.6</w:t>
      </w:r>
      <w:r w:rsidRPr="000E1D0D">
        <w:tab/>
        <w:t>Data Model</w:t>
      </w:r>
      <w:bookmarkEnd w:id="4043"/>
      <w:bookmarkEnd w:id="4044"/>
      <w:bookmarkEnd w:id="4045"/>
    </w:p>
    <w:p w14:paraId="2001C344" w14:textId="77777777" w:rsidR="00D16966" w:rsidRPr="000E1D0D" w:rsidRDefault="00D16966" w:rsidP="00D16966">
      <w:pPr>
        <w:pStyle w:val="Heading4"/>
      </w:pPr>
      <w:bookmarkStart w:id="4046" w:name="_Toc180306588"/>
      <w:bookmarkStart w:id="4047" w:name="_Toc195374323"/>
      <w:bookmarkStart w:id="4048" w:name="_Toc199185427"/>
      <w:r>
        <w:rPr>
          <w:noProof/>
          <w:lang w:eastAsia="zh-CN"/>
        </w:rPr>
        <w:t>6.6</w:t>
      </w:r>
      <w:r w:rsidRPr="000E1D0D">
        <w:t>.6.1</w:t>
      </w:r>
      <w:r w:rsidRPr="000E1D0D">
        <w:tab/>
        <w:t>General</w:t>
      </w:r>
      <w:bookmarkEnd w:id="4046"/>
      <w:bookmarkEnd w:id="4047"/>
      <w:bookmarkEnd w:id="4048"/>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4049" w:name="_Toc180306589"/>
      <w:bookmarkStart w:id="4050" w:name="_Toc195374324"/>
      <w:bookmarkStart w:id="4051" w:name="_Toc199185428"/>
      <w:r>
        <w:rPr>
          <w:noProof/>
          <w:lang w:eastAsia="zh-CN"/>
        </w:rPr>
        <w:t>6.6</w:t>
      </w:r>
      <w:r w:rsidRPr="000E1D0D">
        <w:rPr>
          <w:lang w:val="en-US"/>
        </w:rPr>
        <w:t>.6.2</w:t>
      </w:r>
      <w:r w:rsidRPr="000E1D0D">
        <w:rPr>
          <w:lang w:val="en-US"/>
        </w:rPr>
        <w:tab/>
        <w:t>Structured data types</w:t>
      </w:r>
      <w:bookmarkEnd w:id="4049"/>
      <w:bookmarkEnd w:id="4050"/>
      <w:bookmarkEnd w:id="4051"/>
    </w:p>
    <w:p w14:paraId="1DE96CDF" w14:textId="77777777" w:rsidR="00D16966" w:rsidRPr="000E1D0D" w:rsidRDefault="00D16966" w:rsidP="00D16966">
      <w:pPr>
        <w:pStyle w:val="Heading5"/>
      </w:pPr>
      <w:bookmarkStart w:id="4052" w:name="_Toc180306590"/>
      <w:bookmarkStart w:id="4053" w:name="_Toc195374325"/>
      <w:bookmarkStart w:id="4054" w:name="_Toc199185429"/>
      <w:r>
        <w:rPr>
          <w:noProof/>
          <w:lang w:eastAsia="zh-CN"/>
        </w:rPr>
        <w:t>6.6</w:t>
      </w:r>
      <w:r w:rsidRPr="000E1D0D">
        <w:t>.6.2.1</w:t>
      </w:r>
      <w:r w:rsidRPr="000E1D0D">
        <w:tab/>
        <w:t>Introduction</w:t>
      </w:r>
      <w:bookmarkEnd w:id="4052"/>
      <w:bookmarkEnd w:id="4053"/>
      <w:bookmarkEnd w:id="4054"/>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4055" w:name="_Toc180306591"/>
      <w:bookmarkStart w:id="4056" w:name="_Toc195374326"/>
      <w:bookmarkStart w:id="4057" w:name="_Toc199185430"/>
      <w:r>
        <w:rPr>
          <w:noProof/>
          <w:lang w:eastAsia="zh-CN"/>
        </w:rPr>
        <w:t>6.6</w:t>
      </w:r>
      <w:r w:rsidRPr="000E1D0D">
        <w:t>.6.2.2</w:t>
      </w:r>
      <w:r w:rsidRPr="000E1D0D">
        <w:tab/>
        <w:t xml:space="preserve">Type: </w:t>
      </w:r>
      <w:r>
        <w:t>BdtSubscription</w:t>
      </w:r>
      <w:bookmarkEnd w:id="4055"/>
      <w:bookmarkEnd w:id="4056"/>
      <w:bookmarkEnd w:id="4057"/>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4058" w:name="_Toc180306592"/>
      <w:bookmarkStart w:id="4059" w:name="_Toc195374327"/>
      <w:bookmarkStart w:id="4060" w:name="_Toc199185431"/>
      <w:r>
        <w:rPr>
          <w:noProof/>
          <w:lang w:eastAsia="zh-CN"/>
        </w:rPr>
        <w:t>6.6</w:t>
      </w:r>
      <w:r w:rsidRPr="000E1D0D">
        <w:t>.6.2.3</w:t>
      </w:r>
      <w:r w:rsidRPr="000E1D0D">
        <w:tab/>
        <w:t xml:space="preserve">Type: </w:t>
      </w:r>
      <w:r>
        <w:t>BdtSubscriptionPatch</w:t>
      </w:r>
      <w:bookmarkEnd w:id="4058"/>
      <w:bookmarkEnd w:id="4059"/>
      <w:bookmarkEnd w:id="4060"/>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4061" w:name="_Toc180306593"/>
      <w:bookmarkStart w:id="4062" w:name="_Toc195374328"/>
      <w:bookmarkStart w:id="4063" w:name="_Toc199185432"/>
      <w:r>
        <w:rPr>
          <w:noProof/>
          <w:lang w:eastAsia="zh-CN"/>
        </w:rPr>
        <w:t>6.6</w:t>
      </w:r>
      <w:r w:rsidRPr="000E1D0D">
        <w:t>.6.2.</w:t>
      </w:r>
      <w:r>
        <w:t>4</w:t>
      </w:r>
      <w:r w:rsidRPr="000E1D0D">
        <w:tab/>
        <w:t xml:space="preserve">Type: </w:t>
      </w:r>
      <w:r>
        <w:t>BdtNotif</w:t>
      </w:r>
      <w:bookmarkEnd w:id="4061"/>
      <w:bookmarkEnd w:id="4062"/>
      <w:bookmarkEnd w:id="4063"/>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4064" w:name="_Toc180306594"/>
      <w:bookmarkStart w:id="4065" w:name="_Toc195374329"/>
      <w:bookmarkStart w:id="4066" w:name="_Toc199185433"/>
      <w:r>
        <w:rPr>
          <w:noProof/>
          <w:lang w:eastAsia="zh-CN"/>
        </w:rPr>
        <w:t>6.6</w:t>
      </w:r>
      <w:r w:rsidRPr="000E1D0D">
        <w:t>.6.2.</w:t>
      </w:r>
      <w:r>
        <w:t>5</w:t>
      </w:r>
      <w:r w:rsidRPr="000E1D0D">
        <w:tab/>
        <w:t xml:space="preserve">Type: </w:t>
      </w:r>
      <w:r>
        <w:t>BdtReport</w:t>
      </w:r>
      <w:bookmarkEnd w:id="4064"/>
      <w:bookmarkEnd w:id="4065"/>
      <w:bookmarkEnd w:id="4066"/>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4067" w:name="_Toc180306595"/>
      <w:bookmarkStart w:id="4068" w:name="_Toc195374330"/>
      <w:bookmarkStart w:id="4069" w:name="_Toc199185434"/>
      <w:r>
        <w:rPr>
          <w:noProof/>
          <w:lang w:eastAsia="zh-CN"/>
        </w:rPr>
        <w:t>6.6</w:t>
      </w:r>
      <w:r w:rsidRPr="000E1D0D">
        <w:rPr>
          <w:lang w:val="en-US"/>
        </w:rPr>
        <w:t>.6.3</w:t>
      </w:r>
      <w:r w:rsidRPr="000E1D0D">
        <w:rPr>
          <w:lang w:val="en-US"/>
        </w:rPr>
        <w:tab/>
        <w:t>Simple data types and enumerations</w:t>
      </w:r>
      <w:bookmarkEnd w:id="4067"/>
      <w:bookmarkEnd w:id="4068"/>
      <w:bookmarkEnd w:id="4069"/>
    </w:p>
    <w:p w14:paraId="3F3851EA" w14:textId="77777777" w:rsidR="00D16966" w:rsidRPr="000E1D0D" w:rsidRDefault="00D16966" w:rsidP="00D16966">
      <w:pPr>
        <w:pStyle w:val="Heading5"/>
      </w:pPr>
      <w:bookmarkStart w:id="4070" w:name="_Toc180306596"/>
      <w:bookmarkStart w:id="4071" w:name="_Toc195374331"/>
      <w:bookmarkStart w:id="4072" w:name="_Toc199185435"/>
      <w:r>
        <w:rPr>
          <w:noProof/>
          <w:lang w:eastAsia="zh-CN"/>
        </w:rPr>
        <w:t>6.6</w:t>
      </w:r>
      <w:r w:rsidRPr="000E1D0D">
        <w:t>.6.3.1</w:t>
      </w:r>
      <w:r w:rsidRPr="000E1D0D">
        <w:tab/>
        <w:t>Introduction</w:t>
      </w:r>
      <w:bookmarkEnd w:id="4070"/>
      <w:bookmarkEnd w:id="4071"/>
      <w:bookmarkEnd w:id="4072"/>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4073" w:name="_Toc180306597"/>
      <w:bookmarkStart w:id="4074" w:name="_Toc195374332"/>
      <w:bookmarkStart w:id="4075" w:name="_Toc199185436"/>
      <w:r>
        <w:rPr>
          <w:noProof/>
          <w:lang w:eastAsia="zh-CN"/>
        </w:rPr>
        <w:t>6.6</w:t>
      </w:r>
      <w:r w:rsidRPr="000E1D0D">
        <w:t>.6.3.2</w:t>
      </w:r>
      <w:r w:rsidRPr="000E1D0D">
        <w:tab/>
        <w:t>Simple data types</w:t>
      </w:r>
      <w:bookmarkEnd w:id="4073"/>
      <w:bookmarkEnd w:id="4074"/>
      <w:bookmarkEnd w:id="4075"/>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4076" w:name="_Toc180306598"/>
      <w:bookmarkStart w:id="4077" w:name="_Toc195374333"/>
      <w:bookmarkStart w:id="4078" w:name="_Toc199185437"/>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076"/>
      <w:bookmarkEnd w:id="4077"/>
      <w:bookmarkEnd w:id="4078"/>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4079" w:name="_Toc180306599"/>
      <w:bookmarkStart w:id="4080" w:name="_Toc195374334"/>
      <w:bookmarkStart w:id="4081" w:name="_Toc199185438"/>
      <w:r>
        <w:rPr>
          <w:noProof/>
          <w:lang w:eastAsia="zh-CN"/>
        </w:rPr>
        <w:t>6.6</w:t>
      </w:r>
      <w:r w:rsidRPr="000E1D0D">
        <w:t>.</w:t>
      </w:r>
      <w:r>
        <w:t>6.6</w:t>
      </w:r>
      <w:r w:rsidRPr="000E1D0D">
        <w:tab/>
        <w:t>Binary data</w:t>
      </w:r>
      <w:bookmarkEnd w:id="4079"/>
      <w:bookmarkEnd w:id="4080"/>
      <w:bookmarkEnd w:id="4081"/>
    </w:p>
    <w:p w14:paraId="3E5324FC" w14:textId="77777777" w:rsidR="00D16966" w:rsidRPr="000E1D0D" w:rsidRDefault="00D16966" w:rsidP="00D16966">
      <w:pPr>
        <w:pStyle w:val="Heading5"/>
      </w:pPr>
      <w:bookmarkStart w:id="4082" w:name="_Toc180306600"/>
      <w:bookmarkStart w:id="4083" w:name="_Toc195374335"/>
      <w:bookmarkStart w:id="4084" w:name="_Toc199185439"/>
      <w:r>
        <w:rPr>
          <w:noProof/>
          <w:lang w:eastAsia="zh-CN"/>
        </w:rPr>
        <w:t>6.6</w:t>
      </w:r>
      <w:r w:rsidRPr="000E1D0D">
        <w:t>.</w:t>
      </w:r>
      <w:r>
        <w:t>6.6</w:t>
      </w:r>
      <w:r w:rsidRPr="000E1D0D">
        <w:t>.1</w:t>
      </w:r>
      <w:r w:rsidRPr="000E1D0D">
        <w:tab/>
        <w:t>Binary Data Types</w:t>
      </w:r>
      <w:bookmarkEnd w:id="4082"/>
      <w:bookmarkEnd w:id="4083"/>
      <w:bookmarkEnd w:id="4084"/>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4085" w:name="_Toc180306601"/>
      <w:bookmarkStart w:id="4086" w:name="_Toc195374336"/>
      <w:bookmarkStart w:id="4087" w:name="_Toc199185440"/>
      <w:r>
        <w:rPr>
          <w:noProof/>
          <w:lang w:eastAsia="zh-CN"/>
        </w:rPr>
        <w:t>6.6</w:t>
      </w:r>
      <w:r w:rsidRPr="000E1D0D">
        <w:t>.7</w:t>
      </w:r>
      <w:r w:rsidRPr="000E1D0D">
        <w:tab/>
        <w:t>Error Handling</w:t>
      </w:r>
      <w:bookmarkEnd w:id="4085"/>
      <w:bookmarkEnd w:id="4086"/>
      <w:bookmarkEnd w:id="4087"/>
    </w:p>
    <w:p w14:paraId="604273EC" w14:textId="77777777" w:rsidR="00D16966" w:rsidRPr="000E1D0D" w:rsidRDefault="00D16966" w:rsidP="00D16966">
      <w:pPr>
        <w:pStyle w:val="Heading4"/>
      </w:pPr>
      <w:bookmarkStart w:id="4088" w:name="_Toc180306602"/>
      <w:bookmarkStart w:id="4089" w:name="_Toc195374337"/>
      <w:bookmarkStart w:id="4090" w:name="_Toc199185441"/>
      <w:r>
        <w:rPr>
          <w:noProof/>
          <w:lang w:eastAsia="zh-CN"/>
        </w:rPr>
        <w:t>6.6</w:t>
      </w:r>
      <w:r w:rsidRPr="000E1D0D">
        <w:t>.7.1</w:t>
      </w:r>
      <w:r w:rsidRPr="000E1D0D">
        <w:tab/>
        <w:t>General</w:t>
      </w:r>
      <w:bookmarkEnd w:id="4088"/>
      <w:bookmarkEnd w:id="4089"/>
      <w:bookmarkEnd w:id="4090"/>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4091" w:name="_Toc180306603"/>
      <w:bookmarkStart w:id="4092" w:name="_Toc195374338"/>
      <w:bookmarkStart w:id="4093" w:name="_Toc199185442"/>
      <w:r>
        <w:rPr>
          <w:noProof/>
          <w:lang w:eastAsia="zh-CN"/>
        </w:rPr>
        <w:t>6.6</w:t>
      </w:r>
      <w:r w:rsidRPr="000E1D0D">
        <w:t>.7.2</w:t>
      </w:r>
      <w:r w:rsidRPr="000E1D0D">
        <w:tab/>
        <w:t>Protocol Errors</w:t>
      </w:r>
      <w:bookmarkEnd w:id="4091"/>
      <w:bookmarkEnd w:id="4092"/>
      <w:bookmarkEnd w:id="4093"/>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4094" w:name="_Toc180306604"/>
      <w:bookmarkStart w:id="4095" w:name="_Toc195374339"/>
      <w:bookmarkStart w:id="4096" w:name="_Toc199185443"/>
      <w:r>
        <w:rPr>
          <w:noProof/>
          <w:lang w:eastAsia="zh-CN"/>
        </w:rPr>
        <w:t>6.6</w:t>
      </w:r>
      <w:r w:rsidRPr="000E1D0D">
        <w:t>.7.3</w:t>
      </w:r>
      <w:r w:rsidRPr="000E1D0D">
        <w:tab/>
        <w:t>Application Errors</w:t>
      </w:r>
      <w:bookmarkEnd w:id="4094"/>
      <w:bookmarkEnd w:id="4095"/>
      <w:bookmarkEnd w:id="4096"/>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4097" w:name="_Toc180306605"/>
      <w:bookmarkStart w:id="4098" w:name="_Toc195374340"/>
      <w:bookmarkStart w:id="4099" w:name="_Toc199185444"/>
      <w:r>
        <w:rPr>
          <w:noProof/>
          <w:lang w:eastAsia="zh-CN"/>
        </w:rPr>
        <w:t>6.6</w:t>
      </w:r>
      <w:r w:rsidRPr="000E1D0D">
        <w:t>.8</w:t>
      </w:r>
      <w:r w:rsidRPr="000E1D0D">
        <w:rPr>
          <w:lang w:eastAsia="zh-CN"/>
        </w:rPr>
        <w:tab/>
        <w:t>Feature negotiation</w:t>
      </w:r>
      <w:bookmarkEnd w:id="4097"/>
      <w:bookmarkEnd w:id="4098"/>
      <w:bookmarkEnd w:id="4099"/>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4100" w:name="_Toc180306606"/>
      <w:bookmarkStart w:id="4101" w:name="_Toc195374341"/>
      <w:bookmarkStart w:id="4102" w:name="_Toc199185445"/>
      <w:r>
        <w:rPr>
          <w:noProof/>
          <w:lang w:eastAsia="zh-CN"/>
        </w:rPr>
        <w:t>6.6</w:t>
      </w:r>
      <w:r w:rsidRPr="000E1D0D">
        <w:t>.9</w:t>
      </w:r>
      <w:r w:rsidRPr="000E1D0D">
        <w:tab/>
        <w:t>Security</w:t>
      </w:r>
      <w:bookmarkEnd w:id="4100"/>
      <w:bookmarkEnd w:id="4101"/>
      <w:bookmarkEnd w:id="4102"/>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4103" w:name="_Toc180306607"/>
      <w:bookmarkStart w:id="4104" w:name="_Toc195374342"/>
      <w:bookmarkStart w:id="4105" w:name="_Toc199185446"/>
      <w:r w:rsidR="001C4032">
        <w:rPr>
          <w:lang w:eastAsia="zh-CN"/>
        </w:rPr>
        <w:t>7</w:t>
      </w:r>
      <w:r w:rsidR="001C4032">
        <w:rPr>
          <w:lang w:eastAsia="zh-CN"/>
        </w:rPr>
        <w:tab/>
        <w:t>Using Common API Framework</w:t>
      </w:r>
      <w:bookmarkEnd w:id="2267"/>
      <w:bookmarkEnd w:id="2268"/>
      <w:bookmarkEnd w:id="2269"/>
      <w:bookmarkEnd w:id="2270"/>
      <w:bookmarkEnd w:id="3967"/>
      <w:bookmarkEnd w:id="3968"/>
      <w:bookmarkEnd w:id="3969"/>
      <w:bookmarkEnd w:id="3970"/>
      <w:bookmarkEnd w:id="3971"/>
      <w:bookmarkEnd w:id="3972"/>
      <w:bookmarkEnd w:id="4103"/>
      <w:bookmarkEnd w:id="4104"/>
      <w:bookmarkEnd w:id="4105"/>
    </w:p>
    <w:p w14:paraId="0D6151B9" w14:textId="77777777" w:rsidR="00C52139" w:rsidRDefault="00C52139" w:rsidP="00C52139">
      <w:pPr>
        <w:rPr>
          <w:noProof/>
          <w:lang w:eastAsia="zh-CN"/>
        </w:rPr>
      </w:pPr>
      <w:bookmarkStart w:id="4106" w:name="_Toc24868675"/>
      <w:bookmarkStart w:id="4107" w:name="_Toc34154180"/>
      <w:bookmarkStart w:id="4108" w:name="_Toc36041124"/>
      <w:bookmarkStart w:id="4109" w:name="_Toc36041437"/>
      <w:bookmarkStart w:id="4110" w:name="_Toc43196714"/>
      <w:bookmarkStart w:id="4111" w:name="_Toc43481484"/>
      <w:bookmarkStart w:id="4112" w:name="_Toc45134761"/>
      <w:bookmarkStart w:id="4113" w:name="_Toc51189293"/>
      <w:bookmarkStart w:id="4114" w:name="_Toc51763969"/>
      <w:bookmarkStart w:id="4115" w:name="_Toc57206201"/>
      <w:bookmarkStart w:id="4116" w:name="_Toc59019542"/>
      <w:bookmarkStart w:id="4117" w:name="_Toc68170215"/>
      <w:bookmarkStart w:id="4118" w:name="_Toc73433953"/>
      <w:bookmarkStart w:id="4119" w:name="_Toc73436001"/>
      <w:bookmarkStart w:id="4120" w:name="_Toc73437408"/>
      <w:bookmarkStart w:id="4121" w:name="_Toc75351818"/>
      <w:bookmarkStart w:id="4122" w:name="_Toc83230096"/>
      <w:bookmarkStart w:id="4123" w:name="_Toc85528264"/>
      <w:bookmarkStart w:id="4124" w:name="_Toc90649889"/>
      <w:bookmarkStart w:id="4125" w:name="_Toc96843460"/>
      <w:bookmarkStart w:id="4126" w:name="_Toc96844435"/>
      <w:bookmarkStart w:id="4127" w:name="_Toc100740008"/>
      <w:bookmarkStart w:id="4128" w:name="_Toc104332875"/>
      <w:bookmarkStart w:id="4129"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14:paraId="4A4D6361" w14:textId="7EBE3BEF" w:rsidR="008A6D4A" w:rsidRDefault="001C4032" w:rsidP="001C4032">
      <w:pPr>
        <w:pStyle w:val="Heading8"/>
      </w:pPr>
      <w:r>
        <w:br w:type="page"/>
      </w:r>
      <w:bookmarkStart w:id="4130" w:name="_Toc144024295"/>
      <w:bookmarkStart w:id="4131" w:name="_Toc148177049"/>
      <w:bookmarkStart w:id="4132" w:name="_Toc151379513"/>
      <w:bookmarkStart w:id="4133" w:name="_Toc151445694"/>
      <w:bookmarkStart w:id="4134" w:name="_Toc160470777"/>
      <w:bookmarkStart w:id="4135" w:name="_Toc164873921"/>
      <w:bookmarkStart w:id="4136" w:name="_Toc180306608"/>
      <w:bookmarkStart w:id="4137" w:name="_Toc195374343"/>
      <w:bookmarkStart w:id="4138" w:name="_Toc199185447"/>
      <w:r w:rsidR="008A6D4A" w:rsidRPr="004D3578">
        <w:t>Annex A (normative):</w:t>
      </w:r>
      <w:r w:rsidR="008A6D4A" w:rsidRPr="004D3578">
        <w:br/>
      </w:r>
      <w:r w:rsidR="008A6D4A">
        <w:t>OpenAPI specification</w:t>
      </w:r>
      <w:bookmarkEnd w:id="2271"/>
      <w:bookmarkEnd w:id="2272"/>
      <w:bookmarkEnd w:id="4130"/>
      <w:bookmarkEnd w:id="4131"/>
      <w:bookmarkEnd w:id="4132"/>
      <w:bookmarkEnd w:id="4133"/>
      <w:bookmarkEnd w:id="4134"/>
      <w:bookmarkEnd w:id="4135"/>
      <w:bookmarkEnd w:id="4136"/>
      <w:bookmarkEnd w:id="4137"/>
      <w:bookmarkEnd w:id="4138"/>
    </w:p>
    <w:p w14:paraId="03FBDDDC" w14:textId="77777777" w:rsidR="006E186B" w:rsidRDefault="006E186B" w:rsidP="009F0D8A">
      <w:pPr>
        <w:pStyle w:val="Heading1"/>
      </w:pPr>
      <w:bookmarkStart w:id="4139" w:name="_Toc510696651"/>
      <w:bookmarkStart w:id="4140" w:name="_Toc35971451"/>
      <w:bookmarkStart w:id="4141" w:name="_Toc144024296"/>
      <w:bookmarkStart w:id="4142" w:name="_Toc148177050"/>
      <w:bookmarkStart w:id="4143" w:name="_Toc151379514"/>
      <w:bookmarkStart w:id="4144" w:name="_Toc151445695"/>
      <w:bookmarkStart w:id="4145" w:name="_Toc160470778"/>
      <w:bookmarkStart w:id="4146" w:name="_Toc164873922"/>
      <w:bookmarkStart w:id="4147" w:name="_Toc180306609"/>
      <w:bookmarkStart w:id="4148" w:name="_Toc195374344"/>
      <w:bookmarkStart w:id="4149" w:name="_Toc199185448"/>
      <w:bookmarkStart w:id="4150" w:name="_Toc510696653"/>
      <w:r>
        <w:t>A.1</w:t>
      </w:r>
      <w:r>
        <w:tab/>
        <w:t>General</w:t>
      </w:r>
      <w:bookmarkEnd w:id="4139"/>
      <w:bookmarkEnd w:id="4140"/>
      <w:bookmarkEnd w:id="4141"/>
      <w:bookmarkEnd w:id="4142"/>
      <w:bookmarkEnd w:id="4143"/>
      <w:bookmarkEnd w:id="4144"/>
      <w:bookmarkEnd w:id="4145"/>
      <w:bookmarkEnd w:id="4146"/>
      <w:bookmarkEnd w:id="4147"/>
      <w:bookmarkEnd w:id="4148"/>
      <w:bookmarkEnd w:id="4149"/>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4151" w:name="_Toc144024297"/>
      <w:bookmarkStart w:id="4152" w:name="_Toc148177051"/>
      <w:bookmarkStart w:id="4153" w:name="_Toc151379515"/>
      <w:bookmarkStart w:id="4154" w:name="_Toc151445696"/>
      <w:bookmarkStart w:id="4155" w:name="_Toc160470779"/>
      <w:bookmarkStart w:id="4156" w:name="_Toc164873923"/>
      <w:bookmarkStart w:id="4157" w:name="_Toc180306610"/>
      <w:bookmarkStart w:id="4158" w:name="_Toc195374345"/>
      <w:bookmarkStart w:id="4159" w:name="_Toc199185449"/>
      <w:r w:rsidR="006E186B">
        <w:t>A.2</w:t>
      </w:r>
      <w:r w:rsidR="006E186B">
        <w:tab/>
      </w:r>
      <w:r w:rsidR="008C051B" w:rsidRPr="00AD59F1">
        <w:t>SDD_Transmission</w:t>
      </w:r>
      <w:r w:rsidR="006E186B">
        <w:t xml:space="preserve"> API</w:t>
      </w:r>
      <w:bookmarkEnd w:id="4151"/>
      <w:bookmarkEnd w:id="4152"/>
      <w:bookmarkEnd w:id="4153"/>
      <w:bookmarkEnd w:id="4154"/>
      <w:bookmarkEnd w:id="4155"/>
      <w:bookmarkEnd w:id="4156"/>
      <w:bookmarkEnd w:id="4157"/>
      <w:bookmarkEnd w:id="4158"/>
      <w:bookmarkEnd w:id="4159"/>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1ECB3543" w:rsidR="008B5069" w:rsidRDefault="008B5069" w:rsidP="008B5069">
      <w:pPr>
        <w:pStyle w:val="PL"/>
      </w:pPr>
      <w:r>
        <w:t xml:space="preserve">  version: 1.</w:t>
      </w:r>
      <w:r w:rsidR="0069164F">
        <w:t>1</w:t>
      </w:r>
      <w:r>
        <w:t>.0</w:t>
      </w:r>
      <w:r w:rsidR="0069164F">
        <w:t>-alpha.</w:t>
      </w:r>
      <w:r w:rsidR="00E01D94">
        <w:t>3</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74C6FB24" w:rsidR="008B5069" w:rsidRDefault="008B5069" w:rsidP="008B5069">
      <w:pPr>
        <w:pStyle w:val="PL"/>
      </w:pPr>
      <w:r>
        <w:t xml:space="preserve">    3GPP TS 29.548 V</w:t>
      </w:r>
      <w:r w:rsidR="008626DF">
        <w:t>1</w:t>
      </w:r>
      <w:r w:rsidR="0069164F">
        <w:t>9</w:t>
      </w:r>
      <w:r w:rsidR="008324EC">
        <w:t>.</w:t>
      </w:r>
      <w:r w:rsidR="00E01D94">
        <w:t>3</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4160"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4161" w:name="_Toc144024298"/>
      <w:bookmarkStart w:id="4162"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4163" w:name="_Toc151379516"/>
      <w:bookmarkStart w:id="4164" w:name="_Toc151445697"/>
      <w:bookmarkStart w:id="4165" w:name="_Toc160470780"/>
      <w:bookmarkStart w:id="4166" w:name="_Toc164873924"/>
      <w:bookmarkStart w:id="4167" w:name="_Toc180306611"/>
      <w:bookmarkStart w:id="4168" w:name="_Toc195374346"/>
      <w:bookmarkStart w:id="4169" w:name="_Toc199185450"/>
      <w:r>
        <w:t>A.3</w:t>
      </w:r>
      <w:r>
        <w:tab/>
      </w:r>
      <w:r w:rsidRPr="00E858DF">
        <w:rPr>
          <w:lang w:val="en-US"/>
        </w:rPr>
        <w:t>SDD_DataStorage</w:t>
      </w:r>
      <w:r>
        <w:t xml:space="preserve"> API</w:t>
      </w:r>
      <w:bookmarkEnd w:id="4163"/>
      <w:bookmarkEnd w:id="4164"/>
      <w:bookmarkEnd w:id="4165"/>
      <w:bookmarkEnd w:id="4166"/>
      <w:bookmarkEnd w:id="4167"/>
      <w:bookmarkEnd w:id="4168"/>
      <w:bookmarkEnd w:id="4169"/>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2A4639D3" w:rsidR="00762741" w:rsidRDefault="00762741" w:rsidP="00762741">
      <w:pPr>
        <w:pStyle w:val="PL"/>
      </w:pPr>
      <w:r>
        <w:t xml:space="preserve">  version: 1.</w:t>
      </w:r>
      <w:r w:rsidR="0069164F">
        <w:t>1</w:t>
      </w:r>
      <w:r>
        <w:t>.0</w:t>
      </w:r>
      <w:r w:rsidR="0069164F">
        <w:t>-alpha.</w:t>
      </w:r>
      <w:r w:rsidR="00E01D94">
        <w:t>2</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2499C916" w:rsidR="00762741" w:rsidRDefault="00762741" w:rsidP="00762741">
      <w:pPr>
        <w:pStyle w:val="PL"/>
      </w:pPr>
      <w:r>
        <w:t xml:space="preserve">    </w:t>
      </w:r>
      <w:r w:rsidRPr="00BD32CB">
        <w:t>3GPP TS 29.548 V</w:t>
      </w:r>
      <w:r w:rsidR="00353BDB">
        <w:t>1</w:t>
      </w:r>
      <w:r w:rsidR="0069164F">
        <w:t>9</w:t>
      </w:r>
      <w:r w:rsidR="008324EC">
        <w:t>.</w:t>
      </w:r>
      <w:r w:rsidR="00E01D94">
        <w:t>3</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4170" w:name="_Toc151379517"/>
      <w:bookmarkStart w:id="4171" w:name="_Toc151445698"/>
      <w:bookmarkStart w:id="4172" w:name="_Toc160470781"/>
      <w:bookmarkStart w:id="4173" w:name="_Toc164873925"/>
      <w:bookmarkStart w:id="4174" w:name="_Toc180306612"/>
      <w:bookmarkStart w:id="4175" w:name="_Toc195374347"/>
      <w:bookmarkStart w:id="4176" w:name="_Toc199185451"/>
      <w:r w:rsidR="008A6D4A">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4150"/>
      <w:bookmarkEnd w:id="4160"/>
      <w:bookmarkEnd w:id="4161"/>
      <w:bookmarkEnd w:id="4162"/>
      <w:bookmarkEnd w:id="4170"/>
      <w:bookmarkEnd w:id="4171"/>
      <w:bookmarkEnd w:id="4172"/>
      <w:bookmarkEnd w:id="4173"/>
      <w:bookmarkEnd w:id="4174"/>
      <w:bookmarkEnd w:id="4175"/>
      <w:bookmarkEnd w:id="4176"/>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330C0769"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w:t>
      </w:r>
      <w:r w:rsidR="00E01D94">
        <w:rPr>
          <w:lang w:val="en-US" w:eastAsia="es-ES"/>
        </w:rPr>
        <w:t>2</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118A32D"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E01D94">
        <w:rPr>
          <w:lang w:val="en-US" w:eastAsia="es-ES"/>
        </w:rPr>
        <w:t>3</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4177"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4178" w:name="_Toc144024300"/>
      <w:bookmarkStart w:id="4179" w:name="_Toc148177054"/>
      <w:bookmarkStart w:id="4180" w:name="_Toc151379518"/>
      <w:bookmarkStart w:id="4181" w:name="_Toc151445699"/>
      <w:bookmarkStart w:id="4182" w:name="_Toc160470782"/>
      <w:bookmarkStart w:id="4183" w:name="_Toc164873926"/>
      <w:bookmarkStart w:id="4184" w:name="_Toc180306613"/>
      <w:bookmarkStart w:id="4185" w:name="_Toc195374348"/>
      <w:bookmarkStart w:id="4186" w:name="_Toc199185452"/>
      <w:r w:rsidRPr="003D68EA">
        <w:t>A.5</w:t>
      </w:r>
      <w:r w:rsidRPr="003D68EA">
        <w:tab/>
      </w:r>
      <w:bookmarkStart w:id="4187" w:name="_Hlk144024711"/>
      <w:r w:rsidRPr="003D68EA">
        <w:rPr>
          <w:lang w:val="en-US"/>
        </w:rPr>
        <w:t xml:space="preserve">SDD_TransmissionQualityMeasurement </w:t>
      </w:r>
      <w:r w:rsidRPr="003D68EA">
        <w:t>API</w:t>
      </w:r>
      <w:bookmarkEnd w:id="4177"/>
      <w:bookmarkEnd w:id="4178"/>
      <w:bookmarkEnd w:id="4179"/>
      <w:bookmarkEnd w:id="4180"/>
      <w:bookmarkEnd w:id="4181"/>
      <w:bookmarkEnd w:id="4182"/>
      <w:bookmarkEnd w:id="4183"/>
      <w:bookmarkEnd w:id="4184"/>
      <w:bookmarkEnd w:id="4185"/>
      <w:bookmarkEnd w:id="4186"/>
      <w:bookmarkEnd w:id="4187"/>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0349DFB" w:rsidR="003D68EA" w:rsidRDefault="003D68EA" w:rsidP="003D68EA">
      <w:pPr>
        <w:pStyle w:val="PL"/>
      </w:pPr>
      <w:r>
        <w:t xml:space="preserve">  version: 1.</w:t>
      </w:r>
      <w:r w:rsidR="0018127A">
        <w:t>1</w:t>
      </w:r>
      <w:r>
        <w:t>.0</w:t>
      </w:r>
      <w:r w:rsidR="0018127A">
        <w:t>-alpha.1</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4D9D5E3B" w:rsidR="003D68EA" w:rsidRDefault="003D68EA" w:rsidP="003D68EA">
      <w:pPr>
        <w:pStyle w:val="PL"/>
      </w:pPr>
      <w:r>
        <w:t xml:space="preserve">    3GPP TS 29.548 V</w:t>
      </w:r>
      <w:r w:rsidR="00E90222">
        <w:t>1</w:t>
      </w:r>
      <w:r w:rsidR="0018127A">
        <w:t>9</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4188" w:name="_Toc148177055"/>
      <w:bookmarkStart w:id="4189" w:name="_Toc151379519"/>
      <w:bookmarkStart w:id="4190" w:name="_Toc151445700"/>
      <w:bookmarkStart w:id="4191" w:name="_Toc160470783"/>
      <w:bookmarkStart w:id="4192" w:name="_Toc164873927"/>
      <w:bookmarkStart w:id="4193" w:name="_Toc180306614"/>
      <w:bookmarkStart w:id="4194" w:name="_Toc195374349"/>
      <w:bookmarkStart w:id="4195" w:name="_Toc199185453"/>
      <w:r w:rsidRPr="003D68EA">
        <w:t>A.</w:t>
      </w:r>
      <w:r>
        <w:t>6</w:t>
      </w:r>
      <w:r w:rsidRPr="003D68EA">
        <w:tab/>
      </w:r>
      <w:r w:rsidRPr="00AD5587">
        <w:t>SDD_PolicyConfiguration</w:t>
      </w:r>
      <w:r w:rsidRPr="003D68EA">
        <w:rPr>
          <w:lang w:val="en-US"/>
        </w:rPr>
        <w:t xml:space="preserve"> </w:t>
      </w:r>
      <w:r w:rsidRPr="003D68EA">
        <w:t>API</w:t>
      </w:r>
      <w:bookmarkEnd w:id="4188"/>
      <w:bookmarkEnd w:id="4189"/>
      <w:bookmarkEnd w:id="4190"/>
      <w:bookmarkEnd w:id="4191"/>
      <w:bookmarkEnd w:id="4192"/>
      <w:bookmarkEnd w:id="4193"/>
      <w:bookmarkEnd w:id="4194"/>
      <w:bookmarkEnd w:id="4195"/>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0938DF13" w:rsidR="0040029D" w:rsidRDefault="0040029D" w:rsidP="0040029D">
      <w:pPr>
        <w:pStyle w:val="PL"/>
      </w:pPr>
      <w:r>
        <w:t xml:space="preserve">  version: 1.</w:t>
      </w:r>
      <w:r w:rsidR="0018127A">
        <w:t>1</w:t>
      </w:r>
      <w:r>
        <w:t>.0</w:t>
      </w:r>
      <w:r w:rsidR="0018127A">
        <w:t>-alpha.</w:t>
      </w:r>
      <w:r w:rsidR="00E01D94">
        <w:t>2</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5B855A61" w:rsidR="0040029D" w:rsidRDefault="0040029D" w:rsidP="0040029D">
      <w:pPr>
        <w:pStyle w:val="PL"/>
      </w:pPr>
      <w:r>
        <w:t xml:space="preserve">    </w:t>
      </w:r>
      <w:r w:rsidRPr="00BD32CB">
        <w:t>3GPP TS 29.548 V</w:t>
      </w:r>
      <w:r w:rsidR="00BB4956">
        <w:t>1</w:t>
      </w:r>
      <w:r w:rsidR="0018127A">
        <w:t>9</w:t>
      </w:r>
      <w:r w:rsidR="008324EC">
        <w:t>.</w:t>
      </w:r>
      <w:r w:rsidR="00E01D94">
        <w:t>3</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77777777" w:rsidR="00A04EE0" w:rsidRDefault="00A04EE0" w:rsidP="00A04EE0">
      <w:pPr>
        <w:pStyle w:val="PL"/>
      </w:pPr>
      <w:r>
        <w:t xml:space="preserve">        - required: [thrHandling]</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12C0AEB9" w14:textId="77777777" w:rsidR="004C670E" w:rsidRDefault="004C670E" w:rsidP="004C670E">
      <w:pPr>
        <w:pStyle w:val="PL"/>
      </w:pPr>
      <w:r w:rsidRPr="007C1AFD">
        <w:t xml:space="preserve">        </w:t>
      </w:r>
      <w:r>
        <w:t>syncThreshold</w:t>
      </w:r>
      <w:r w:rsidRPr="007C1AFD">
        <w:t>:</w:t>
      </w:r>
    </w:p>
    <w:p w14:paraId="04FBA0D0" w14:textId="24CE50AD"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B60B6D" w:rsidRPr="000A0A5F">
        <w:rPr>
          <w:rFonts w:cs="Courier New"/>
          <w:szCs w:val="16"/>
          <w:lang w:val="en-US"/>
        </w:rPr>
        <w:t>TS29514_</w:t>
      </w:r>
      <w:r w:rsidR="00B60B6D" w:rsidRPr="000A0A5F">
        <w:t>Npcf_PolicyAuthorization</w:t>
      </w:r>
      <w:r w:rsidR="00B60B6D" w:rsidRPr="000A0A5F">
        <w:rPr>
          <w:rFonts w:cs="Courier New"/>
          <w:szCs w:val="16"/>
          <w:lang w:val="en-US"/>
        </w:rPr>
        <w:t>.yaml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77777777"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Pr="005254BA">
        <w:t>TS29514_Npcf_PolicyAuthorization.yaml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77777777" w:rsidR="00F54D57" w:rsidRPr="007C1AFD" w:rsidRDefault="00F54D57" w:rsidP="00F54D57">
      <w:pPr>
        <w:pStyle w:val="PL"/>
      </w:pPr>
      <w:r w:rsidRPr="007C1AFD">
        <w:t xml:space="preserve">        </w:t>
      </w:r>
      <w:r>
        <w:t>proxThresh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77777777" w:rsidR="00F54D57" w:rsidRPr="007C1AFD" w:rsidRDefault="00F54D57" w:rsidP="00F54D57">
      <w:pPr>
        <w:pStyle w:val="PL"/>
      </w:pPr>
      <w:r w:rsidRPr="007C1AFD">
        <w:t xml:space="preserve">        </w:t>
      </w:r>
      <w:r>
        <w: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77777777" w:rsidR="00F54D57" w:rsidRPr="007C1AFD" w:rsidRDefault="00F54D57" w:rsidP="00F54D57">
      <w:pPr>
        <w:pStyle w:val="PL"/>
      </w:pPr>
      <w:r w:rsidRPr="007C1AFD">
        <w:t xml:space="preserve">        </w:t>
      </w:r>
      <w:r>
        <w: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77777777" w:rsidR="00F54D57" w:rsidRPr="007C1AFD" w:rsidRDefault="00F54D57" w:rsidP="00F54D57">
      <w:pPr>
        <w:pStyle w:val="PL"/>
        <w:rPr>
          <w:rFonts w:eastAsia="DengXian"/>
        </w:rPr>
      </w:pPr>
      <w:r w:rsidRPr="007C1AFD">
        <w:rPr>
          <w:rFonts w:eastAsia="DengXian"/>
        </w:rPr>
        <w:t xml:space="preserve">        - required: [</w:t>
      </w:r>
      <w:r>
        <w:t>proxThresh</w:t>
      </w:r>
      <w:r w:rsidRPr="007C1AFD">
        <w:rPr>
          <w:rFonts w:eastAsia="DengXian"/>
        </w:rPr>
        <w:t>]</w:t>
      </w:r>
    </w:p>
    <w:p w14:paraId="7630B3DE" w14:textId="77777777" w:rsidR="00F54D57" w:rsidRPr="007C1AFD" w:rsidRDefault="00F54D57" w:rsidP="00F54D57">
      <w:pPr>
        <w:pStyle w:val="PL"/>
        <w:rPr>
          <w:rFonts w:eastAsia="DengXian"/>
        </w:rPr>
      </w:pPr>
      <w:r w:rsidRPr="007C1AFD">
        <w:rPr>
          <w:rFonts w:eastAsia="DengXian"/>
        </w:rPr>
        <w:t xml:space="preserve">        - required: [</w:t>
      </w:r>
      <w:r>
        <w:t>q</w:t>
      </w:r>
      <w:r w:rsidRPr="00EF3043">
        <w:t>o</w:t>
      </w:r>
      <w:r>
        <w:t>SThresh</w:t>
      </w:r>
      <w:r w:rsidRPr="007C1AFD">
        <w:rPr>
          <w:rFonts w:eastAsia="DengXian"/>
        </w:rPr>
        <w:t>]</w:t>
      </w:r>
    </w:p>
    <w:p w14:paraId="45713D3D" w14:textId="77777777" w:rsidR="00F54D57" w:rsidRPr="007C1AFD" w:rsidRDefault="00F54D57" w:rsidP="00F54D57">
      <w:pPr>
        <w:pStyle w:val="PL"/>
        <w:rPr>
          <w:rFonts w:eastAsia="DengXian"/>
        </w:rPr>
      </w:pPr>
      <w:r w:rsidRPr="007C1AFD">
        <w:rPr>
          <w:rFonts w:eastAsia="DengXian"/>
        </w:rPr>
        <w:t xml:space="preserve">        - required: [</w:t>
      </w:r>
      <w:r>
        <w:t>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2134F4" w:rsidRDefault="00F54D57" w:rsidP="00F54D57">
      <w:pPr>
        <w:pStyle w:val="PL"/>
        <w:rPr>
          <w:lang w:val="fr-FR"/>
        </w:rPr>
      </w:pPr>
      <w:r w:rsidRPr="002134F4">
        <w:rPr>
          <w:lang w:val="fr-FR"/>
        </w:rPr>
        <w:t xml:space="preserve">        - required: [minUeToUedist]</w:t>
      </w:r>
    </w:p>
    <w:p w14:paraId="4C28E5E7" w14:textId="77777777" w:rsidR="00F54D57" w:rsidRDefault="00F54D57" w:rsidP="00F54D57">
      <w:pPr>
        <w:pStyle w:val="PL"/>
      </w:pPr>
      <w:r w:rsidRPr="002134F4">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4196" w:name="_Toc131692884"/>
      <w:bookmarkStart w:id="4197" w:name="_Toc122516701"/>
      <w:bookmarkStart w:id="4198" w:name="_Toc122516723"/>
      <w:r w:rsidRPr="004D3578">
        <w:br w:type="page"/>
      </w:r>
      <w:bookmarkStart w:id="4199" w:name="_Toc180306615"/>
      <w:bookmarkStart w:id="4200" w:name="_Toc195374350"/>
      <w:bookmarkStart w:id="4201" w:name="_Toc199185454"/>
      <w:r w:rsidRPr="003D68EA">
        <w:t>A.</w:t>
      </w:r>
      <w:r>
        <w:t>7</w:t>
      </w:r>
      <w:r w:rsidRPr="003D68EA">
        <w:tab/>
      </w:r>
      <w:r w:rsidRPr="00AD5587">
        <w:t>SDD_</w:t>
      </w:r>
      <w:r>
        <w:t>BDT</w:t>
      </w:r>
      <w:r w:rsidRPr="003D68EA">
        <w:rPr>
          <w:lang w:val="en-US"/>
        </w:rPr>
        <w:t xml:space="preserve"> </w:t>
      </w:r>
      <w:r w:rsidRPr="003D68EA">
        <w:t>API</w:t>
      </w:r>
      <w:bookmarkEnd w:id="4199"/>
      <w:bookmarkEnd w:id="4200"/>
      <w:bookmarkEnd w:id="4201"/>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1A02C34C" w:rsidR="00DF1127" w:rsidRDefault="00DF1127" w:rsidP="00DF1127">
      <w:pPr>
        <w:pStyle w:val="PL"/>
      </w:pPr>
      <w:r>
        <w:t xml:space="preserve">  version: 1.0.0</w:t>
      </w:r>
      <w:r w:rsidR="008F0BE2">
        <w:t>-alpha.</w:t>
      </w:r>
      <w:r w:rsidR="00867DF6">
        <w:t>2</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B118001" w:rsidR="00DF1127" w:rsidRDefault="00DF1127" w:rsidP="00DF1127">
      <w:pPr>
        <w:pStyle w:val="PL"/>
      </w:pPr>
      <w:r>
        <w:t xml:space="preserve">    </w:t>
      </w:r>
      <w:r w:rsidRPr="00BD32CB">
        <w:t>3GPP TS 29.548 V</w:t>
      </w:r>
      <w:r>
        <w:t>19.</w:t>
      </w:r>
      <w:r w:rsidR="00867DF6">
        <w:t>2</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4196"/>
    <w:bookmarkEnd w:id="4197"/>
    <w:bookmarkEnd w:id="4198"/>
    <w:p w14:paraId="290AB113" w14:textId="20587955" w:rsidR="00662390" w:rsidRDefault="000F64DA" w:rsidP="007A4424">
      <w:pPr>
        <w:pStyle w:val="Heading8"/>
      </w:pPr>
      <w:r w:rsidRPr="004D3578">
        <w:br w:type="page"/>
      </w:r>
      <w:bookmarkStart w:id="4202" w:name="_Toc144024301"/>
      <w:bookmarkStart w:id="4203" w:name="_Toc148177056"/>
      <w:bookmarkStart w:id="4204" w:name="_Toc151379520"/>
      <w:bookmarkStart w:id="4205" w:name="_Toc151445701"/>
      <w:bookmarkStart w:id="4206" w:name="_Toc160470784"/>
      <w:bookmarkStart w:id="4207" w:name="_Toc164873928"/>
      <w:bookmarkStart w:id="4208" w:name="_Toc180306616"/>
      <w:bookmarkStart w:id="4209" w:name="_Toc195374351"/>
      <w:bookmarkStart w:id="4210" w:name="_Toc199185455"/>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4202"/>
      <w:bookmarkEnd w:id="4203"/>
      <w:bookmarkEnd w:id="4204"/>
      <w:bookmarkEnd w:id="4205"/>
      <w:bookmarkEnd w:id="4206"/>
      <w:bookmarkEnd w:id="4207"/>
      <w:bookmarkEnd w:id="4208"/>
      <w:bookmarkEnd w:id="4209"/>
      <w:bookmarkEnd w:id="4210"/>
    </w:p>
    <w:p w14:paraId="1A37F315" w14:textId="77777777" w:rsidR="00662390" w:rsidRDefault="00662390" w:rsidP="009F0D8A">
      <w:pPr>
        <w:pStyle w:val="Heading1"/>
      </w:pPr>
      <w:bookmarkStart w:id="4211" w:name="_Toc144024302"/>
      <w:bookmarkStart w:id="4212" w:name="_Toc148177057"/>
      <w:bookmarkStart w:id="4213" w:name="_Toc151379521"/>
      <w:bookmarkStart w:id="4214" w:name="_Toc151445702"/>
      <w:bookmarkStart w:id="4215" w:name="_Toc160470785"/>
      <w:bookmarkStart w:id="4216" w:name="_Toc164873929"/>
      <w:bookmarkStart w:id="4217" w:name="_Toc180306617"/>
      <w:bookmarkStart w:id="4218" w:name="_Toc195374352"/>
      <w:bookmarkStart w:id="4219" w:name="_Toc199185456"/>
      <w:r>
        <w:t>B.1</w:t>
      </w:r>
      <w:r>
        <w:tab/>
        <w:t>General</w:t>
      </w:r>
      <w:bookmarkEnd w:id="4211"/>
      <w:bookmarkEnd w:id="4212"/>
      <w:bookmarkEnd w:id="4213"/>
      <w:bookmarkEnd w:id="4214"/>
      <w:bookmarkEnd w:id="4215"/>
      <w:bookmarkEnd w:id="4216"/>
      <w:bookmarkEnd w:id="4217"/>
      <w:bookmarkEnd w:id="4218"/>
      <w:bookmarkEnd w:id="4219"/>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4220" w:name="_Toc144024303"/>
      <w:bookmarkStart w:id="4221" w:name="_Toc148177058"/>
      <w:bookmarkStart w:id="4222" w:name="_Toc151379522"/>
      <w:bookmarkStart w:id="4223" w:name="_Toc151445703"/>
      <w:bookmarkStart w:id="4224" w:name="_Toc160470786"/>
      <w:bookmarkStart w:id="4225" w:name="_Toc164873930"/>
      <w:bookmarkStart w:id="4226" w:name="_Toc180306618"/>
      <w:bookmarkStart w:id="4227" w:name="_Toc195374353"/>
      <w:bookmarkStart w:id="4228" w:name="_Toc199185457"/>
      <w:r>
        <w:t>B.2</w:t>
      </w:r>
      <w:r>
        <w:tab/>
      </w:r>
      <w:r w:rsidR="00E82517" w:rsidRPr="00211A46">
        <w:t>SDD_Transmission</w:t>
      </w:r>
      <w:r>
        <w:t xml:space="preserve"> API</w:t>
      </w:r>
      <w:bookmarkEnd w:id="4220"/>
      <w:bookmarkEnd w:id="4221"/>
      <w:bookmarkEnd w:id="4222"/>
      <w:bookmarkEnd w:id="4223"/>
      <w:bookmarkEnd w:id="4224"/>
      <w:bookmarkEnd w:id="4225"/>
      <w:bookmarkEnd w:id="4226"/>
      <w:bookmarkEnd w:id="4227"/>
      <w:bookmarkEnd w:id="4228"/>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4229" w:name="_Toc144024304"/>
      <w:bookmarkStart w:id="4230" w:name="_Toc148177059"/>
      <w:bookmarkStart w:id="4231" w:name="_Toc151379523"/>
      <w:bookmarkStart w:id="4232" w:name="_Toc151445704"/>
      <w:bookmarkStart w:id="4233" w:name="_Toc160470787"/>
      <w:bookmarkStart w:id="4234" w:name="_Toc164873931"/>
      <w:bookmarkStart w:id="4235" w:name="_Toc180306619"/>
      <w:bookmarkStart w:id="4236" w:name="_Toc195374354"/>
      <w:bookmarkStart w:id="4237" w:name="_Toc199185458"/>
      <w:r>
        <w:t>B.3</w:t>
      </w:r>
      <w:r>
        <w:tab/>
      </w:r>
      <w:r w:rsidR="00913F5F" w:rsidRPr="00E858DF">
        <w:rPr>
          <w:lang w:val="en-US"/>
        </w:rPr>
        <w:t>SDD_DataStorage</w:t>
      </w:r>
      <w:r>
        <w:t xml:space="preserve"> API</w:t>
      </w:r>
      <w:bookmarkEnd w:id="4229"/>
      <w:bookmarkEnd w:id="4230"/>
      <w:bookmarkEnd w:id="4231"/>
      <w:bookmarkEnd w:id="4232"/>
      <w:bookmarkEnd w:id="4233"/>
      <w:bookmarkEnd w:id="4234"/>
      <w:bookmarkEnd w:id="4235"/>
      <w:bookmarkEnd w:id="4236"/>
      <w:bookmarkEnd w:id="4237"/>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4238" w:name="_Toc144024305"/>
      <w:bookmarkStart w:id="4239" w:name="_Toc148177060"/>
      <w:bookmarkStart w:id="4240" w:name="_Toc151379524"/>
      <w:bookmarkStart w:id="4241" w:name="_Toc151445705"/>
      <w:bookmarkStart w:id="4242" w:name="_Toc160470788"/>
      <w:bookmarkStart w:id="4243" w:name="_Toc164873932"/>
      <w:bookmarkStart w:id="4244" w:name="_Toc180306620"/>
      <w:bookmarkStart w:id="4245" w:name="_Toc195374355"/>
      <w:bookmarkStart w:id="4246" w:name="_Toc199185459"/>
      <w:bookmarkStart w:id="4247" w:name="_Toc67903574"/>
      <w:bookmarkStart w:id="4248" w:name="_Toc96843469"/>
      <w:bookmarkStart w:id="4249" w:name="_Toc96844444"/>
      <w:bookmarkStart w:id="4250" w:name="_Toc100740017"/>
      <w:bookmarkStart w:id="4251" w:name="_Toc129252590"/>
      <w:bookmarkStart w:id="4252"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4238"/>
      <w:bookmarkEnd w:id="4239"/>
      <w:bookmarkEnd w:id="4240"/>
      <w:bookmarkEnd w:id="4241"/>
      <w:bookmarkEnd w:id="4242"/>
      <w:bookmarkEnd w:id="4243"/>
      <w:bookmarkEnd w:id="4244"/>
      <w:bookmarkEnd w:id="4245"/>
      <w:bookmarkEnd w:id="4246"/>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4253" w:name="_Toc144024306"/>
      <w:bookmarkStart w:id="4254" w:name="_Toc148177061"/>
      <w:bookmarkStart w:id="4255" w:name="_Toc151379525"/>
      <w:bookmarkStart w:id="4256" w:name="_Toc151445706"/>
      <w:bookmarkStart w:id="4257" w:name="_Toc160470789"/>
      <w:bookmarkStart w:id="4258" w:name="_Toc164873933"/>
      <w:bookmarkStart w:id="4259" w:name="_Toc180306621"/>
      <w:bookmarkStart w:id="4260" w:name="_Toc195374356"/>
      <w:bookmarkStart w:id="4261" w:name="_Toc199185460"/>
      <w:r w:rsidRPr="003D68EA">
        <w:t>B.5</w:t>
      </w:r>
      <w:r w:rsidRPr="003D68EA">
        <w:tab/>
      </w:r>
      <w:r w:rsidRPr="003D68EA">
        <w:rPr>
          <w:lang w:val="en-US"/>
        </w:rPr>
        <w:t xml:space="preserve">SDD_TransmissionQualityMeasurement </w:t>
      </w:r>
      <w:r w:rsidRPr="003D68EA">
        <w:t>API</w:t>
      </w:r>
      <w:bookmarkEnd w:id="4247"/>
      <w:bookmarkEnd w:id="4248"/>
      <w:bookmarkEnd w:id="4249"/>
      <w:bookmarkEnd w:id="4250"/>
      <w:bookmarkEnd w:id="4251"/>
      <w:bookmarkEnd w:id="4253"/>
      <w:bookmarkEnd w:id="4254"/>
      <w:bookmarkEnd w:id="4255"/>
      <w:bookmarkEnd w:id="4256"/>
      <w:bookmarkEnd w:id="4257"/>
      <w:bookmarkEnd w:id="4258"/>
      <w:bookmarkEnd w:id="4259"/>
      <w:bookmarkEnd w:id="4260"/>
      <w:bookmarkEnd w:id="4261"/>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4262" w:name="_Toc148177062"/>
      <w:bookmarkStart w:id="4263" w:name="_Toc151379526"/>
      <w:bookmarkStart w:id="4264" w:name="_Toc151445707"/>
      <w:bookmarkStart w:id="4265" w:name="_Toc160470790"/>
      <w:bookmarkStart w:id="4266" w:name="_Toc164873934"/>
      <w:bookmarkStart w:id="4267" w:name="_Toc180306622"/>
      <w:bookmarkStart w:id="4268" w:name="_Toc195374357"/>
      <w:bookmarkStart w:id="4269" w:name="_Toc199185461"/>
      <w:r>
        <w:t>B.6</w:t>
      </w:r>
      <w:r>
        <w:tab/>
      </w:r>
      <w:r w:rsidRPr="00AD5587">
        <w:t>SDD_PolicyConfiguration</w:t>
      </w:r>
      <w:r>
        <w:t xml:space="preserve"> API</w:t>
      </w:r>
      <w:bookmarkEnd w:id="4262"/>
      <w:bookmarkEnd w:id="4263"/>
      <w:bookmarkEnd w:id="4264"/>
      <w:bookmarkEnd w:id="4265"/>
      <w:bookmarkEnd w:id="4266"/>
      <w:bookmarkEnd w:id="4267"/>
      <w:bookmarkEnd w:id="4268"/>
      <w:bookmarkEnd w:id="4269"/>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4270" w:name="_Toc180306623"/>
      <w:bookmarkStart w:id="4271" w:name="_Toc195374358"/>
      <w:bookmarkStart w:id="4272" w:name="_Toc199185462"/>
      <w:r>
        <w:t>B.7</w:t>
      </w:r>
      <w:r>
        <w:tab/>
      </w:r>
      <w:r w:rsidRPr="00AD5587">
        <w:t>SDD_</w:t>
      </w:r>
      <w:r>
        <w:t>BDT API</w:t>
      </w:r>
      <w:bookmarkEnd w:id="4270"/>
      <w:bookmarkEnd w:id="4271"/>
      <w:bookmarkEnd w:id="4272"/>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4273" w:name="_Toc2086459"/>
      <w:bookmarkStart w:id="4274" w:name="_Toc144024307"/>
      <w:bookmarkStart w:id="4275" w:name="_Toc148177063"/>
      <w:bookmarkStart w:id="4276" w:name="_Toc151379527"/>
      <w:bookmarkStart w:id="4277" w:name="_Toc151445708"/>
      <w:bookmarkStart w:id="4278" w:name="_Toc160470791"/>
      <w:bookmarkStart w:id="4279" w:name="_Toc164873935"/>
      <w:bookmarkStart w:id="4280" w:name="_Toc180306624"/>
      <w:bookmarkStart w:id="4281" w:name="_Toc195374359"/>
      <w:bookmarkStart w:id="4282" w:name="_Toc199185463"/>
      <w:bookmarkEnd w:id="4252"/>
      <w:r w:rsidR="003446B6" w:rsidRPr="004D3578">
        <w:t xml:space="preserve">Annex </w:t>
      </w:r>
      <w:r w:rsidR="00A543DD">
        <w:t>C</w:t>
      </w:r>
      <w:r w:rsidR="003446B6" w:rsidRPr="004D3578">
        <w:t xml:space="preserve"> (informative):</w:t>
      </w:r>
      <w:r w:rsidR="003446B6" w:rsidRPr="004D3578">
        <w:br/>
        <w:t>Change history</w:t>
      </w:r>
      <w:bookmarkEnd w:id="4273"/>
      <w:bookmarkEnd w:id="4274"/>
      <w:bookmarkEnd w:id="4275"/>
      <w:bookmarkEnd w:id="4276"/>
      <w:bookmarkEnd w:id="4277"/>
      <w:bookmarkEnd w:id="4278"/>
      <w:bookmarkEnd w:id="4279"/>
      <w:bookmarkEnd w:id="4280"/>
      <w:bookmarkEnd w:id="4281"/>
      <w:bookmarkEnd w:id="42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DF084F" w14:textId="77777777" w:rsidR="005620A6" w:rsidRDefault="005620A6">
      <w:r>
        <w:separator/>
      </w:r>
    </w:p>
  </w:endnote>
  <w:endnote w:type="continuationSeparator" w:id="0">
    <w:p w14:paraId="0830AF7A" w14:textId="77777777" w:rsidR="005620A6" w:rsidRDefault="005620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6C77BA" w:rsidRDefault="006C77B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1CE62D" w14:textId="77777777" w:rsidR="005620A6" w:rsidRDefault="005620A6">
      <w:r>
        <w:separator/>
      </w:r>
    </w:p>
  </w:footnote>
  <w:footnote w:type="continuationSeparator" w:id="0">
    <w:p w14:paraId="36213288" w14:textId="77777777" w:rsidR="005620A6" w:rsidRDefault="005620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69AC76BC" w:rsidR="006C77BA" w:rsidRDefault="006C77B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25C6">
      <w:rPr>
        <w:rFonts w:ascii="Arial" w:hAnsi="Arial" w:cs="Arial"/>
        <w:b/>
        <w:noProof/>
        <w:sz w:val="18"/>
        <w:szCs w:val="18"/>
      </w:rPr>
      <w:t>3GPP TS 29.548 V19.32.0 (2025-063)</w:t>
    </w:r>
    <w:r>
      <w:rPr>
        <w:rFonts w:ascii="Arial" w:hAnsi="Arial" w:cs="Arial"/>
        <w:b/>
        <w:sz w:val="18"/>
        <w:szCs w:val="18"/>
      </w:rPr>
      <w:fldChar w:fldCharType="end"/>
    </w:r>
  </w:p>
  <w:p w14:paraId="0C5EC792" w14:textId="77777777" w:rsidR="006C77BA" w:rsidRDefault="006C77B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6C85459" w:rsidR="006C77BA" w:rsidRDefault="006C77B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25C6">
      <w:rPr>
        <w:rFonts w:ascii="Arial" w:hAnsi="Arial" w:cs="Arial"/>
        <w:b/>
        <w:noProof/>
        <w:sz w:val="18"/>
        <w:szCs w:val="18"/>
      </w:rPr>
      <w:t>Release 19</w:t>
    </w:r>
    <w:r>
      <w:rPr>
        <w:rFonts w:ascii="Arial" w:hAnsi="Arial" w:cs="Arial"/>
        <w:b/>
        <w:sz w:val="18"/>
        <w:szCs w:val="18"/>
      </w:rPr>
      <w:fldChar w:fldCharType="end"/>
    </w:r>
  </w:p>
  <w:p w14:paraId="42848B09" w14:textId="77777777" w:rsidR="006C77BA" w:rsidRDefault="006C77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E65"/>
    <w:rsid w:val="000F4432"/>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21C3"/>
    <w:rsid w:val="001C251A"/>
    <w:rsid w:val="001C36F2"/>
    <w:rsid w:val="001C4032"/>
    <w:rsid w:val="001C500C"/>
    <w:rsid w:val="001C68EC"/>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10351"/>
    <w:rsid w:val="00210B4E"/>
    <w:rsid w:val="00211238"/>
    <w:rsid w:val="00211657"/>
    <w:rsid w:val="002133DE"/>
    <w:rsid w:val="00214BB2"/>
    <w:rsid w:val="00215C31"/>
    <w:rsid w:val="002176CF"/>
    <w:rsid w:val="00221502"/>
    <w:rsid w:val="00221F95"/>
    <w:rsid w:val="002227CA"/>
    <w:rsid w:val="00222BAA"/>
    <w:rsid w:val="00224218"/>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84A"/>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20A6"/>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61"/>
    <w:rsid w:val="008D6F97"/>
    <w:rsid w:val="008D7EE5"/>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31C32"/>
    <w:rsid w:val="00E3225F"/>
    <w:rsid w:val="00E32704"/>
    <w:rsid w:val="00E32995"/>
    <w:rsid w:val="00E32B12"/>
    <w:rsid w:val="00E35F1E"/>
    <w:rsid w:val="00E36589"/>
    <w:rsid w:val="00E36924"/>
    <w:rsid w:val="00E403AF"/>
    <w:rsid w:val="00E409C5"/>
    <w:rsid w:val="00E41674"/>
    <w:rsid w:val="00E41FAC"/>
    <w:rsid w:val="00E43492"/>
    <w:rsid w:val="00E44582"/>
    <w:rsid w:val="00E467E9"/>
    <w:rsid w:val="00E50FB7"/>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841DF1-F7C4-47BD-B043-437019E98E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59</Pages>
  <Words>76897</Words>
  <Characters>438319</Characters>
  <Application>Microsoft Office Word</Application>
  <DocSecurity>0</DocSecurity>
  <Lines>3652</Lines>
  <Paragraphs>1028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514188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3</cp:revision>
  <cp:lastPrinted>2019-02-25T14:05:00Z</cp:lastPrinted>
  <dcterms:created xsi:type="dcterms:W3CDTF">2025-06-11T22:22:00Z</dcterms:created>
  <dcterms:modified xsi:type="dcterms:W3CDTF">2025-06-11T22:22:00Z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