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DC90824" w:rsidR="00AA5070" w:rsidRPr="008B1C02" w:rsidRDefault="00AA5070">
      <w:pPr>
        <w:pStyle w:val="PL"/>
      </w:pPr>
      <w:r w:rsidRPr="008B1C02">
        <w:t xml:space="preserve">  version: 1.</w:t>
      </w:r>
      <w:r w:rsidR="004826AD" w:rsidRPr="008B1C02">
        <w:t>2</w:t>
      </w:r>
      <w:r w:rsidRPr="008B1C02">
        <w:t>.</w:t>
      </w:r>
      <w:r w:rsidR="007E1C0D">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44A2BB7"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C7BCEC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E1C0D">
        <w:t>10</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7F7A38D4" w14:textId="77777777" w:rsidR="003A14A7" w:rsidRPr="008B1C02" w:rsidRDefault="003A14A7" w:rsidP="003A14A7">
      <w:pPr>
        <w:pStyle w:val="PL"/>
      </w:pPr>
      <w:r w:rsidRPr="008B1C02">
        <w:t xml:space="preserve">        disperReqs:</w:t>
      </w:r>
    </w:p>
    <w:p w14:paraId="0EE322C5" w14:textId="77777777" w:rsidR="003A14A7" w:rsidRPr="008B1C02" w:rsidRDefault="003A14A7" w:rsidP="003A14A7">
      <w:pPr>
        <w:pStyle w:val="PL"/>
      </w:pPr>
      <w:r w:rsidRPr="008B1C02">
        <w:t xml:space="preserve">          type: array</w:t>
      </w:r>
    </w:p>
    <w:p w14:paraId="3AB98C73" w14:textId="77777777" w:rsidR="003A14A7" w:rsidRPr="008B1C02" w:rsidRDefault="003A14A7" w:rsidP="003A14A7">
      <w:pPr>
        <w:pStyle w:val="PL"/>
      </w:pPr>
      <w:r w:rsidRPr="008B1C02">
        <w:t xml:space="preserve">          items:</w:t>
      </w:r>
    </w:p>
    <w:p w14:paraId="7B4DEA0C" w14:textId="77777777" w:rsidR="003A14A7" w:rsidRPr="008B1C02" w:rsidRDefault="003A14A7" w:rsidP="003A14A7">
      <w:pPr>
        <w:pStyle w:val="PL"/>
      </w:pPr>
      <w:r w:rsidRPr="008B1C02">
        <w:t xml:space="preserve">            $ref: 'TS29520_Nnwdaf_EventsSubscription.yaml#/components/schemas/DispersionRequirement'</w:t>
      </w:r>
    </w:p>
    <w:p w14:paraId="7718B921" w14:textId="77777777" w:rsidR="003A14A7" w:rsidRPr="008B1C02" w:rsidRDefault="003A14A7" w:rsidP="003A14A7">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lastRenderedPageBreak/>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lastRenderedPageBreak/>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lastRenderedPageBreak/>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lastRenderedPageBreak/>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lastRenderedPageBreak/>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lastRenderedPageBreak/>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lastRenderedPageBreak/>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lastRenderedPageBreak/>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lastRenderedPageBreak/>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lastRenderedPageBreak/>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lastRenderedPageBreak/>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lastRenderedPageBreak/>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lastRenderedPageBreak/>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lastRenderedPageBreak/>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lastRenderedPageBreak/>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lastRenderedPageBreak/>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lastRenderedPageBreak/>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lastRenderedPageBreak/>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lastRenderedPageBreak/>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lastRenderedPageBreak/>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lastRenderedPageBreak/>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lastRenderedPageBreak/>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lastRenderedPageBreak/>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lastRenderedPageBreak/>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lastRenderedPageBreak/>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lastRenderedPageBreak/>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lastRenderedPageBreak/>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lastRenderedPageBreak/>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lastRenderedPageBreak/>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DC6148C" w:rsidR="00AA5070" w:rsidRPr="008B1C02" w:rsidRDefault="00AA5070">
      <w:pPr>
        <w:pStyle w:val="PL"/>
      </w:pPr>
      <w:r w:rsidRPr="008B1C02">
        <w:t xml:space="preserve">  version: </w:t>
      </w:r>
      <w:r w:rsidRPr="008B1C02">
        <w:rPr>
          <w:lang w:val="en-US"/>
        </w:rPr>
        <w:t>1.</w:t>
      </w:r>
      <w:r w:rsidR="007E1C0D">
        <w:rPr>
          <w:lang w:val="en-US"/>
        </w:rPr>
        <w:t>1</w:t>
      </w:r>
      <w:r w:rsidRPr="008B1C02">
        <w:rPr>
          <w:lang w:val="en-US"/>
        </w:rPr>
        <w:t>.</w:t>
      </w:r>
      <w:r w:rsidR="007E1C0D">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0F3DCA"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38A4980A" w:rsidR="00AA5070" w:rsidRPr="008B1C02" w:rsidRDefault="008153D5">
      <w:pPr>
        <w:pStyle w:val="PL"/>
      </w:pPr>
      <w:r w:rsidRPr="008B1C02">
        <w:t xml:space="preserve">    </w:t>
      </w:r>
      <w:r w:rsidR="00AA5070" w:rsidRPr="008B1C02">
        <w:t>3GPP TS 29.522 V1</w:t>
      </w:r>
      <w:r w:rsidR="007E1C0D">
        <w:t>8</w:t>
      </w:r>
      <w:r w:rsidR="00AA5070" w:rsidRPr="008B1C02">
        <w:t>.</w:t>
      </w:r>
      <w:r w:rsidR="007E1C0D">
        <w:t>10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337A13">
        <w:rPr>
          <w:rFonts w:cs="Courier New"/>
          <w:szCs w:val="16"/>
        </w:rPr>
        <w:t>Rm</w:t>
      </w:r>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Malgun Gothic"/>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8838F4B"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A1D27E8"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B90CC31"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w:t>
            </w:r>
            <w:bookmarkStart w:id="339" w:name="_GoBack"/>
            <w:bookmarkEnd w:id="339"/>
            <w:r>
              <w:rPr>
                <w:rFonts w:cs="Arial"/>
                <w:sz w:val="16"/>
                <w:szCs w:val="16"/>
              </w:rPr>
              <w:t>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B51A8" w14:paraId="0AED854D"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3F55F267"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63721B7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151647E8" w:rsidR="001B51A8" w:rsidRDefault="001B51A8" w:rsidP="001B51A8">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1FA7D421" w:rsidR="001B51A8" w:rsidRPr="00634AF3" w:rsidRDefault="001B51A8" w:rsidP="001B51A8">
            <w:pPr>
              <w:pStyle w:val="TAL"/>
              <w:keepNext w:val="0"/>
              <w:keepLines w:val="0"/>
              <w:rPr>
                <w:rFonts w:cs="Arial"/>
                <w:sz w:val="16"/>
                <w:szCs w:val="16"/>
              </w:rPr>
            </w:pPr>
            <w:r>
              <w:rPr>
                <w:rFonts w:cs="Arial"/>
                <w:sz w:val="16"/>
                <w:szCs w:val="16"/>
              </w:rPr>
              <w:t>1565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01769C0E"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3E7B6DF3"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4D3FBBC5" w:rsidR="001B51A8" w:rsidRDefault="001B51A8" w:rsidP="001B51A8">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7E19F28"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BA2A9BC"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57354084"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0C578223"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729FC9A" w:rsidR="001B51A8" w:rsidRPr="00634AF3" w:rsidRDefault="001B51A8" w:rsidP="001B51A8">
            <w:pPr>
              <w:pStyle w:val="TAL"/>
              <w:keepNext w:val="0"/>
              <w:keepLines w:val="0"/>
              <w:rPr>
                <w:rFonts w:cs="Arial"/>
                <w:sz w:val="16"/>
                <w:szCs w:val="16"/>
              </w:rPr>
            </w:pPr>
            <w:r>
              <w:rPr>
                <w:rFonts w:cs="Arial"/>
                <w:sz w:val="16"/>
                <w:szCs w:val="16"/>
              </w:rPr>
              <w:t>1615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30013ED7"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04C83F47"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00E22A22" w:rsidR="001B51A8" w:rsidRDefault="001B51A8" w:rsidP="001B51A8">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C912E5"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1409FED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2BE704F9"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3BBA3612" w:rsidR="001B51A8" w:rsidRDefault="001B51A8" w:rsidP="001B51A8">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43E19EB1" w:rsidR="001B51A8" w:rsidRDefault="001B51A8" w:rsidP="001B51A8">
            <w:pPr>
              <w:pStyle w:val="TAL"/>
              <w:keepNext w:val="0"/>
              <w:keepLines w:val="0"/>
              <w:rPr>
                <w:rFonts w:cs="Arial"/>
                <w:sz w:val="16"/>
                <w:szCs w:val="16"/>
              </w:rPr>
            </w:pPr>
            <w:r>
              <w:rPr>
                <w:rFonts w:cs="Arial"/>
                <w:sz w:val="16"/>
                <w:szCs w:val="16"/>
              </w:rPr>
              <w:t>1618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4191B7AE"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657DE3E"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064D2FE0" w:rsidR="001B51A8" w:rsidRPr="002A7EF8" w:rsidRDefault="001B51A8" w:rsidP="001B51A8">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66CCD144"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5A1BC3F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0A618216"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2569281B"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62069B09" w:rsidR="001B51A8" w:rsidRPr="00634AF3" w:rsidRDefault="001B51A8" w:rsidP="001B51A8">
            <w:pPr>
              <w:pStyle w:val="TAL"/>
              <w:keepNext w:val="0"/>
              <w:keepLines w:val="0"/>
              <w:rPr>
                <w:rFonts w:cs="Arial"/>
                <w:sz w:val="16"/>
                <w:szCs w:val="16"/>
              </w:rPr>
            </w:pPr>
            <w:r>
              <w:rPr>
                <w:rFonts w:cs="Arial"/>
                <w:sz w:val="16"/>
                <w:szCs w:val="16"/>
              </w:rPr>
              <w:t>1621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0B66AFF0"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080ADE22"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0D78A096" w:rsidR="001B51A8" w:rsidRDefault="001B51A8" w:rsidP="001B51A8">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DF9DF3"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8E8F9" w14:textId="67B55DB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8E6C27" w14:textId="33D8999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D7E9E3" w14:textId="1789B9A2" w:rsidR="001B51A8" w:rsidRDefault="001B51A8" w:rsidP="001B51A8">
            <w:pPr>
              <w:pStyle w:val="TAC"/>
              <w:keepNext w:val="0"/>
              <w:keepLines w:val="0"/>
              <w:rPr>
                <w:rFonts w:cs="Arial"/>
                <w:sz w:val="16"/>
                <w:szCs w:val="16"/>
              </w:rPr>
            </w:pPr>
            <w:r>
              <w:rPr>
                <w:rFonts w:cs="Arial"/>
                <w:sz w:val="16"/>
                <w:szCs w:val="16"/>
              </w:rPr>
              <w:t>CP-251230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47B83" w14:textId="19A34C07" w:rsidR="001B51A8" w:rsidRDefault="001B51A8" w:rsidP="001B51A8">
            <w:pPr>
              <w:pStyle w:val="TAL"/>
              <w:keepNext w:val="0"/>
              <w:keepLines w:val="0"/>
              <w:rPr>
                <w:rFonts w:cs="Arial"/>
                <w:sz w:val="16"/>
                <w:szCs w:val="16"/>
              </w:rPr>
            </w:pPr>
            <w:r>
              <w:rPr>
                <w:rFonts w:cs="Arial"/>
                <w:sz w:val="16"/>
                <w:szCs w:val="16"/>
              </w:rPr>
              <w:t>1637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732676" w14:textId="77777777"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97367D" w14:textId="28A869A8"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122709" w14:textId="5FEA25F3" w:rsidR="001B51A8" w:rsidRDefault="001B51A8" w:rsidP="001B51A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06500" w14:textId="32FA43BF"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bl>
    <w:p w14:paraId="3B177A23" w14:textId="77777777" w:rsidR="00C82647" w:rsidRDefault="00C82647"/>
    <w:sectPr w:rsidR="00C82647" w:rsidSect="00B27D4C">
      <w:headerReference w:type="default" r:id="rId9"/>
      <w:footerReference w:type="default" r:id="rId10"/>
      <w:footnotePr>
        <w:numRestart w:val="eachSect"/>
      </w:footnotePr>
      <w:pgSz w:w="11907" w:h="16840" w:code="9"/>
      <w:pgMar w:top="1416" w:right="1133" w:bottom="1133" w:left="1133" w:header="850" w:footer="340" w:gutter="0"/>
      <w:pgNumType w:start="6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50BB6" w14:textId="77777777" w:rsidR="006B4993" w:rsidRDefault="006B4993">
      <w:r>
        <w:separator/>
      </w:r>
    </w:p>
  </w:endnote>
  <w:endnote w:type="continuationSeparator" w:id="0">
    <w:p w14:paraId="773C9B38" w14:textId="77777777" w:rsidR="006B4993" w:rsidRDefault="006B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54E15EBE" w:rsidR="007E1C0D" w:rsidRDefault="007E1C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7B287" w14:textId="77777777" w:rsidR="006B4993" w:rsidRDefault="006B4993">
      <w:r>
        <w:separator/>
      </w:r>
    </w:p>
  </w:footnote>
  <w:footnote w:type="continuationSeparator" w:id="0">
    <w:p w14:paraId="0B0347F0" w14:textId="77777777" w:rsidR="006B4993" w:rsidRDefault="006B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8F8D860" w:rsidR="007E1C0D" w:rsidRDefault="007E1C0D"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V18.10.0 (2025-06)</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41BE44BA" w:rsidR="007E1C0D" w:rsidRDefault="007E1C0D"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1A8"/>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4993"/>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52F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AA1"/>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28E2"/>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DB8"/>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367C"/>
    <w:rsid w:val="00EC4C4C"/>
    <w:rsid w:val="00EC563A"/>
    <w:rsid w:val="00EC5C6C"/>
    <w:rsid w:val="00EC63D3"/>
    <w:rsid w:val="00EC6D5D"/>
    <w:rsid w:val="00ED196E"/>
    <w:rsid w:val="00ED1C40"/>
    <w:rsid w:val="00ED4B03"/>
    <w:rsid w:val="00ED5875"/>
    <w:rsid w:val="00EE1F4D"/>
    <w:rsid w:val="00EE205F"/>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175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DBB5C-BA90-463B-AEA9-21AD62706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58</Pages>
  <Words>104767</Words>
  <Characters>597175</Characters>
  <Application>Microsoft Office Word</Application>
  <DocSecurity>0</DocSecurity>
  <Lines>4976</Lines>
  <Paragraphs>1401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5</cp:revision>
  <cp:lastPrinted>2014-03-14T12:41:00Z</cp:lastPrinted>
  <dcterms:created xsi:type="dcterms:W3CDTF">2025-06-11T22:38:00Z</dcterms:created>
  <dcterms:modified xsi:type="dcterms:W3CDTF">2025-06-11T22:39:00Z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