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bookmarkStart w:id="11" w:name="_GoBack"/>
      <w:bookmarkEnd w:id="1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D51303B" w:rsidR="00AA5070" w:rsidRPr="008B1C02" w:rsidRDefault="00AA5070">
      <w:pPr>
        <w:pStyle w:val="PL"/>
      </w:pPr>
      <w:r w:rsidRPr="008B1C02">
        <w:t xml:space="preserve">  version: 1.</w:t>
      </w:r>
      <w:r w:rsidR="004826AD" w:rsidRPr="008B1C02">
        <w:t>2</w:t>
      </w:r>
      <w:r w:rsidRPr="008B1C02">
        <w:t>.</w:t>
      </w:r>
      <w:r w:rsidR="007E1C0D">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6EB4234B"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0FBAE89D"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E1C0D">
        <w:t>10</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7F7A38D4" w14:textId="77777777" w:rsidR="003A14A7" w:rsidRPr="008B1C02" w:rsidRDefault="003A14A7" w:rsidP="003A14A7">
      <w:pPr>
        <w:pStyle w:val="PL"/>
      </w:pPr>
      <w:r w:rsidRPr="008B1C02">
        <w:t xml:space="preserve">        disperReqs:</w:t>
      </w:r>
    </w:p>
    <w:p w14:paraId="0EE322C5" w14:textId="77777777" w:rsidR="003A14A7" w:rsidRPr="008B1C02" w:rsidRDefault="003A14A7" w:rsidP="003A14A7">
      <w:pPr>
        <w:pStyle w:val="PL"/>
      </w:pPr>
      <w:r w:rsidRPr="008B1C02">
        <w:t xml:space="preserve">          type: array</w:t>
      </w:r>
    </w:p>
    <w:p w14:paraId="3AB98C73" w14:textId="77777777" w:rsidR="003A14A7" w:rsidRPr="008B1C02" w:rsidRDefault="003A14A7" w:rsidP="003A14A7">
      <w:pPr>
        <w:pStyle w:val="PL"/>
      </w:pPr>
      <w:r w:rsidRPr="008B1C02">
        <w:t xml:space="preserve">          items:</w:t>
      </w:r>
    </w:p>
    <w:p w14:paraId="7B4DEA0C" w14:textId="77777777" w:rsidR="003A14A7" w:rsidRPr="008B1C02" w:rsidRDefault="003A14A7" w:rsidP="003A14A7">
      <w:pPr>
        <w:pStyle w:val="PL"/>
      </w:pPr>
      <w:r w:rsidRPr="008B1C02">
        <w:t xml:space="preserve">            $ref: 'TS29520_Nnwdaf_EventsSubscription.yaml#/components/schemas/DispersionRequirement'</w:t>
      </w:r>
    </w:p>
    <w:p w14:paraId="7718B921" w14:textId="77777777" w:rsidR="003A14A7" w:rsidRPr="008B1C02" w:rsidRDefault="003A14A7" w:rsidP="003A14A7">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lastRenderedPageBreak/>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lastRenderedPageBreak/>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lastRenderedPageBreak/>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lastRenderedPageBreak/>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lastRenderedPageBreak/>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lastRenderedPageBreak/>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lastRenderedPageBreak/>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lastRenderedPageBreak/>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lastRenderedPageBreak/>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lastRenderedPageBreak/>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lastRenderedPageBreak/>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lastRenderedPageBreak/>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lastRenderedPageBreak/>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lastRenderedPageBreak/>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lastRenderedPageBreak/>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lastRenderedPageBreak/>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lastRenderedPageBreak/>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lastRenderedPageBreak/>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lastRenderedPageBreak/>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lastRenderedPageBreak/>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lastRenderedPageBreak/>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lastRenderedPageBreak/>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lastRenderedPageBreak/>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lastRenderedPageBreak/>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lastRenderedPageBreak/>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lastRenderedPageBreak/>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lastRenderedPageBreak/>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lastRenderedPageBreak/>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lastRenderedPageBreak/>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lastRenderedPageBreak/>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lastRenderedPageBreak/>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lastRenderedPageBreak/>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lastRenderedPageBreak/>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lastRenderedPageBreak/>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lastRenderedPageBreak/>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lastRenderedPageBreak/>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lastRenderedPageBreak/>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lastRenderedPageBreak/>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lastRenderedPageBreak/>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lastRenderedPageBreak/>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lastRenderedPageBreak/>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lastRenderedPageBreak/>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lastRenderedPageBreak/>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lastRenderedPageBreak/>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lastRenderedPageBreak/>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lastRenderedPageBreak/>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lastRenderedPageBreak/>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lastRenderedPageBreak/>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lastRenderedPageBreak/>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lastRenderedPageBreak/>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lastRenderedPageBreak/>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lastRenderedPageBreak/>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lastRenderedPageBreak/>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lastRenderedPageBreak/>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lastRenderedPageBreak/>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lastRenderedPageBreak/>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lastRenderedPageBreak/>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lastRenderedPageBreak/>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lastRenderedPageBreak/>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lastRenderedPageBreak/>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C3C3B2" w:rsidR="00AA5070" w:rsidRPr="008B1C02" w:rsidRDefault="00AA5070">
      <w:pPr>
        <w:pStyle w:val="PL"/>
      </w:pPr>
      <w:r w:rsidRPr="008B1C02">
        <w:t xml:space="preserve">  version: </w:t>
      </w:r>
      <w:r w:rsidRPr="008B1C02">
        <w:rPr>
          <w:lang w:val="en-US"/>
        </w:rPr>
        <w:t>1.</w:t>
      </w:r>
      <w:r w:rsidR="007E1C0D">
        <w:rPr>
          <w:lang w:val="en-US"/>
        </w:rPr>
        <w:t>1</w:t>
      </w:r>
      <w:r w:rsidRPr="008B1C02">
        <w:rPr>
          <w:lang w:val="en-US"/>
        </w:rPr>
        <w:t>.</w:t>
      </w:r>
      <w:r w:rsidR="007E1C0D">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2C37897D"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10EC1B9" w:rsidR="00AA5070" w:rsidRPr="008B1C02" w:rsidRDefault="008153D5">
      <w:pPr>
        <w:pStyle w:val="PL"/>
      </w:pPr>
      <w:r w:rsidRPr="008B1C02">
        <w:t xml:space="preserve">    </w:t>
      </w:r>
      <w:r w:rsidR="00AA5070" w:rsidRPr="008B1C02">
        <w:t>3GPP TS 29.522 V1</w:t>
      </w:r>
      <w:r w:rsidR="007E1C0D">
        <w:t>8</w:t>
      </w:r>
      <w:r w:rsidR="00AA5070" w:rsidRPr="008B1C02">
        <w:t>.</w:t>
      </w:r>
      <w:r w:rsidR="007E1C0D">
        <w:t>10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lastRenderedPageBreak/>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337A13">
        <w:rPr>
          <w:rFonts w:cs="Courier New"/>
          <w:szCs w:val="16"/>
        </w:rPr>
        <w:t>Rm</w:t>
      </w:r>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lastRenderedPageBreak/>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lastRenderedPageBreak/>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lastRenderedPageBreak/>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lastRenderedPageBreak/>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lastRenderedPageBreak/>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lastRenderedPageBreak/>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lastRenderedPageBreak/>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3"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3"/>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4" w:name="_Toc114212762"/>
      <w:bookmarkStart w:id="275" w:name="_Toc122117151"/>
      <w:bookmarkStart w:id="276" w:name="_Toc114212763"/>
      <w:bookmarkStart w:id="277" w:name="_Toc122117152"/>
      <w:r w:rsidRPr="008B1C02">
        <w:lastRenderedPageBreak/>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lastRenderedPageBreak/>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lastRenderedPageBreak/>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lastRenderedPageBreak/>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lastRenderedPageBreak/>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lastRenderedPageBreak/>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lastRenderedPageBreak/>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lastRenderedPageBreak/>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lastRenderedPageBreak/>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lastRenderedPageBreak/>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lastRenderedPageBreak/>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lastRenderedPageBreak/>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lastRenderedPageBreak/>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lastRenderedPageBreak/>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lastRenderedPageBreak/>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8838F4B"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A1D27E8"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B90CC31"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lastRenderedPageBreak/>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lastRenderedPageBreak/>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lastRenderedPageBreak/>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lastRenderedPageBreak/>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lastRenderedPageBreak/>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lastRenderedPageBreak/>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lastRenderedPageBreak/>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lastRenderedPageBreak/>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lastRenderedPageBreak/>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lastRenderedPageBreak/>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lastRenderedPageBreak/>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lastRenderedPageBreak/>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lastRenderedPageBreak/>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lastRenderedPageBreak/>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lastRenderedPageBreak/>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lastRenderedPageBreak/>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lastRenderedPageBreak/>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lastRenderedPageBreak/>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lastRenderedPageBreak/>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lastRenderedPageBreak/>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lastRenderedPageBreak/>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lastRenderedPageBreak/>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lastRenderedPageBreak/>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lastRenderedPageBreak/>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lastRenderedPageBreak/>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lastRenderedPageBreak/>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lastRenderedPageBreak/>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lastRenderedPageBreak/>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lastRenderedPageBreak/>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lastRenderedPageBreak/>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lastRenderedPageBreak/>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lastRenderedPageBreak/>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lastRenderedPageBreak/>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lastRenderedPageBreak/>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lastRenderedPageBreak/>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lastRenderedPageBreak/>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lastRenderedPageBreak/>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lastRenderedPageBreak/>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lastRenderedPageBreak/>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lastRenderedPageBreak/>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lastRenderedPageBreak/>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lastRenderedPageBreak/>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lastRenderedPageBreak/>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lastRenderedPageBreak/>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lastRenderedPageBreak/>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lastRenderedPageBreak/>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lastRenderedPageBreak/>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lastRenderedPageBreak/>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lastRenderedPageBreak/>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lastRenderedPageBreak/>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lastRenderedPageBreak/>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Change w:id="340">
          <w:tblGrid>
            <w:gridCol w:w="790"/>
            <w:gridCol w:w="794"/>
            <w:gridCol w:w="1074"/>
            <w:gridCol w:w="521"/>
            <w:gridCol w:w="423"/>
            <w:gridCol w:w="421"/>
            <w:gridCol w:w="4857"/>
            <w:gridCol w:w="705"/>
          </w:tblGrid>
        </w:tblGridChange>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D223B" w14:paraId="0AED854D"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77777777" w:rsidR="001D223B" w:rsidRDefault="001D223B" w:rsidP="001D223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77777777" w:rsidR="001D223B" w:rsidRDefault="001D223B" w:rsidP="001D223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77777777" w:rsidR="001D223B" w:rsidRDefault="001D223B" w:rsidP="001D223B">
            <w:pPr>
              <w:pStyle w:val="TAC"/>
              <w:keepNext w:val="0"/>
              <w:keepLines w:val="0"/>
              <w:rPr>
                <w:rFonts w:cs="Arial"/>
                <w:sz w:val="16"/>
                <w:szCs w:val="16"/>
              </w:rPr>
            </w:pPr>
            <w:r>
              <w:rPr>
                <w:rFonts w:cs="Arial"/>
                <w:sz w:val="16"/>
                <w:szCs w:val="16"/>
              </w:rPr>
              <w:t>CP-251</w:t>
            </w:r>
            <w:r w:rsidRPr="001D223B">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681FDCCF" w:rsidR="001D223B" w:rsidRPr="00634AF3" w:rsidRDefault="001D223B" w:rsidP="001D223B">
            <w:pPr>
              <w:pStyle w:val="TAL"/>
              <w:keepNext w:val="0"/>
              <w:keepLines w:val="0"/>
              <w:rPr>
                <w:rFonts w:cs="Arial"/>
                <w:sz w:val="16"/>
                <w:szCs w:val="16"/>
              </w:rPr>
            </w:pPr>
            <w:r>
              <w:rPr>
                <w:rFonts w:cs="Arial"/>
                <w:sz w:val="16"/>
                <w:szCs w:val="16"/>
              </w:rPr>
              <w:t>1615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77777777" w:rsidR="001D223B" w:rsidRDefault="001D223B" w:rsidP="001D223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5607A556" w:rsidR="001D223B" w:rsidRDefault="001D223B" w:rsidP="001D223B">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77777777" w:rsidR="001D223B" w:rsidRDefault="001D223B" w:rsidP="001D223B">
            <w:pPr>
              <w:pStyle w:val="TAL"/>
              <w:keepNext w:val="0"/>
              <w:keepLines w:val="0"/>
              <w:rPr>
                <w:rFonts w:cs="Arial"/>
                <w:sz w:val="16"/>
                <w:szCs w:val="16"/>
              </w:rPr>
            </w:pPr>
            <w:r w:rsidRPr="002A7EF8">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D223B" w:rsidRPr="001D223B" w:rsidRDefault="001D223B" w:rsidP="001D223B">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D223B" w14:paraId="27E19F28"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7777777" w:rsidR="001D223B" w:rsidRDefault="001D223B" w:rsidP="001D223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77777777" w:rsidR="001D223B" w:rsidRDefault="001D223B" w:rsidP="001D223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77777777" w:rsidR="001D223B" w:rsidRDefault="001D223B" w:rsidP="001D223B">
            <w:pPr>
              <w:pStyle w:val="TAC"/>
              <w:keepNext w:val="0"/>
              <w:keepLines w:val="0"/>
              <w:rPr>
                <w:rFonts w:cs="Arial"/>
                <w:sz w:val="16"/>
                <w:szCs w:val="16"/>
              </w:rPr>
            </w:pPr>
            <w:r>
              <w:rPr>
                <w:rFonts w:cs="Arial"/>
                <w:sz w:val="16"/>
                <w:szCs w:val="16"/>
              </w:rPr>
              <w:t>CP-251</w:t>
            </w:r>
            <w:r w:rsidRPr="001D223B">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BC7416E" w:rsidR="001D223B" w:rsidRPr="00634AF3" w:rsidRDefault="001D223B" w:rsidP="001D223B">
            <w:pPr>
              <w:pStyle w:val="TAL"/>
              <w:keepNext w:val="0"/>
              <w:keepLines w:val="0"/>
              <w:rPr>
                <w:rFonts w:cs="Arial"/>
                <w:sz w:val="16"/>
                <w:szCs w:val="16"/>
              </w:rPr>
            </w:pPr>
            <w:r>
              <w:rPr>
                <w:rFonts w:cs="Arial"/>
                <w:sz w:val="16"/>
                <w:szCs w:val="16"/>
              </w:rPr>
              <w:t>1618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77777777" w:rsidR="001D223B" w:rsidRDefault="001D223B" w:rsidP="001D223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34FC3B34" w:rsidR="001D223B" w:rsidRDefault="001D223B" w:rsidP="001D223B">
            <w:pPr>
              <w:pStyle w:val="TAC"/>
              <w:keepNext w:val="0"/>
              <w:keepLines w:val="0"/>
              <w:rPr>
                <w:rFonts w:cs="Arial"/>
                <w:sz w:val="16"/>
                <w:szCs w:val="16"/>
              </w:rPr>
            </w:pPr>
            <w:r w:rsidRPr="0064108C">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77777777" w:rsidR="001D223B" w:rsidRDefault="001D223B" w:rsidP="001D223B">
            <w:pPr>
              <w:pStyle w:val="TAL"/>
              <w:keepNext w:val="0"/>
              <w:keepLines w:val="0"/>
              <w:rPr>
                <w:rFonts w:cs="Arial"/>
                <w:sz w:val="16"/>
                <w:szCs w:val="16"/>
              </w:rPr>
            </w:pPr>
            <w:r w:rsidRPr="002A7EF8">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D223B" w:rsidRPr="001D223B" w:rsidRDefault="001D223B" w:rsidP="001D223B">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D223B" w14:paraId="22C912E5"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77777777" w:rsidR="001D223B" w:rsidRDefault="001D223B" w:rsidP="001D223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77777777" w:rsidR="001D223B" w:rsidRDefault="001D223B" w:rsidP="001D223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77777777" w:rsidR="001D223B" w:rsidRDefault="001D223B" w:rsidP="001D223B">
            <w:pPr>
              <w:pStyle w:val="TAC"/>
              <w:keepNext w:val="0"/>
              <w:keepLines w:val="0"/>
              <w:rPr>
                <w:rFonts w:cs="Arial"/>
                <w:sz w:val="16"/>
                <w:szCs w:val="16"/>
              </w:rPr>
            </w:pPr>
            <w:r>
              <w:rPr>
                <w:rFonts w:cs="Arial"/>
                <w:sz w:val="16"/>
                <w:szCs w:val="16"/>
              </w:rPr>
              <w:t>CP-251</w:t>
            </w:r>
            <w:r w:rsidRPr="001D223B">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18CEDFC3" w:rsidR="001D223B" w:rsidRDefault="001D223B" w:rsidP="001D223B">
            <w:pPr>
              <w:pStyle w:val="TAL"/>
              <w:keepNext w:val="0"/>
              <w:keepLines w:val="0"/>
              <w:rPr>
                <w:rFonts w:cs="Arial"/>
                <w:sz w:val="16"/>
                <w:szCs w:val="16"/>
              </w:rPr>
            </w:pPr>
            <w:r>
              <w:rPr>
                <w:rFonts w:cs="Arial"/>
                <w:sz w:val="16"/>
                <w:szCs w:val="16"/>
              </w:rPr>
              <w:t>1621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77777777" w:rsidR="001D223B" w:rsidRDefault="001D223B" w:rsidP="001D223B">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7BC6890" w:rsidR="001D223B" w:rsidRDefault="001D223B" w:rsidP="001D223B">
            <w:pPr>
              <w:pStyle w:val="TAC"/>
              <w:keepNext w:val="0"/>
              <w:keepLines w:val="0"/>
              <w:rPr>
                <w:rFonts w:cs="Arial"/>
                <w:sz w:val="16"/>
                <w:szCs w:val="16"/>
              </w:rPr>
            </w:pPr>
            <w:r w:rsidRPr="0064108C">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77777777" w:rsidR="001D223B" w:rsidRPr="002A7EF8" w:rsidRDefault="001D223B" w:rsidP="001D223B">
            <w:pPr>
              <w:pStyle w:val="TAL"/>
              <w:keepNext w:val="0"/>
              <w:keepLines w:val="0"/>
              <w:rPr>
                <w:rFonts w:cs="Arial"/>
                <w:sz w:val="16"/>
                <w:szCs w:val="16"/>
              </w:rPr>
            </w:pPr>
            <w:r w:rsidRPr="002A7EF8">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D223B" w:rsidRPr="001D223B" w:rsidRDefault="001D223B" w:rsidP="001D223B">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D223B" w14:paraId="66CCD144"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77777777" w:rsidR="001D223B" w:rsidRDefault="001D223B" w:rsidP="001D223B">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77777777" w:rsidR="001D223B" w:rsidRDefault="001D223B" w:rsidP="001D223B">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77777777" w:rsidR="001D223B" w:rsidRDefault="001D223B" w:rsidP="001D223B">
            <w:pPr>
              <w:pStyle w:val="TAC"/>
              <w:keepNext w:val="0"/>
              <w:keepLines w:val="0"/>
              <w:rPr>
                <w:rFonts w:cs="Arial"/>
                <w:sz w:val="16"/>
                <w:szCs w:val="16"/>
              </w:rPr>
            </w:pPr>
            <w:r>
              <w:rPr>
                <w:rFonts w:cs="Arial"/>
                <w:sz w:val="16"/>
                <w:szCs w:val="16"/>
              </w:rPr>
              <w:t>CP-251</w:t>
            </w:r>
            <w:r w:rsidRPr="001D223B">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463A6481" w:rsidR="001D223B" w:rsidRPr="00634AF3" w:rsidRDefault="001D223B" w:rsidP="001D223B">
            <w:pPr>
              <w:pStyle w:val="TAL"/>
              <w:keepNext w:val="0"/>
              <w:keepLines w:val="0"/>
              <w:rPr>
                <w:rFonts w:cs="Arial"/>
                <w:sz w:val="16"/>
                <w:szCs w:val="16"/>
              </w:rPr>
            </w:pPr>
            <w:r>
              <w:rPr>
                <w:rFonts w:cs="Arial"/>
                <w:sz w:val="16"/>
                <w:szCs w:val="16"/>
              </w:rPr>
              <w:t>1637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77777777" w:rsidR="001D223B" w:rsidRDefault="001D223B" w:rsidP="001D223B">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77777777" w:rsidR="001D223B" w:rsidRDefault="001D223B" w:rsidP="001D223B">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77777777" w:rsidR="001D223B" w:rsidRDefault="001D223B" w:rsidP="001D223B">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D223B" w:rsidRPr="001D223B" w:rsidRDefault="001D223B" w:rsidP="001D223B">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bl>
    <w:p w14:paraId="3B177A23" w14:textId="77777777" w:rsidR="00C82647" w:rsidRDefault="00C82647"/>
    <w:sectPr w:rsidR="00C82647" w:rsidSect="00B27D4C">
      <w:headerReference w:type="default" r:id="rId9"/>
      <w:footerReference w:type="default" r:id="rId10"/>
      <w:footnotePr>
        <w:numRestart w:val="eachSect"/>
      </w:footnotePr>
      <w:pgSz w:w="11907" w:h="16840" w:code="9"/>
      <w:pgMar w:top="1416" w:right="1133" w:bottom="1133" w:left="1133" w:header="850" w:footer="340" w:gutter="0"/>
      <w:pgNumType w:start="6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E8005" w14:textId="77777777" w:rsidR="004E0CFF" w:rsidRDefault="004E0CFF">
      <w:r>
        <w:separator/>
      </w:r>
    </w:p>
  </w:endnote>
  <w:endnote w:type="continuationSeparator" w:id="0">
    <w:p w14:paraId="286C7426" w14:textId="77777777" w:rsidR="004E0CFF" w:rsidRDefault="004E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54E15EBE" w:rsidR="007E1C0D" w:rsidRDefault="007E1C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DAA3A" w14:textId="77777777" w:rsidR="004E0CFF" w:rsidRDefault="004E0CFF">
      <w:r>
        <w:separator/>
      </w:r>
    </w:p>
  </w:footnote>
  <w:footnote w:type="continuationSeparator" w:id="0">
    <w:p w14:paraId="2B7583C5" w14:textId="77777777" w:rsidR="004E0CFF" w:rsidRDefault="004E0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8F8D860" w:rsidR="007E1C0D" w:rsidRDefault="007E1C0D"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V18.10.0 (2025-06)</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41BE44BA" w:rsidR="007E1C0D" w:rsidRDefault="007E1C0D"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0CFF"/>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3724"/>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655"/>
    <w:rsid w:val="00CB5C48"/>
    <w:rsid w:val="00CB6352"/>
    <w:rsid w:val="00CB7E99"/>
    <w:rsid w:val="00CC0DD2"/>
    <w:rsid w:val="00CC2838"/>
    <w:rsid w:val="00CD0D9F"/>
    <w:rsid w:val="00CD1055"/>
    <w:rsid w:val="00CD339F"/>
    <w:rsid w:val="00CD4D97"/>
    <w:rsid w:val="00CD552A"/>
    <w:rsid w:val="00CD6BCB"/>
    <w:rsid w:val="00CE1240"/>
    <w:rsid w:val="00CE1C4C"/>
    <w:rsid w:val="00CE28E2"/>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1D1A"/>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7BC"/>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175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42A03-D39A-4DD0-BA82-BEF3C1470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233</Pages>
  <Words>104757</Words>
  <Characters>597120</Characters>
  <Application>Microsoft Office Word</Application>
  <DocSecurity>0</DocSecurity>
  <Lines>4976</Lines>
  <Paragraphs>1400</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2014-03-14T12:41:00Z</cp:lastPrinted>
  <dcterms:created xsi:type="dcterms:W3CDTF">2025-05-29T13:20:00Z</dcterms:created>
  <dcterms:modified xsi:type="dcterms:W3CDTF">2025-05-29T13:20:00Z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