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5A0E0E48" w:rsidR="00AA5070" w:rsidRPr="008B1C02" w:rsidRDefault="00AA5070">
      <w:pPr>
        <w:pStyle w:val="PL"/>
      </w:pPr>
      <w:r w:rsidRPr="008B1C02">
        <w:t xml:space="preserve">  version: 1.</w:t>
      </w:r>
      <w:r w:rsidR="00E01459">
        <w:t>4</w:t>
      </w:r>
      <w:r w:rsidRPr="008B1C02">
        <w:t>.</w:t>
      </w:r>
      <w:r w:rsidR="00C83180">
        <w:t>0</w:t>
      </w:r>
      <w:r w:rsidR="00E01459">
        <w:t>-alpha.</w:t>
      </w:r>
      <w:r w:rsidR="00CD62FB">
        <w:t>2</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6846B9EB"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C575D6F" w:rsidR="00AA5070" w:rsidRPr="008B1C02" w:rsidRDefault="008153D5">
      <w:pPr>
        <w:pStyle w:val="PL"/>
      </w:pPr>
      <w:r w:rsidRPr="008B1C02">
        <w:t xml:space="preserve">    </w:t>
      </w:r>
      <w:r w:rsidR="00AA5070" w:rsidRPr="008B1C02">
        <w:t>3GPP TS 29.522 V1</w:t>
      </w:r>
      <w:r w:rsidR="00E01459">
        <w:t>9</w:t>
      </w:r>
      <w:r w:rsidR="00AA5070" w:rsidRPr="008B1C02">
        <w:t>.</w:t>
      </w:r>
      <w:r w:rsidR="00CD62FB">
        <w:t>2</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'{$request.body#/notifUri}':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lastRenderedPageBreak/>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lastRenderedPageBreak/>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lastRenderedPageBreak/>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E0248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oneOf:</w:t>
      </w:r>
    </w:p>
    <w:p w14:paraId="73E577D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[dnaiChgType]</w:t>
      </w:r>
    </w:p>
    <w:p w14:paraId="4532C95F"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r>
        <w:rPr>
          <w:rFonts w:ascii="Courier New" w:hAnsi="Courier New"/>
          <w:sz w:val="16"/>
        </w:rPr>
        <w:t>traffRouteReqOutcome</w:t>
      </w:r>
      <w:r w:rsidRPr="004C7DF3">
        <w:rPr>
          <w:rFonts w:ascii="Courier New" w:hAnsi="Courier New"/>
          <w:sz w:val="16"/>
        </w:rPr>
        <w: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lastRenderedPageBreak/>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3EA86F33" w:rsidR="008D1F45" w:rsidRDefault="008D1F45" w:rsidP="008D1F45">
      <w:pPr>
        <w:pStyle w:val="PL"/>
      </w:pPr>
      <w:r>
        <w:rPr>
          <w:rFonts w:eastAsia="Courier New"/>
        </w:rPr>
        <w:lastRenderedPageBreak/>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5EBEC560"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lastRenderedPageBreak/>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lastRenderedPageBreak/>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7A6E983" w:rsidR="00AA5070" w:rsidRPr="008B1C02" w:rsidRDefault="00AA5070">
      <w:pPr>
        <w:pStyle w:val="PL"/>
      </w:pPr>
      <w:r w:rsidRPr="008B1C02">
        <w:t xml:space="preserve">  version: 1.</w:t>
      </w:r>
      <w:r w:rsidR="00852A9F">
        <w:t>3</w:t>
      </w:r>
      <w:r w:rsidRPr="008B1C02">
        <w:t>.</w:t>
      </w:r>
      <w:r w:rsidR="00852A9F">
        <w:t>0-alpha.</w:t>
      </w:r>
      <w:r w:rsidR="00CD62FB">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2C40A1FF"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46937367"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CD62FB">
        <w:t>2</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lastRenderedPageBreak/>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lastRenderedPageBreak/>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lastRenderedPageBreak/>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lastRenderedPageBreak/>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lastRenderedPageBreak/>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lastRenderedPageBreak/>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lastRenderedPageBreak/>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lastRenderedPageBreak/>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lastRenderedPageBreak/>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lastRenderedPageBreak/>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lastRenderedPageBreak/>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lastRenderedPageBreak/>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lastRenderedPageBreak/>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lastRenderedPageBreak/>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lastRenderedPageBreak/>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lastRenderedPageBreak/>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lastRenderedPageBreak/>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lastRenderedPageBreak/>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lastRenderedPageBreak/>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lastRenderedPageBreak/>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lastRenderedPageBreak/>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lastRenderedPageBreak/>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lastRenderedPageBreak/>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lastRenderedPageBreak/>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lastRenderedPageBreak/>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lastRenderedPageBreak/>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lastRenderedPageBreak/>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lastRenderedPageBreak/>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lastRenderedPageBreak/>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lastRenderedPageBreak/>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lastRenderedPageBreak/>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lastRenderedPageBreak/>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lastRenderedPageBreak/>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lastRenderedPageBreak/>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lastRenderedPageBreak/>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lastRenderedPageBreak/>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lastRenderedPageBreak/>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lastRenderedPageBreak/>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lastRenderedPageBreak/>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lastRenderedPageBreak/>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lastRenderedPageBreak/>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21BF0000" w:rsidR="00AA5070" w:rsidRPr="008B1C02" w:rsidRDefault="00AA5070">
      <w:pPr>
        <w:pStyle w:val="PL"/>
      </w:pPr>
      <w:r w:rsidRPr="008B1C02">
        <w:t xml:space="preserve">  version: 1.</w:t>
      </w:r>
      <w:r w:rsidR="00852A9F">
        <w:t>3</w:t>
      </w:r>
      <w:r w:rsidRPr="008B1C02">
        <w:t>.</w:t>
      </w:r>
      <w:r w:rsidR="00852A9F">
        <w:t>0-alpha.</w:t>
      </w:r>
      <w:r w:rsidR="00CD62FB">
        <w:t>2</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5567486B"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765220E3"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CD62FB">
        <w:t>2</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lastRenderedPageBreak/>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lastRenderedPageBreak/>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lastRenderedPageBreak/>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lastRenderedPageBreak/>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lastRenderedPageBreak/>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lastRenderedPageBreak/>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lastRenderedPageBreak/>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lastRenderedPageBreak/>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lastRenderedPageBreak/>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lastRenderedPageBreak/>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47C49382"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lastRenderedPageBreak/>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lastRenderedPageBreak/>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lastRenderedPageBreak/>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lastRenderedPageBreak/>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lastRenderedPageBreak/>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lastRenderedPageBreak/>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lastRenderedPageBreak/>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lastRenderedPageBreak/>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lastRenderedPageBreak/>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lastRenderedPageBreak/>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lastRenderedPageBreak/>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lastRenderedPageBreak/>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5B5BC38F" w:rsidR="00AA5070" w:rsidRPr="008B1C02" w:rsidRDefault="00AA5070">
      <w:pPr>
        <w:pStyle w:val="PL"/>
      </w:pPr>
      <w:r w:rsidRPr="008B1C02">
        <w:t xml:space="preserve">  title: 3gpp-time-sync</w:t>
      </w:r>
    </w:p>
    <w:p w14:paraId="7E4E784F" w14:textId="543C159A"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627A3D">
        <w:rPr>
          <w:lang w:val="en-US"/>
        </w:rPr>
        <w:t>2</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20159887"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627A3D">
        <w:t>1</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lastRenderedPageBreak/>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lastRenderedPageBreak/>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lastRenderedPageBreak/>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lastRenderedPageBreak/>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lastRenderedPageBreak/>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lastRenderedPageBreak/>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lastRenderedPageBreak/>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lastRenderedPageBreak/>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lastRenderedPageBreak/>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lastRenderedPageBreak/>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lastRenderedPageBreak/>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lastRenderedPageBreak/>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lastRenderedPageBreak/>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lastRenderedPageBreak/>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5F6E7B" w:rsidRDefault="00AF0A6D" w:rsidP="00AF0A6D">
      <w:pPr>
        <w:pStyle w:val="PL"/>
        <w:rPr>
          <w:lang w:val="fr-FR"/>
        </w:rPr>
      </w:pPr>
      <w:r w:rsidRPr="00BD6F46">
        <w:t xml:space="preserve">          </w:t>
      </w:r>
      <w:r w:rsidRPr="005F6E7B">
        <w:rPr>
          <w:lang w:val="fr-FR"/>
        </w:rPr>
        <w:t>- ACCEPTABLE</w:t>
      </w:r>
    </w:p>
    <w:p w14:paraId="59C9E6FC" w14:textId="77777777" w:rsidR="00AF0A6D" w:rsidRPr="005F6E7B" w:rsidRDefault="00AF0A6D" w:rsidP="00AF0A6D">
      <w:pPr>
        <w:pStyle w:val="PL"/>
        <w:rPr>
          <w:lang w:val="fr-FR" w:eastAsia="zh-CN"/>
        </w:rPr>
      </w:pPr>
      <w:r w:rsidRPr="005F6E7B">
        <w:rPr>
          <w:lang w:val="fr-FR"/>
        </w:rPr>
        <w:t xml:space="preserve">          - NON_ACCEPTABLE</w:t>
      </w:r>
    </w:p>
    <w:p w14:paraId="31AF264B" w14:textId="77777777" w:rsidR="00AF0A6D" w:rsidRPr="005F6E7B" w:rsidRDefault="00AF0A6D" w:rsidP="00AF0A6D">
      <w:pPr>
        <w:pStyle w:val="PL"/>
        <w:rPr>
          <w:lang w:val="fr-FR"/>
        </w:rPr>
      </w:pPr>
      <w:r w:rsidRPr="005F6E7B">
        <w:rPr>
          <w:lang w:val="fr-FR"/>
        </w:rPr>
        <w:t xml:space="preserve">      - type: string</w:t>
      </w:r>
    </w:p>
    <w:p w14:paraId="275CCF6F" w14:textId="77777777" w:rsidR="00125E00" w:rsidRPr="005F6E7B" w:rsidRDefault="00125E00" w:rsidP="00125E00">
      <w:pPr>
        <w:pStyle w:val="PL"/>
        <w:rPr>
          <w:lang w:val="fr-FR"/>
        </w:rPr>
      </w:pPr>
      <w:r w:rsidRPr="005F6E7B">
        <w:rPr>
          <w:lang w:val="fr-FR"/>
        </w:rPr>
        <w:t xml:space="preserve">        description: &gt;</w:t>
      </w:r>
    </w:p>
    <w:p w14:paraId="2E8E940A" w14:textId="77777777" w:rsidR="00DB56E1" w:rsidRPr="008B1C02" w:rsidRDefault="00DB56E1" w:rsidP="00DB56E1">
      <w:pPr>
        <w:pStyle w:val="PL"/>
      </w:pPr>
      <w:r w:rsidRPr="005F6E7B">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lastRenderedPageBreak/>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lastRenderedPageBreak/>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lastRenderedPageBreak/>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lastRenderedPageBreak/>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lastRenderedPageBreak/>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3BE5AF63"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3B1F661C"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2DEA2085"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CD62FB">
        <w:t>2</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lastRenderedPageBreak/>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lastRenderedPageBreak/>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lastRenderedPageBreak/>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lastRenderedPageBreak/>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7DDFE455" w14:textId="77777777" w:rsidR="009045F7" w:rsidRDefault="009045F7" w:rsidP="009045F7">
      <w:pPr>
        <w:pStyle w:val="PL"/>
      </w:pPr>
      <w:r>
        <w:t xml:space="preserve">        sliceSelReq:</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7777777" w:rsidR="009045F7" w:rsidRPr="008B1C02" w:rsidRDefault="009045F7" w:rsidP="009045F7">
      <w:pPr>
        <w:pStyle w:val="PL"/>
        <w:rPr>
          <w:rFonts w:cs="Courier New"/>
          <w:szCs w:val="16"/>
        </w:rPr>
      </w:pPr>
      <w:r w:rsidRPr="008B1C02">
        <w:rPr>
          <w:rFonts w:cs="Courier New"/>
          <w:szCs w:val="16"/>
        </w:rPr>
        <w:t xml:space="preserve">        - required: [</w:t>
      </w:r>
      <w:r>
        <w:t>sliceSelReq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lastRenderedPageBreak/>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B0FC6D8" w14:textId="77777777" w:rsidR="009045F7" w:rsidRPr="00D27E6F" w:rsidRDefault="009045F7" w:rsidP="009045F7">
      <w:pPr>
        <w:pStyle w:val="PL"/>
        <w:rPr>
          <w:rFonts w:cs="Courier New"/>
          <w:szCs w:val="16"/>
        </w:rPr>
      </w:pPr>
      <w:r w:rsidRPr="00D27E6F">
        <w:rPr>
          <w:rFonts w:cs="Courier New"/>
          <w:szCs w:val="16"/>
        </w:rPr>
        <w:t xml:space="preserve">        sliceSelReq:</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28DE0A3C" w14:textId="77777777" w:rsidR="009045F7" w:rsidRDefault="009045F7" w:rsidP="009045F7">
      <w:pPr>
        <w:pStyle w:val="PL"/>
        <w:rPr>
          <w:rFonts w:cs="Courier New"/>
          <w:szCs w:val="16"/>
        </w:rPr>
      </w:pPr>
    </w:p>
    <w:p w14:paraId="693B5D63" w14:textId="77777777"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257A84A5" w14:textId="77777777" w:rsidR="009045F7" w:rsidRPr="00D27E6F" w:rsidRDefault="009045F7" w:rsidP="009045F7">
      <w:pPr>
        <w:pStyle w:val="PL"/>
        <w:rPr>
          <w:rFonts w:cs="Courier New"/>
          <w:szCs w:val="16"/>
        </w:rPr>
      </w:pPr>
      <w:r w:rsidRPr="00D27E6F">
        <w:rPr>
          <w:rFonts w:cs="Courier New"/>
          <w:szCs w:val="16"/>
        </w:rPr>
        <w:t xml:space="preserve">      description: </w:t>
      </w:r>
      <w:r>
        <w:rPr>
          <w:rFonts w:cs="Courier New"/>
          <w:szCs w:val="16"/>
        </w:rPr>
        <w:t>Represents</w:t>
      </w:r>
      <w:r w:rsidRPr="00D27E6F">
        <w:rPr>
          <w:rFonts w:cs="Courier New"/>
          <w:szCs w:val="16"/>
        </w:rPr>
        <w:t xml:space="preserve"> the AF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1ECD250" w:rsidR="001503E5" w:rsidRPr="008B1C02" w:rsidRDefault="001503E5" w:rsidP="001503E5">
      <w:pPr>
        <w:pStyle w:val="PL"/>
      </w:pPr>
      <w:r w:rsidRPr="008B1C02">
        <w:t xml:space="preserve">  version: 1.</w:t>
      </w:r>
      <w:r w:rsidR="00CD62FB">
        <w:t>2</w:t>
      </w:r>
      <w:r w:rsidRPr="008B1C02">
        <w:t>.</w:t>
      </w:r>
      <w:r w:rsidR="00582B20">
        <w:t>0</w:t>
      </w:r>
      <w:r w:rsidR="00CD62FB">
        <w:t>-alpha.1</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213DC73F" w:rsidR="001503E5" w:rsidRPr="008B1C02" w:rsidRDefault="001503E5" w:rsidP="001503E5">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69FE338D"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CD62FB">
        <w:rPr>
          <w:rFonts w:eastAsia="DengXian"/>
        </w:rPr>
        <w:t>2</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lastRenderedPageBreak/>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lastRenderedPageBreak/>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lastRenderedPageBreak/>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lastRenderedPageBreak/>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lastRenderedPageBreak/>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p w14:paraId="5524DEC3" w14:textId="77777777"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sliceReplReqs</w:t>
      </w:r>
      <w:r w:rsidRPr="008B1C02">
        <w:rPr>
          <w:rFonts w:cs="Courier New"/>
          <w:szCs w:val="16"/>
        </w:rPr>
        <w:t>:</w:t>
      </w:r>
    </w:p>
    <w:p w14:paraId="55807EC2" w14:textId="0282B503"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SliceReplReqs</w:t>
      </w:r>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6D78DDE9" w:rsidR="001503E5" w:rsidRPr="008B1C02" w:rsidRDefault="008705F7" w:rsidP="008705F7">
      <w:pPr>
        <w:pStyle w:val="PL"/>
      </w:pPr>
      <w:r w:rsidRPr="008B1C02">
        <w:t xml:space="preserve">        - required: [</w:t>
      </w:r>
      <w:r>
        <w:rPr>
          <w:rFonts w:cs="Courier New"/>
          <w:szCs w:val="16"/>
        </w:rPr>
        <w:t>sliceReplReqs</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lastRenderedPageBreak/>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4C0EE5F4" w14:textId="77777777"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sliceReplReqsRm</w:t>
      </w:r>
      <w:r w:rsidRPr="008B1C02">
        <w:rPr>
          <w:rFonts w:cs="Courier New"/>
          <w:szCs w:val="16"/>
        </w:rPr>
        <w:t>:</w:t>
      </w:r>
    </w:p>
    <w:p w14:paraId="7298A3F2" w14:textId="77777777" w:rsidR="00F23646" w:rsidRPr="000A0A5F" w:rsidRDefault="00F23646" w:rsidP="00F23646">
      <w:pPr>
        <w:pStyle w:val="PL"/>
      </w:pPr>
      <w:r w:rsidRPr="008B1C02">
        <w:rPr>
          <w:rFonts w:cs="Courier New"/>
          <w:szCs w:val="16"/>
        </w:rPr>
        <w:t xml:space="preserve">          $ref: 'TS29522_AMPolicyAuthorization.yaml#/components/schemas/</w:t>
      </w:r>
      <w:r>
        <w:rPr>
          <w:rFonts w:cs="Courier New"/>
          <w:szCs w:val="16"/>
        </w:rPr>
        <w:t>SliceReplReqsRm</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0BED016" w14:textId="77777777" w:rsidR="00F23646" w:rsidRPr="008B1C02" w:rsidRDefault="00F23646" w:rsidP="00F23646">
      <w:pPr>
        <w:pStyle w:val="PL"/>
      </w:pPr>
      <w:r w:rsidRPr="008B1C02">
        <w:t xml:space="preserve">          $ref: 'TS29534_Npcf_AMPolicyAuthorization.yaml#/components/schemas/</w:t>
      </w:r>
      <w:r>
        <w:rPr>
          <w:rFonts w:cs="Courier New"/>
          <w:szCs w:val="16"/>
        </w:rPr>
        <w:t>SliceReplOutcome</w:t>
      </w:r>
      <w:r w:rsidRPr="008B1C02">
        <w:t>'</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5114F281" w14:textId="77777777" w:rsidR="00F23646" w:rsidRPr="008B1C02" w:rsidRDefault="001503E5" w:rsidP="00F23646">
      <w:pPr>
        <w:pStyle w:val="PL"/>
      </w:pPr>
      <w:r w:rsidRPr="008B1C02">
        <w:t xml:space="preserve">            - SERVICE_AREA_COVRG_OUTCOME</w:t>
      </w:r>
    </w:p>
    <w:p w14:paraId="0291C7CC" w14:textId="2BA81C9A" w:rsidR="001503E5" w:rsidRPr="008B1C02" w:rsidRDefault="00F23646" w:rsidP="00F23646">
      <w:pPr>
        <w:pStyle w:val="PL"/>
      </w:pPr>
      <w:r w:rsidRPr="008B1C02">
        <w:t xml:space="preserve">            - </w:t>
      </w:r>
      <w:r>
        <w:t>SLICE_REPLACE_OUTCOME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lastRenderedPageBreak/>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55731E05" w14:textId="14316C47" w:rsidR="00F23646" w:rsidRDefault="00063623" w:rsidP="00F23646">
      <w:pPr>
        <w:pStyle w:val="PL"/>
      </w:pPr>
      <w:r w:rsidRPr="008B1C02">
        <w:t xml:space="preserve">            is not used to encode content defined in the present version of this API.</w:t>
      </w:r>
    </w:p>
    <w:p w14:paraId="3C538D71" w14:textId="77777777" w:rsidR="00F23646" w:rsidRDefault="00F23646" w:rsidP="00F23646">
      <w:pPr>
        <w:pStyle w:val="PL"/>
      </w:pPr>
      <w:r>
        <w:t xml:space="preserve">      description: |</w:t>
      </w:r>
    </w:p>
    <w:p w14:paraId="6C6609E8" w14:textId="77777777" w:rsidR="00F23646" w:rsidRDefault="00F23646" w:rsidP="00F23646">
      <w:pPr>
        <w:pStyle w:val="PL"/>
      </w:pPr>
      <w:r>
        <w:t xml:space="preserve">        Represents the NEF notification event to the NF service consumer.  </w:t>
      </w:r>
    </w:p>
    <w:p w14:paraId="2196EBAA" w14:textId="77777777" w:rsidR="00F23646" w:rsidRDefault="00F23646" w:rsidP="00F23646">
      <w:pPr>
        <w:pStyle w:val="PL"/>
      </w:pPr>
      <w:r>
        <w:t xml:space="preserve">        Possible values are:</w:t>
      </w:r>
    </w:p>
    <w:p w14:paraId="35DB9F44" w14:textId="77777777" w:rsidR="00F23646" w:rsidRDefault="00F23646" w:rsidP="00F23646">
      <w:pPr>
        <w:pStyle w:val="PL"/>
      </w:pPr>
      <w:r>
        <w:t xml:space="preserve">        - SERVICE_AREA_COVRG_OUTCOME: Indicates the Service Area Coverage outcome.</w:t>
      </w:r>
    </w:p>
    <w:p w14:paraId="4579CA9F" w14:textId="77777777" w:rsidR="00F23646" w:rsidRPr="007717B2" w:rsidRDefault="00F23646" w:rsidP="00F23646">
      <w:pPr>
        <w:pStyle w:val="PL"/>
      </w:pPr>
      <w:r>
        <w:t xml:space="preserve">        </w:t>
      </w:r>
      <w:r w:rsidRPr="007717B2">
        <w:t xml:space="preserve">- </w:t>
      </w:r>
      <w:r>
        <w:t>SLICE_REPLACE_OUTCOME</w:t>
      </w:r>
      <w:r w:rsidRPr="007717B2">
        <w:t xml:space="preserve">: </w:t>
      </w:r>
      <w:r>
        <w:t>Indicates the AF requested Network Slice replacement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lastRenderedPageBreak/>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lastRenderedPageBreak/>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lastRenderedPageBreak/>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lastRenderedPageBreak/>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lastRenderedPageBreak/>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lastRenderedPageBreak/>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lastRenderedPageBreak/>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lastRenderedPageBreak/>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lastRenderedPageBreak/>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lastRenderedPageBreak/>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lastRenderedPageBreak/>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lastRenderedPageBreak/>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lastRenderedPageBreak/>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lastRenderedPageBreak/>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6EA7926"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r w:rsidR="00CD62FB">
        <w:rPr>
          <w:lang w:val="en-US"/>
        </w:rPr>
        <w:t>2</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0EC71307"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06319DBB"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CD62FB">
        <w:t>2</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lastRenderedPageBreak/>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lastRenderedPageBreak/>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lastRenderedPageBreak/>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lastRenderedPageBreak/>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2"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lastRenderedPageBreak/>
        <w:t xml:space="preserve">            deployment information.</w:t>
      </w:r>
      <w:bookmarkEnd w:id="272"/>
    </w:p>
    <w:p w14:paraId="5C22E4FF" w14:textId="77777777" w:rsidR="00CC6A96" w:rsidRDefault="00CC6A96" w:rsidP="00CC6A96">
      <w:pPr>
        <w:pStyle w:val="PL"/>
      </w:pPr>
      <w:r>
        <w:t xml:space="preserve">        </w:t>
      </w:r>
      <w:bookmarkStart w:id="273"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3"/>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4" w:name="_Toc114212762"/>
      <w:bookmarkStart w:id="275" w:name="_Toc122117151"/>
      <w:bookmarkStart w:id="276" w:name="_Toc114212763"/>
      <w:bookmarkStart w:id="277"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lastRenderedPageBreak/>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lastRenderedPageBreak/>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lastRenderedPageBreak/>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lastRenderedPageBreak/>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lastRenderedPageBreak/>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lastRenderedPageBreak/>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lastRenderedPageBreak/>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lastRenderedPageBreak/>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lastRenderedPageBreak/>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lastRenderedPageBreak/>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lastRenderedPageBreak/>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lastRenderedPageBreak/>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lastRenderedPageBreak/>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lastRenderedPageBreak/>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lastRenderedPageBreak/>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lastRenderedPageBreak/>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lastRenderedPageBreak/>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3CB3E7DE"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A0524F1"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58054C2" w:rsidR="00A3753A" w:rsidRPr="008B1C02" w:rsidRDefault="00A3753A" w:rsidP="00A3753A">
      <w:pPr>
        <w:pStyle w:val="PL"/>
      </w:pPr>
      <w:r w:rsidRPr="008B1C02">
        <w:t xml:space="preserve">  description: 3GPP TS 29.522 V1</w:t>
      </w:r>
      <w:r w:rsidR="00CD62FB">
        <w:t>9</w:t>
      </w:r>
      <w:r w:rsidRPr="008B1C02">
        <w:t>.</w:t>
      </w:r>
      <w:r w:rsidR="00CD62FB">
        <w:t>2</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lastRenderedPageBreak/>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lastRenderedPageBreak/>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lastRenderedPageBreak/>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lastRenderedPageBreak/>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lastRenderedPageBreak/>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lastRenderedPageBreak/>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lastRenderedPageBreak/>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lastRenderedPageBreak/>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lastRenderedPageBreak/>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lastRenderedPageBreak/>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lastRenderedPageBreak/>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lastRenderedPageBreak/>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lastRenderedPageBreak/>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lastRenderedPageBreak/>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lastRenderedPageBreak/>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lastRenderedPageBreak/>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lastRenderedPageBreak/>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lastRenderedPageBreak/>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lastRenderedPageBreak/>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lastRenderedPageBreak/>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B4BE4" w:rsidRDefault="00C81D33" w:rsidP="00C81D33">
      <w:pPr>
        <w:pStyle w:val="PL"/>
        <w:rPr>
          <w:lang w:val="fr-FR"/>
        </w:rPr>
      </w:pPr>
      <w:r w:rsidRPr="008B1C02">
        <w:t xml:space="preserve">            </w:t>
      </w:r>
      <w:r w:rsidRPr="009B4BE4">
        <w:rPr>
          <w:lang w:val="fr-FR"/>
        </w:rPr>
        <w:t>Subscription resource.</w:t>
      </w:r>
    </w:p>
    <w:p w14:paraId="3B29E98C" w14:textId="77777777" w:rsidR="00C81D33" w:rsidRPr="009B4BE4" w:rsidRDefault="00C81D33" w:rsidP="00C81D33">
      <w:pPr>
        <w:pStyle w:val="PL"/>
        <w:rPr>
          <w:lang w:val="fr-FR"/>
        </w:rPr>
      </w:pPr>
      <w:r w:rsidRPr="009B4BE4">
        <w:rPr>
          <w:lang w:val="fr-FR"/>
        </w:rPr>
        <w:t xml:space="preserve">          content:</w:t>
      </w:r>
    </w:p>
    <w:p w14:paraId="51F1773A" w14:textId="77777777" w:rsidR="00C81D33" w:rsidRPr="009B4BE4" w:rsidRDefault="00C81D33" w:rsidP="00C81D33">
      <w:pPr>
        <w:pStyle w:val="PL"/>
        <w:rPr>
          <w:lang w:val="fr-FR"/>
        </w:rPr>
      </w:pPr>
      <w:r w:rsidRPr="009B4BE4">
        <w:rPr>
          <w:lang w:val="fr-FR"/>
        </w:rPr>
        <w:t xml:space="preserve">            application/json:</w:t>
      </w:r>
    </w:p>
    <w:p w14:paraId="3777BDF8" w14:textId="77777777" w:rsidR="00C81D33" w:rsidRPr="008B1C02" w:rsidRDefault="00C81D33" w:rsidP="00C81D33">
      <w:pPr>
        <w:pStyle w:val="PL"/>
      </w:pPr>
      <w:r w:rsidRPr="009B4BE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lastRenderedPageBreak/>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lastRenderedPageBreak/>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lastRenderedPageBreak/>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F290C78"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4D00F6B"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lastRenderedPageBreak/>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lastRenderedPageBreak/>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lastRenderedPageBreak/>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lastRenderedPageBreak/>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lastRenderedPageBreak/>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lastRenderedPageBreak/>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lastRenderedPageBreak/>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lastRenderedPageBreak/>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lastRenderedPageBreak/>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lastRenderedPageBreak/>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lastRenderedPageBreak/>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lastRenderedPageBreak/>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lastRenderedPageBreak/>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lastRenderedPageBreak/>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lastRenderedPageBreak/>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lastRenderedPageBreak/>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lastRenderedPageBreak/>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lastRenderedPageBreak/>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lastRenderedPageBreak/>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lastRenderedPageBreak/>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lastRenderedPageBreak/>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lastRenderedPageBreak/>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lastRenderedPageBreak/>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lastRenderedPageBreak/>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lastRenderedPageBreak/>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lastRenderedPageBreak/>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lastRenderedPageBreak/>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lastRenderedPageBreak/>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lastRenderedPageBreak/>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lastRenderedPageBreak/>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57408119"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r w:rsidR="00CD62FB">
        <w:rPr>
          <w:lang w:val="en-US"/>
        </w:rPr>
        <w:t>2</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11FE4C7F"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63C95AAF" w:rsidR="00FB28D6" w:rsidRPr="008B1C02" w:rsidRDefault="00FB28D6" w:rsidP="00FB28D6">
      <w:pPr>
        <w:pStyle w:val="PL"/>
      </w:pPr>
      <w:r w:rsidRPr="008B1C02">
        <w:t xml:space="preserve">  description: 3GPP TS 29.522 V1</w:t>
      </w:r>
      <w:r w:rsidR="00A05156">
        <w:t>9</w:t>
      </w:r>
      <w:r w:rsidRPr="008B1C02">
        <w:t>.</w:t>
      </w:r>
      <w:r w:rsidR="00CD62FB">
        <w:t>2</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lastRenderedPageBreak/>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2F2E71FB"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3D77F14"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1D32F464"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6D656CD"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lastRenderedPageBreak/>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6AE842A3"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6B5146F9"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lastRenderedPageBreak/>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113CE48C"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68188DB9"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20A7D841"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622009FB"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022BD042"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23585821"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0F39BA17"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34A4BE80"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2269E8E6" w:rsidR="005C1AF5" w:rsidRDefault="00EF202F" w:rsidP="00EF202F">
      <w:pPr>
        <w:pStyle w:val="PL"/>
      </w:pPr>
      <w:r>
        <w:lastRenderedPageBreak/>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w:t>
      </w:r>
      <w:r>
        <w:lastRenderedPageBreak/>
        <w:t>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541891E6"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5E3E311B"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lastRenderedPageBreak/>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783A03CF"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4B1211F"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27ED5042"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562CBDDB"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43F7304B"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7777777" w:rsidR="005C1AF5" w:rsidRPr="00AD057A" w:rsidRDefault="005C1AF5" w:rsidP="005C1AF5">
      <w:pPr>
        <w:pStyle w:val="PL"/>
      </w:pPr>
      <w:r w:rsidRPr="00AD057A">
        <w:t xml:space="preserve">        notif</w:t>
      </w:r>
      <w:r>
        <w:t>CorrId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34D4CA68" w:rsidR="005C1AF5" w:rsidRDefault="005C1AF5" w:rsidP="005C1AF5">
      <w:pPr>
        <w:pStyle w:val="PL"/>
      </w:pPr>
      <w:r>
        <w:t xml:space="preserve">        </w:t>
      </w:r>
      <w:r w:rsidRPr="005F4994">
        <w:t>ue</w:t>
      </w:r>
      <w:r w:rsidR="00EF202F">
        <w:t>Pub</w:t>
      </w:r>
      <w:r w:rsidRPr="005F4994">
        <w:t>AddrInfo</w:t>
      </w:r>
      <w:r>
        <w:t>:</w:t>
      </w:r>
    </w:p>
    <w:p w14:paraId="2A430AE2" w14:textId="6265C9E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77777777" w:rsidR="005C1AF5" w:rsidRDefault="005C1AF5" w:rsidP="005C1AF5">
      <w:pPr>
        <w:pStyle w:val="PL"/>
      </w:pPr>
      <w:r>
        <w:t xml:space="preserve">        - </w:t>
      </w:r>
      <w:r w:rsidRPr="005F4994">
        <w:t>notifCorrId</w:t>
      </w:r>
    </w:p>
    <w:p w14:paraId="320C7C16" w14:textId="77777777" w:rsidR="00FB62B2" w:rsidRDefault="00FB62B2" w:rsidP="00FB62B2">
      <w:pPr>
        <w:pStyle w:val="PL"/>
      </w:pPr>
      <w:r>
        <w:t xml:space="preserve">        - </w:t>
      </w:r>
      <w:r w:rsidRPr="005F4994">
        <w:t>ueNatAddrInfo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lastRenderedPageBreak/>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lastRenderedPageBreak/>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lastRenderedPageBreak/>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lastRenderedPageBreak/>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lastRenderedPageBreak/>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lastRenderedPageBreak/>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lastRenderedPageBreak/>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lastRenderedPageBreak/>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lastRenderedPageBreak/>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lastRenderedPageBreak/>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3FF0A4B5"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0DEB9324"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1788853"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lastRenderedPageBreak/>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8128D21"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6D195118"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lastRenderedPageBreak/>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057CAF43"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lastRenderedPageBreak/>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1B5C5DEE"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418C3CF7"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lastRenderedPageBreak/>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3C0BB0D7"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78BEB2B"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lastRenderedPageBreak/>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A21FF1E"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0"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1186C099" w:rsidR="00FF6EF4" w:rsidRPr="00E0587D" w:rsidRDefault="00FF6EF4" w:rsidP="00FF6EF4">
      <w:pPr>
        <w:pStyle w:val="PL"/>
        <w:rPr>
          <w:rFonts w:eastAsia="DengXian"/>
          <w:lang w:val="en-US"/>
        </w:rPr>
      </w:pPr>
      <w:r w:rsidRPr="00E0587D">
        <w:rPr>
          <w:rFonts w:eastAsia="DengXian"/>
          <w:lang w:val="en-US"/>
        </w:rPr>
        <w:t xml:space="preserve">  title: </w:t>
      </w:r>
      <w:r w:rsidR="007B2477" w:rsidRPr="008B1C02">
        <w:t>3gpp-</w:t>
      </w:r>
      <w:r w:rsidR="007B2477">
        <w:rPr>
          <w:rFonts w:hint="eastAsia"/>
          <w:lang w:eastAsia="zh-CN"/>
        </w:rPr>
        <w:t>uav</w:t>
      </w:r>
      <w:r w:rsidR="007B2477">
        <w:rPr>
          <w:lang w:eastAsia="zh-CN"/>
        </w:rPr>
        <w:t>-flight-assistance</w:t>
      </w:r>
    </w:p>
    <w:p w14:paraId="6BECA011" w14:textId="79976015"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sidR="00CD62FB">
        <w:rPr>
          <w:rFonts w:eastAsia="DengXian"/>
          <w:lang w:val="en-US"/>
        </w:rPr>
        <w:t>2</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3F4DEFCD"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0275A622"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76730F09"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CD62FB">
        <w:rPr>
          <w:rFonts w:eastAsia="Malgun Gothic"/>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lastRenderedPageBreak/>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77777777"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023CB96B"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7B2477">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6EA1F7CA" w:rsidR="00FF6EF4" w:rsidRPr="008B1C02" w:rsidRDefault="00FF6EF4" w:rsidP="00FF6EF4">
      <w:pPr>
        <w:pStyle w:val="PL"/>
      </w:pPr>
      <w:r w:rsidRPr="008B1C02">
        <w:t xml:space="preserve">        description: </w:t>
      </w:r>
      <w:r>
        <w:t>Represents the i</w:t>
      </w:r>
      <w:r w:rsidRPr="008B1C02">
        <w:t>dentifier of the AF</w:t>
      </w:r>
      <w:r w:rsidR="007B2477">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73A2D76C" w14:textId="77777777" w:rsidR="007B2477" w:rsidRPr="008B1C02" w:rsidRDefault="007B2477" w:rsidP="007B2477">
      <w:pPr>
        <w:pStyle w:val="PL"/>
      </w:pPr>
      <w:r w:rsidRPr="008B1C02">
        <w:t xml:space="preserve">    get:</w:t>
      </w:r>
    </w:p>
    <w:p w14:paraId="492F4DBC" w14:textId="77777777" w:rsidR="007B2477" w:rsidRPr="008B1C02" w:rsidRDefault="007B2477" w:rsidP="007B2477">
      <w:pPr>
        <w:pStyle w:val="PL"/>
      </w:pPr>
      <w:r w:rsidRPr="008B1C02">
        <w:t xml:space="preserve">      summary: Request to retrieve all the active </w:t>
      </w:r>
      <w:r>
        <w:t>UAV Flight Assistance Configuration</w:t>
      </w:r>
      <w:r w:rsidRPr="008B1C02">
        <w:t>s at the NEF.</w:t>
      </w:r>
    </w:p>
    <w:p w14:paraId="36C5F6BF" w14:textId="77777777" w:rsidR="007B2477" w:rsidRPr="008B1C02" w:rsidRDefault="007B2477" w:rsidP="007B2477">
      <w:pPr>
        <w:pStyle w:val="PL"/>
      </w:pPr>
      <w:r w:rsidRPr="008B1C02">
        <w:t xml:space="preserve">      operationId: </w:t>
      </w:r>
      <w:r>
        <w:rPr>
          <w:rFonts w:cs="Courier New"/>
          <w:szCs w:val="16"/>
        </w:rPr>
        <w:t>Get</w:t>
      </w:r>
      <w:r>
        <w:t>UavFlightAssistConfig</w:t>
      </w:r>
    </w:p>
    <w:p w14:paraId="6397C1DF" w14:textId="77777777" w:rsidR="007B2477" w:rsidRPr="008B1C02" w:rsidRDefault="007B2477" w:rsidP="007B2477">
      <w:pPr>
        <w:pStyle w:val="PL"/>
        <w:rPr>
          <w:lang w:val="en-US"/>
        </w:rPr>
      </w:pPr>
      <w:r w:rsidRPr="008B1C02">
        <w:t xml:space="preserve">      </w:t>
      </w:r>
      <w:r w:rsidRPr="008B1C02">
        <w:rPr>
          <w:lang w:val="en-US"/>
        </w:rPr>
        <w:t>tags:</w:t>
      </w:r>
    </w:p>
    <w:p w14:paraId="4FF56299" w14:textId="77777777" w:rsidR="007B2477" w:rsidRPr="008B1C02" w:rsidRDefault="007B2477" w:rsidP="007B2477">
      <w:pPr>
        <w:pStyle w:val="PL"/>
        <w:rPr>
          <w:lang w:val="en-US"/>
        </w:rPr>
      </w:pPr>
      <w:r w:rsidRPr="008B1C02">
        <w:rPr>
          <w:lang w:val="en-US"/>
        </w:rPr>
        <w:t xml:space="preserve">        - </w:t>
      </w:r>
      <w:r>
        <w:t>UAV Flight Assistance Configurations (Collection)</w:t>
      </w:r>
    </w:p>
    <w:p w14:paraId="13D47894" w14:textId="77777777" w:rsidR="007B2477" w:rsidRPr="008B1C02" w:rsidRDefault="007B2477" w:rsidP="007B2477">
      <w:pPr>
        <w:pStyle w:val="PL"/>
        <w:rPr>
          <w:lang w:val="en-US"/>
        </w:rPr>
      </w:pPr>
      <w:r w:rsidRPr="008B1C02">
        <w:rPr>
          <w:lang w:val="en-US"/>
        </w:rPr>
        <w:t xml:space="preserve">      responses:</w:t>
      </w:r>
    </w:p>
    <w:p w14:paraId="592275F1" w14:textId="77777777" w:rsidR="007B2477" w:rsidRPr="008B1C02" w:rsidRDefault="007B2477" w:rsidP="007B2477">
      <w:pPr>
        <w:pStyle w:val="PL"/>
        <w:rPr>
          <w:lang w:val="en-US"/>
        </w:rPr>
      </w:pPr>
      <w:r w:rsidRPr="008B1C02">
        <w:rPr>
          <w:lang w:val="en-US"/>
        </w:rPr>
        <w:t xml:space="preserve">        '200':</w:t>
      </w:r>
    </w:p>
    <w:p w14:paraId="1A1396E3" w14:textId="77777777" w:rsidR="007B2477" w:rsidRPr="008B1C02" w:rsidRDefault="007B2477" w:rsidP="007B2477">
      <w:pPr>
        <w:pStyle w:val="PL"/>
        <w:rPr>
          <w:lang w:val="en-US"/>
        </w:rPr>
      </w:pPr>
      <w:r w:rsidRPr="008B1C02">
        <w:rPr>
          <w:lang w:val="en-US"/>
        </w:rPr>
        <w:t xml:space="preserve">          description: &gt;</w:t>
      </w:r>
    </w:p>
    <w:p w14:paraId="7C90515C" w14:textId="77777777" w:rsidR="007B2477" w:rsidRDefault="007B2477" w:rsidP="007B2477">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478E40E4" w14:textId="77777777" w:rsidR="007B2477" w:rsidRPr="00FC6485" w:rsidRDefault="007B2477" w:rsidP="007B2477">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375C3814" w14:textId="77777777" w:rsidR="007B2477" w:rsidRDefault="007B2477" w:rsidP="007B2477">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67E03B84" w14:textId="77777777" w:rsidR="007B2477" w:rsidRPr="008B1C02" w:rsidRDefault="007B2477" w:rsidP="007B2477">
      <w:pPr>
        <w:pStyle w:val="PL"/>
        <w:rPr>
          <w:lang w:val="en-US"/>
        </w:rPr>
      </w:pPr>
      <w:r>
        <w:rPr>
          <w:lang w:val="en-US"/>
        </w:rPr>
        <w:t xml:space="preserve">           </w:t>
      </w:r>
      <w:r w:rsidRPr="00FC6485">
        <w:rPr>
          <w:lang w:val="en-US"/>
        </w:rPr>
        <w:t xml:space="preserve"> managed at the NEF, an empty array is returned.</w:t>
      </w:r>
    </w:p>
    <w:p w14:paraId="20583882" w14:textId="77777777" w:rsidR="007B2477" w:rsidRPr="008B1C02" w:rsidRDefault="007B2477" w:rsidP="007B2477">
      <w:pPr>
        <w:pStyle w:val="PL"/>
        <w:rPr>
          <w:lang w:val="en-US"/>
        </w:rPr>
      </w:pPr>
      <w:r w:rsidRPr="008B1C02">
        <w:rPr>
          <w:lang w:val="en-US"/>
        </w:rPr>
        <w:t xml:space="preserve">          content:</w:t>
      </w:r>
    </w:p>
    <w:p w14:paraId="737C88DF" w14:textId="77777777" w:rsidR="007B2477" w:rsidRPr="008B1C02" w:rsidRDefault="007B2477" w:rsidP="007B2477">
      <w:pPr>
        <w:pStyle w:val="PL"/>
        <w:rPr>
          <w:lang w:val="en-US"/>
        </w:rPr>
      </w:pPr>
      <w:r w:rsidRPr="008B1C02">
        <w:rPr>
          <w:lang w:val="en-US"/>
        </w:rPr>
        <w:t xml:space="preserve">            application/json:</w:t>
      </w:r>
    </w:p>
    <w:p w14:paraId="0B9BD551" w14:textId="77777777" w:rsidR="007B2477" w:rsidRPr="008B1C02" w:rsidRDefault="007B2477" w:rsidP="007B2477">
      <w:pPr>
        <w:pStyle w:val="PL"/>
        <w:rPr>
          <w:lang w:val="en-US"/>
        </w:rPr>
      </w:pPr>
      <w:r w:rsidRPr="008B1C02">
        <w:rPr>
          <w:lang w:val="en-US"/>
        </w:rPr>
        <w:t xml:space="preserve">              schema:</w:t>
      </w:r>
    </w:p>
    <w:p w14:paraId="7453331A" w14:textId="77777777" w:rsidR="007B2477" w:rsidRPr="008B1C02" w:rsidRDefault="007B2477" w:rsidP="007B2477">
      <w:pPr>
        <w:pStyle w:val="PL"/>
        <w:rPr>
          <w:lang w:val="en-US"/>
        </w:rPr>
      </w:pPr>
      <w:r w:rsidRPr="008B1C02">
        <w:rPr>
          <w:lang w:val="en-US"/>
        </w:rPr>
        <w:t xml:space="preserve">                type: array</w:t>
      </w:r>
    </w:p>
    <w:p w14:paraId="36DC72DE" w14:textId="77777777" w:rsidR="007B2477" w:rsidRPr="008B1C02" w:rsidRDefault="007B2477" w:rsidP="007B2477">
      <w:pPr>
        <w:pStyle w:val="PL"/>
        <w:rPr>
          <w:lang w:val="en-US"/>
        </w:rPr>
      </w:pPr>
      <w:r w:rsidRPr="008B1C02">
        <w:rPr>
          <w:lang w:val="en-US"/>
        </w:rPr>
        <w:t xml:space="preserve">                items:</w:t>
      </w:r>
    </w:p>
    <w:p w14:paraId="422F8364" w14:textId="77777777" w:rsidR="007B2477" w:rsidRPr="008B1C02" w:rsidRDefault="007B2477" w:rsidP="007B2477">
      <w:pPr>
        <w:pStyle w:val="PL"/>
        <w:rPr>
          <w:lang w:val="en-US"/>
        </w:rPr>
      </w:pPr>
      <w:r w:rsidRPr="008B1C02">
        <w:rPr>
          <w:lang w:val="en-US"/>
        </w:rPr>
        <w:t xml:space="preserve">                  $ref: '#/components/schemas/</w:t>
      </w:r>
      <w:r>
        <w:t>UavFlightAssistance</w:t>
      </w:r>
      <w:r w:rsidRPr="008B1C02">
        <w:rPr>
          <w:lang w:val="en-US"/>
        </w:rPr>
        <w:t>'</w:t>
      </w:r>
    </w:p>
    <w:p w14:paraId="33D07DE1" w14:textId="77777777" w:rsidR="007B2477" w:rsidRPr="008B1C02" w:rsidRDefault="007B2477" w:rsidP="007B2477">
      <w:pPr>
        <w:pStyle w:val="PL"/>
        <w:rPr>
          <w:lang w:val="en-US"/>
        </w:rPr>
      </w:pPr>
      <w:r w:rsidRPr="008B1C02">
        <w:rPr>
          <w:lang w:val="en-US"/>
        </w:rPr>
        <w:t xml:space="preserve">                minItems: </w:t>
      </w:r>
      <w:r>
        <w:rPr>
          <w:lang w:val="en-US"/>
        </w:rPr>
        <w:t>0</w:t>
      </w:r>
    </w:p>
    <w:p w14:paraId="6079DF74" w14:textId="77777777" w:rsidR="007B2477" w:rsidRPr="008B1C02" w:rsidRDefault="007B2477" w:rsidP="007B2477">
      <w:pPr>
        <w:pStyle w:val="PL"/>
        <w:rPr>
          <w:lang w:val="en-US"/>
        </w:rPr>
      </w:pPr>
      <w:r w:rsidRPr="008B1C02">
        <w:rPr>
          <w:lang w:val="en-US"/>
        </w:rPr>
        <w:t xml:space="preserve">        '307':</w:t>
      </w:r>
    </w:p>
    <w:p w14:paraId="3E7E4041" w14:textId="77777777" w:rsidR="007B2477" w:rsidRPr="008B1C02" w:rsidRDefault="007B2477" w:rsidP="007B2477">
      <w:pPr>
        <w:pStyle w:val="PL"/>
        <w:rPr>
          <w:lang w:val="en-US"/>
        </w:rPr>
      </w:pPr>
      <w:r w:rsidRPr="008B1C02">
        <w:rPr>
          <w:lang w:val="en-US"/>
        </w:rPr>
        <w:t xml:space="preserve">          $ref: 'TS29122_CommonData.yaml#/components/responses/307'</w:t>
      </w:r>
    </w:p>
    <w:p w14:paraId="0C73D2A9" w14:textId="77777777" w:rsidR="007B2477" w:rsidRPr="008B1C02" w:rsidRDefault="007B2477" w:rsidP="007B2477">
      <w:pPr>
        <w:pStyle w:val="PL"/>
        <w:rPr>
          <w:lang w:val="en-US"/>
        </w:rPr>
      </w:pPr>
      <w:r w:rsidRPr="008B1C02">
        <w:rPr>
          <w:lang w:val="en-US"/>
        </w:rPr>
        <w:t xml:space="preserve">        '308':</w:t>
      </w:r>
    </w:p>
    <w:p w14:paraId="52655717" w14:textId="77777777" w:rsidR="007B2477" w:rsidRPr="008B1C02" w:rsidRDefault="007B2477" w:rsidP="007B2477">
      <w:pPr>
        <w:pStyle w:val="PL"/>
        <w:rPr>
          <w:lang w:val="en-US"/>
        </w:rPr>
      </w:pPr>
      <w:r w:rsidRPr="008B1C02">
        <w:rPr>
          <w:lang w:val="en-US"/>
        </w:rPr>
        <w:t xml:space="preserve">          $ref: 'TS29122_CommonData.yaml#/components/responses/308'</w:t>
      </w:r>
    </w:p>
    <w:p w14:paraId="14CAE1F4" w14:textId="77777777" w:rsidR="007B2477" w:rsidRPr="008B1C02" w:rsidRDefault="007B2477" w:rsidP="007B2477">
      <w:pPr>
        <w:pStyle w:val="PL"/>
        <w:rPr>
          <w:lang w:val="en-US"/>
        </w:rPr>
      </w:pPr>
      <w:r w:rsidRPr="008B1C02">
        <w:rPr>
          <w:lang w:val="en-US"/>
        </w:rPr>
        <w:t xml:space="preserve">        '400':</w:t>
      </w:r>
    </w:p>
    <w:p w14:paraId="464B03E3" w14:textId="77777777" w:rsidR="007B2477" w:rsidRPr="008B1C02" w:rsidRDefault="007B2477" w:rsidP="007B2477">
      <w:pPr>
        <w:pStyle w:val="PL"/>
        <w:rPr>
          <w:lang w:val="en-US"/>
        </w:rPr>
      </w:pPr>
      <w:r w:rsidRPr="008B1C02">
        <w:rPr>
          <w:lang w:val="en-US"/>
        </w:rPr>
        <w:t xml:space="preserve">          $ref: 'TS29122_CommonData.yaml#/components/responses/400'</w:t>
      </w:r>
    </w:p>
    <w:p w14:paraId="46E108C9" w14:textId="77777777" w:rsidR="007B2477" w:rsidRPr="008B1C02" w:rsidRDefault="007B2477" w:rsidP="007B2477">
      <w:pPr>
        <w:pStyle w:val="PL"/>
        <w:rPr>
          <w:lang w:val="en-US"/>
        </w:rPr>
      </w:pPr>
      <w:r w:rsidRPr="008B1C02">
        <w:rPr>
          <w:lang w:val="en-US"/>
        </w:rPr>
        <w:t xml:space="preserve">        '401':</w:t>
      </w:r>
    </w:p>
    <w:p w14:paraId="421AE162" w14:textId="77777777" w:rsidR="007B2477" w:rsidRPr="008B1C02" w:rsidRDefault="007B2477" w:rsidP="007B2477">
      <w:pPr>
        <w:pStyle w:val="PL"/>
        <w:rPr>
          <w:lang w:val="en-US"/>
        </w:rPr>
      </w:pPr>
      <w:r w:rsidRPr="008B1C02">
        <w:rPr>
          <w:lang w:val="en-US"/>
        </w:rPr>
        <w:t xml:space="preserve">          $ref: 'TS29122_CommonData.yaml#/components/responses/401'</w:t>
      </w:r>
    </w:p>
    <w:p w14:paraId="1C4548B1" w14:textId="77777777" w:rsidR="007B2477" w:rsidRPr="008B1C02" w:rsidRDefault="007B2477" w:rsidP="007B2477">
      <w:pPr>
        <w:pStyle w:val="PL"/>
        <w:rPr>
          <w:lang w:val="en-US"/>
        </w:rPr>
      </w:pPr>
      <w:r w:rsidRPr="008B1C02">
        <w:rPr>
          <w:lang w:val="en-US"/>
        </w:rPr>
        <w:t xml:space="preserve">        '403':</w:t>
      </w:r>
    </w:p>
    <w:p w14:paraId="29026AD8" w14:textId="77777777" w:rsidR="007B2477" w:rsidRPr="008B1C02" w:rsidRDefault="007B2477" w:rsidP="007B2477">
      <w:pPr>
        <w:pStyle w:val="PL"/>
        <w:rPr>
          <w:lang w:val="en-US"/>
        </w:rPr>
      </w:pPr>
      <w:r w:rsidRPr="008B1C02">
        <w:rPr>
          <w:lang w:val="en-US"/>
        </w:rPr>
        <w:t xml:space="preserve">          $ref: 'TS29122_CommonData.yaml#/components/responses/403'</w:t>
      </w:r>
    </w:p>
    <w:p w14:paraId="5CC9B151" w14:textId="77777777" w:rsidR="007B2477" w:rsidRPr="008B1C02" w:rsidRDefault="007B2477" w:rsidP="007B2477">
      <w:pPr>
        <w:pStyle w:val="PL"/>
        <w:rPr>
          <w:lang w:val="en-US"/>
        </w:rPr>
      </w:pPr>
      <w:r w:rsidRPr="008B1C02">
        <w:rPr>
          <w:lang w:val="en-US"/>
        </w:rPr>
        <w:t xml:space="preserve">        '404':</w:t>
      </w:r>
    </w:p>
    <w:p w14:paraId="40A449E4" w14:textId="77777777" w:rsidR="007B2477" w:rsidRPr="008B1C02" w:rsidRDefault="007B2477" w:rsidP="007B2477">
      <w:pPr>
        <w:pStyle w:val="PL"/>
        <w:rPr>
          <w:lang w:val="en-US"/>
        </w:rPr>
      </w:pPr>
      <w:r w:rsidRPr="008B1C02">
        <w:rPr>
          <w:lang w:val="en-US"/>
        </w:rPr>
        <w:t xml:space="preserve">          $ref: 'TS29122_CommonData.yaml#/components/responses/404'</w:t>
      </w:r>
    </w:p>
    <w:p w14:paraId="79B38505" w14:textId="77777777" w:rsidR="007B2477" w:rsidRPr="008B1C02" w:rsidRDefault="007B2477" w:rsidP="007B2477">
      <w:pPr>
        <w:pStyle w:val="PL"/>
        <w:rPr>
          <w:lang w:val="en-US"/>
        </w:rPr>
      </w:pPr>
      <w:r w:rsidRPr="008B1C02">
        <w:rPr>
          <w:lang w:val="en-US"/>
        </w:rPr>
        <w:t xml:space="preserve">        '406':</w:t>
      </w:r>
    </w:p>
    <w:p w14:paraId="7702FECF" w14:textId="77777777" w:rsidR="007B2477" w:rsidRPr="008B1C02" w:rsidRDefault="007B2477" w:rsidP="007B2477">
      <w:pPr>
        <w:pStyle w:val="PL"/>
        <w:rPr>
          <w:lang w:val="en-US"/>
        </w:rPr>
      </w:pPr>
      <w:r w:rsidRPr="008B1C02">
        <w:rPr>
          <w:lang w:val="en-US"/>
        </w:rPr>
        <w:t xml:space="preserve">          $ref: 'TS29122_CommonData.yaml#/components/responses/406'</w:t>
      </w:r>
    </w:p>
    <w:p w14:paraId="48F63DEA" w14:textId="77777777" w:rsidR="007B2477" w:rsidRPr="008B1C02" w:rsidRDefault="007B2477" w:rsidP="007B2477">
      <w:pPr>
        <w:pStyle w:val="PL"/>
        <w:rPr>
          <w:lang w:val="en-US"/>
        </w:rPr>
      </w:pPr>
      <w:r w:rsidRPr="008B1C02">
        <w:rPr>
          <w:lang w:val="en-US"/>
        </w:rPr>
        <w:t xml:space="preserve">        '429':</w:t>
      </w:r>
    </w:p>
    <w:p w14:paraId="29B21772" w14:textId="77777777" w:rsidR="007B2477" w:rsidRPr="008B1C02" w:rsidRDefault="007B2477" w:rsidP="007B2477">
      <w:pPr>
        <w:pStyle w:val="PL"/>
        <w:rPr>
          <w:lang w:val="en-US"/>
        </w:rPr>
      </w:pPr>
      <w:r w:rsidRPr="008B1C02">
        <w:rPr>
          <w:lang w:val="en-US"/>
        </w:rPr>
        <w:t xml:space="preserve">          $ref: 'TS29122_CommonData.yaml#/components/responses/429'</w:t>
      </w:r>
    </w:p>
    <w:p w14:paraId="303A374C" w14:textId="77777777" w:rsidR="007B2477" w:rsidRPr="008B1C02" w:rsidRDefault="007B2477" w:rsidP="007B2477">
      <w:pPr>
        <w:pStyle w:val="PL"/>
        <w:rPr>
          <w:lang w:val="en-US"/>
        </w:rPr>
      </w:pPr>
      <w:r w:rsidRPr="008B1C02">
        <w:rPr>
          <w:lang w:val="en-US"/>
        </w:rPr>
        <w:t xml:space="preserve">        '500':</w:t>
      </w:r>
    </w:p>
    <w:p w14:paraId="44683201" w14:textId="77777777" w:rsidR="007B2477" w:rsidRPr="008B1C02" w:rsidRDefault="007B2477" w:rsidP="007B2477">
      <w:pPr>
        <w:pStyle w:val="PL"/>
        <w:rPr>
          <w:lang w:val="en-US"/>
        </w:rPr>
      </w:pPr>
      <w:r w:rsidRPr="008B1C02">
        <w:rPr>
          <w:lang w:val="en-US"/>
        </w:rPr>
        <w:t xml:space="preserve">          $ref: 'TS29122_CommonData.yaml#/components/responses/500'</w:t>
      </w:r>
    </w:p>
    <w:p w14:paraId="6C533092" w14:textId="77777777" w:rsidR="007B2477" w:rsidRPr="008B1C02" w:rsidRDefault="007B2477" w:rsidP="007B2477">
      <w:pPr>
        <w:pStyle w:val="PL"/>
        <w:rPr>
          <w:lang w:val="en-US"/>
        </w:rPr>
      </w:pPr>
      <w:r w:rsidRPr="008B1C02">
        <w:rPr>
          <w:lang w:val="en-US"/>
        </w:rPr>
        <w:t xml:space="preserve">        '503':</w:t>
      </w:r>
    </w:p>
    <w:p w14:paraId="4E7B3392" w14:textId="77777777" w:rsidR="007B2477" w:rsidRPr="008B1C02" w:rsidRDefault="007B2477" w:rsidP="007B2477">
      <w:pPr>
        <w:pStyle w:val="PL"/>
        <w:rPr>
          <w:lang w:val="en-US"/>
        </w:rPr>
      </w:pPr>
      <w:r w:rsidRPr="008B1C02">
        <w:rPr>
          <w:lang w:val="en-US"/>
        </w:rPr>
        <w:t xml:space="preserve">          $ref: 'TS29122_CommonData.yaml#/components/responses/503'</w:t>
      </w:r>
    </w:p>
    <w:p w14:paraId="67763C7B" w14:textId="77777777" w:rsidR="007B2477" w:rsidRPr="008B1C02" w:rsidRDefault="007B2477" w:rsidP="007B2477">
      <w:pPr>
        <w:pStyle w:val="PL"/>
      </w:pPr>
      <w:r w:rsidRPr="008B1C02">
        <w:rPr>
          <w:lang w:val="en-US"/>
        </w:rPr>
        <w:t xml:space="preserve">        </w:t>
      </w:r>
      <w:r w:rsidRPr="008B1C02">
        <w:t>default:</w:t>
      </w:r>
    </w:p>
    <w:p w14:paraId="3DFB2FB9" w14:textId="77777777" w:rsidR="007B2477" w:rsidRPr="008B1C02" w:rsidRDefault="007B2477" w:rsidP="007B2477">
      <w:pPr>
        <w:pStyle w:val="PL"/>
      </w:pPr>
      <w:r w:rsidRPr="008B1C02">
        <w:t xml:space="preserve">          $ref: 'TS29122_CommonData.yaml#/components/responses/default'</w:t>
      </w:r>
    </w:p>
    <w:p w14:paraId="68629B67" w14:textId="77777777" w:rsidR="007B2477" w:rsidRPr="008B1C02" w:rsidRDefault="007B2477" w:rsidP="007B2477">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3714BE50" w:rsidR="00FF6EF4" w:rsidRDefault="00FF6EF4" w:rsidP="00FF6EF4">
      <w:pPr>
        <w:pStyle w:val="PL"/>
      </w:pPr>
      <w:r>
        <w:t xml:space="preserve">              $ref: '#/components/schemas/</w:t>
      </w:r>
      <w:r w:rsidR="007B2477">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lastRenderedPageBreak/>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31D5DF27" w:rsidR="00FF6EF4" w:rsidRDefault="00FF6EF4" w:rsidP="00FF6EF4">
      <w:pPr>
        <w:pStyle w:val="PL"/>
      </w:pPr>
      <w:r>
        <w:t xml:space="preserve">                $ref: '#/components/schemas/</w:t>
      </w:r>
      <w:r w:rsidR="007B2477">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74DE97B5" w:rsidR="00FF6EF4" w:rsidRDefault="00FF6EF4" w:rsidP="00FF6EF4">
      <w:pPr>
        <w:pStyle w:val="PL"/>
      </w:pPr>
      <w:r>
        <w:t xml:space="preserve">        </w:t>
      </w:r>
      <w:r w:rsidR="007B2477">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5DB8C63C" w14:textId="77777777" w:rsidR="007B2477" w:rsidRDefault="00FF6EF4" w:rsidP="007B2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7B2477">
        <w:rPr>
          <w:rFonts w:ascii="Courier New" w:hAnsi="Courier New"/>
          <w:sz w:val="16"/>
          <w:lang w:val="en-US" w:eastAsia="en-IN"/>
        </w:rPr>
        <w:t>&gt;</w:t>
      </w:r>
    </w:p>
    <w:p w14:paraId="1499CFC1" w14:textId="77777777" w:rsidR="007B2477" w:rsidRDefault="007B2477" w:rsidP="007B2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2D456A45" w:rsidR="00FF6EF4" w:rsidRPr="00837CBE" w:rsidRDefault="007B2477" w:rsidP="007B2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4EF1FA5" w:rsidR="00FF6EF4" w:rsidRPr="00B87830" w:rsidRDefault="00FF6EF4" w:rsidP="00FF6EF4">
      <w:pPr>
        <w:pStyle w:val="PL"/>
        <w:rPr>
          <w:lang w:val="en-IN" w:eastAsia="en-IN"/>
        </w:rPr>
      </w:pPr>
      <w:r w:rsidRPr="00837CBE">
        <w:rPr>
          <w:lang w:val="en-IN" w:eastAsia="en-IN"/>
        </w:rPr>
        <w:t xml:space="preserve">                        $ref: '#/components/schemas/</w:t>
      </w:r>
      <w:r w:rsidR="007B2477">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lastRenderedPageBreak/>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250AAFFA" w14:textId="77777777" w:rsidR="007B2477" w:rsidRDefault="00FF6EF4" w:rsidP="007B2477">
      <w:pPr>
        <w:pStyle w:val="PL"/>
      </w:pPr>
      <w:r>
        <w:t xml:space="preserve">        description: </w:t>
      </w:r>
      <w:r w:rsidR="007B2477">
        <w:t>&gt;</w:t>
      </w:r>
    </w:p>
    <w:p w14:paraId="3E8239C9" w14:textId="349DB06B" w:rsidR="00FF6EF4" w:rsidRDefault="007B2477" w:rsidP="007B2477">
      <w:pPr>
        <w:pStyle w:val="PL"/>
      </w:pPr>
      <w:r>
        <w:t xml:space="preserve">          Represents the identifier of the Individual</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61985550" w14:textId="77777777" w:rsidR="007B2477" w:rsidRPr="008B1C02" w:rsidRDefault="007B2477" w:rsidP="007B2477">
      <w:pPr>
        <w:pStyle w:val="PL"/>
      </w:pPr>
      <w:r w:rsidRPr="008B1C02">
        <w:t xml:space="preserve">    get:</w:t>
      </w:r>
    </w:p>
    <w:p w14:paraId="2C0DCC0F" w14:textId="77777777" w:rsidR="007B2477" w:rsidRPr="008B1C02" w:rsidRDefault="007B2477" w:rsidP="007B2477">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85A27CE" w14:textId="3D940980" w:rsidR="007B2477" w:rsidRPr="008B1C02" w:rsidRDefault="007B2477" w:rsidP="007B2477">
      <w:pPr>
        <w:pStyle w:val="PL"/>
      </w:pPr>
      <w:r w:rsidRPr="008B1C02">
        <w:t xml:space="preserve">      operationId: </w:t>
      </w:r>
      <w:r>
        <w:t>Get</w:t>
      </w:r>
      <w:r w:rsidR="003A231F">
        <w:t>Ind</w:t>
      </w:r>
      <w:r>
        <w:t>UavFlightAssistConfig</w:t>
      </w:r>
    </w:p>
    <w:p w14:paraId="25B5C0D6" w14:textId="77777777" w:rsidR="007B2477" w:rsidRPr="008B1C02" w:rsidRDefault="007B2477" w:rsidP="007B2477">
      <w:pPr>
        <w:pStyle w:val="PL"/>
      </w:pPr>
      <w:r w:rsidRPr="008B1C02">
        <w:t xml:space="preserve">      tags:</w:t>
      </w:r>
    </w:p>
    <w:p w14:paraId="48B391A8" w14:textId="77777777" w:rsidR="007B2477" w:rsidRPr="008B1C02" w:rsidRDefault="007B2477" w:rsidP="007B2477">
      <w:pPr>
        <w:pStyle w:val="PL"/>
      </w:pPr>
      <w:r w:rsidRPr="008B1C02">
        <w:t xml:space="preserve">        - Individual </w:t>
      </w:r>
      <w:r w:rsidRPr="00447F50">
        <w:t xml:space="preserve">UAV Flight Assistance </w:t>
      </w:r>
      <w:r>
        <w:rPr>
          <w:lang w:eastAsia="zh-CN"/>
        </w:rPr>
        <w:t>C</w:t>
      </w:r>
      <w:r>
        <w:t>onfiguration (Document)</w:t>
      </w:r>
    </w:p>
    <w:p w14:paraId="2BE7B18D" w14:textId="77777777" w:rsidR="007B2477" w:rsidRPr="008B1C02" w:rsidRDefault="007B2477" w:rsidP="007B2477">
      <w:pPr>
        <w:pStyle w:val="PL"/>
      </w:pPr>
      <w:r w:rsidRPr="008B1C02">
        <w:t xml:space="preserve">      responses:</w:t>
      </w:r>
    </w:p>
    <w:p w14:paraId="729327B1" w14:textId="77777777" w:rsidR="007B2477" w:rsidRPr="008B1C02" w:rsidRDefault="007B2477" w:rsidP="007B2477">
      <w:pPr>
        <w:pStyle w:val="PL"/>
      </w:pPr>
      <w:r w:rsidRPr="008B1C02">
        <w:t xml:space="preserve">        '200':</w:t>
      </w:r>
    </w:p>
    <w:p w14:paraId="1266975B" w14:textId="77777777" w:rsidR="007B2477" w:rsidRPr="008B1C02" w:rsidRDefault="007B2477" w:rsidP="007B2477">
      <w:pPr>
        <w:pStyle w:val="PL"/>
      </w:pPr>
      <w:r w:rsidRPr="008B1C02">
        <w:t xml:space="preserve">          description: &gt;</w:t>
      </w:r>
    </w:p>
    <w:p w14:paraId="04C940D3" w14:textId="77777777" w:rsidR="007B2477" w:rsidRDefault="007B2477" w:rsidP="007B2477">
      <w:pPr>
        <w:pStyle w:val="PL"/>
      </w:pPr>
      <w:r w:rsidRPr="008B1C02">
        <w:t xml:space="preserve">            OK. </w:t>
      </w:r>
      <w:r w:rsidRPr="0014700B">
        <w:t xml:space="preserve">The requested Individual </w:t>
      </w:r>
      <w:r>
        <w:t>UAV Flight Assistance Configuration</w:t>
      </w:r>
      <w:r w:rsidRPr="0014700B">
        <w:t xml:space="preserve"> resource is returned in</w:t>
      </w:r>
    </w:p>
    <w:p w14:paraId="37C88C0F" w14:textId="77777777" w:rsidR="007B2477" w:rsidRPr="008B1C02" w:rsidRDefault="007B2477" w:rsidP="007B2477">
      <w:pPr>
        <w:pStyle w:val="PL"/>
      </w:pPr>
      <w:r>
        <w:t xml:space="preserve">           </w:t>
      </w:r>
      <w:r w:rsidRPr="0014700B">
        <w:t xml:space="preserve"> the response body</w:t>
      </w:r>
      <w:r w:rsidRPr="008B1C02">
        <w:t>.</w:t>
      </w:r>
    </w:p>
    <w:p w14:paraId="23B1F823" w14:textId="77777777" w:rsidR="007B2477" w:rsidRPr="008B1C02" w:rsidRDefault="007B2477" w:rsidP="007B2477">
      <w:pPr>
        <w:pStyle w:val="PL"/>
      </w:pPr>
      <w:r w:rsidRPr="008B1C02">
        <w:t xml:space="preserve">          content:</w:t>
      </w:r>
    </w:p>
    <w:p w14:paraId="7D8924A3" w14:textId="77777777" w:rsidR="007B2477" w:rsidRPr="008B1C02" w:rsidRDefault="007B2477" w:rsidP="007B2477">
      <w:pPr>
        <w:pStyle w:val="PL"/>
      </w:pPr>
      <w:r w:rsidRPr="008B1C02">
        <w:t xml:space="preserve">            application/json:</w:t>
      </w:r>
    </w:p>
    <w:p w14:paraId="114F7DD3" w14:textId="77777777" w:rsidR="007B2477" w:rsidRPr="008B1C02" w:rsidRDefault="007B2477" w:rsidP="007B2477">
      <w:pPr>
        <w:pStyle w:val="PL"/>
      </w:pPr>
      <w:r w:rsidRPr="008B1C02">
        <w:t xml:space="preserve">              schema:</w:t>
      </w:r>
    </w:p>
    <w:p w14:paraId="319ABDD4" w14:textId="77777777" w:rsidR="007B2477" w:rsidRPr="008B1C02" w:rsidRDefault="007B2477" w:rsidP="007B2477">
      <w:pPr>
        <w:pStyle w:val="PL"/>
      </w:pPr>
      <w:r w:rsidRPr="008B1C02">
        <w:t xml:space="preserve">                $ref: '#/components/schemas/</w:t>
      </w:r>
      <w:r>
        <w:t>UavFlightAssistance</w:t>
      </w:r>
      <w:r w:rsidRPr="008B1C02">
        <w:t>'</w:t>
      </w:r>
    </w:p>
    <w:p w14:paraId="18712E02" w14:textId="77777777" w:rsidR="007B2477" w:rsidRPr="008B1C02" w:rsidRDefault="007B2477" w:rsidP="007B2477">
      <w:pPr>
        <w:pStyle w:val="PL"/>
      </w:pPr>
      <w:r w:rsidRPr="008B1C02">
        <w:t xml:space="preserve">        '307':</w:t>
      </w:r>
    </w:p>
    <w:p w14:paraId="48FEBAD9" w14:textId="77777777" w:rsidR="007B2477" w:rsidRPr="008B1C02" w:rsidRDefault="007B2477" w:rsidP="007B2477">
      <w:pPr>
        <w:pStyle w:val="PL"/>
      </w:pPr>
      <w:r w:rsidRPr="008B1C02">
        <w:t xml:space="preserve">          $ref: 'TS29122_CommonData.yaml#/components/responses/307'</w:t>
      </w:r>
    </w:p>
    <w:p w14:paraId="6F52F28B" w14:textId="77777777" w:rsidR="007B2477" w:rsidRPr="008B1C02" w:rsidRDefault="007B2477" w:rsidP="007B2477">
      <w:pPr>
        <w:pStyle w:val="PL"/>
      </w:pPr>
      <w:r w:rsidRPr="008B1C02">
        <w:lastRenderedPageBreak/>
        <w:t xml:space="preserve">        '308':</w:t>
      </w:r>
    </w:p>
    <w:p w14:paraId="5C2FA4EC" w14:textId="77777777" w:rsidR="007B2477" w:rsidRPr="008B1C02" w:rsidRDefault="007B2477" w:rsidP="007B2477">
      <w:pPr>
        <w:pStyle w:val="PL"/>
      </w:pPr>
      <w:r w:rsidRPr="008B1C02">
        <w:t xml:space="preserve">          $ref: 'TS29122_CommonData.yaml#/components/responses/308'</w:t>
      </w:r>
    </w:p>
    <w:p w14:paraId="2AD6D744" w14:textId="77777777" w:rsidR="007B2477" w:rsidRPr="008B1C02" w:rsidRDefault="007B2477" w:rsidP="007B2477">
      <w:pPr>
        <w:pStyle w:val="PL"/>
      </w:pPr>
      <w:r w:rsidRPr="008B1C02">
        <w:t xml:space="preserve">        '400':</w:t>
      </w:r>
    </w:p>
    <w:p w14:paraId="0F0D03E7" w14:textId="77777777" w:rsidR="007B2477" w:rsidRPr="008B1C02" w:rsidRDefault="007B2477" w:rsidP="007B2477">
      <w:pPr>
        <w:pStyle w:val="PL"/>
      </w:pPr>
      <w:r w:rsidRPr="008B1C02">
        <w:t xml:space="preserve">          $ref: 'TS29122_CommonData.yaml#/components/responses/400'</w:t>
      </w:r>
    </w:p>
    <w:p w14:paraId="015B713D" w14:textId="77777777" w:rsidR="007B2477" w:rsidRPr="008B1C02" w:rsidRDefault="007B2477" w:rsidP="007B2477">
      <w:pPr>
        <w:pStyle w:val="PL"/>
      </w:pPr>
      <w:r w:rsidRPr="008B1C02">
        <w:t xml:space="preserve">        '401':</w:t>
      </w:r>
    </w:p>
    <w:p w14:paraId="2C13ED1B" w14:textId="77777777" w:rsidR="007B2477" w:rsidRPr="008B1C02" w:rsidRDefault="007B2477" w:rsidP="007B2477">
      <w:pPr>
        <w:pStyle w:val="PL"/>
      </w:pPr>
      <w:r w:rsidRPr="008B1C02">
        <w:t xml:space="preserve">          $ref: 'TS29122_CommonData.yaml#/components/responses/401'</w:t>
      </w:r>
    </w:p>
    <w:p w14:paraId="137BE447" w14:textId="77777777" w:rsidR="007B2477" w:rsidRPr="008B1C02" w:rsidRDefault="007B2477" w:rsidP="007B2477">
      <w:pPr>
        <w:pStyle w:val="PL"/>
      </w:pPr>
      <w:r w:rsidRPr="008B1C02">
        <w:t xml:space="preserve">        '403':</w:t>
      </w:r>
    </w:p>
    <w:p w14:paraId="12F13101" w14:textId="77777777" w:rsidR="007B2477" w:rsidRPr="008B1C02" w:rsidRDefault="007B2477" w:rsidP="007B2477">
      <w:pPr>
        <w:pStyle w:val="PL"/>
      </w:pPr>
      <w:r w:rsidRPr="008B1C02">
        <w:t xml:space="preserve">          $ref: 'TS29122_CommonData.yaml#/components/responses/403'</w:t>
      </w:r>
    </w:p>
    <w:p w14:paraId="49F1ADD8" w14:textId="77777777" w:rsidR="007B2477" w:rsidRPr="008B1C02" w:rsidRDefault="007B2477" w:rsidP="007B2477">
      <w:pPr>
        <w:pStyle w:val="PL"/>
      </w:pPr>
      <w:r w:rsidRPr="008B1C02">
        <w:t xml:space="preserve">        '404':</w:t>
      </w:r>
    </w:p>
    <w:p w14:paraId="57A71BAF" w14:textId="77777777" w:rsidR="007B2477" w:rsidRPr="008B1C02" w:rsidRDefault="007B2477" w:rsidP="007B2477">
      <w:pPr>
        <w:pStyle w:val="PL"/>
      </w:pPr>
      <w:r w:rsidRPr="008B1C02">
        <w:t xml:space="preserve">          $ref: 'TS29122_CommonData.yaml#/components/responses/404'</w:t>
      </w:r>
    </w:p>
    <w:p w14:paraId="40DDF36C" w14:textId="77777777" w:rsidR="007B2477" w:rsidRPr="008B1C02" w:rsidRDefault="007B2477" w:rsidP="007B2477">
      <w:pPr>
        <w:pStyle w:val="PL"/>
      </w:pPr>
      <w:r w:rsidRPr="008B1C02">
        <w:t xml:space="preserve">        '406':</w:t>
      </w:r>
    </w:p>
    <w:p w14:paraId="1DD050D3" w14:textId="77777777" w:rsidR="007B2477" w:rsidRPr="008B1C02" w:rsidRDefault="007B2477" w:rsidP="007B2477">
      <w:pPr>
        <w:pStyle w:val="PL"/>
      </w:pPr>
      <w:r w:rsidRPr="008B1C02">
        <w:t xml:space="preserve">          $ref: 'TS29122_CommonData.yaml#/components/responses/406'</w:t>
      </w:r>
    </w:p>
    <w:p w14:paraId="5BB97948" w14:textId="77777777" w:rsidR="007B2477" w:rsidRPr="008B1C02" w:rsidRDefault="007B2477" w:rsidP="007B2477">
      <w:pPr>
        <w:pStyle w:val="PL"/>
      </w:pPr>
      <w:r w:rsidRPr="008B1C02">
        <w:t xml:space="preserve">        '429':</w:t>
      </w:r>
    </w:p>
    <w:p w14:paraId="756E95B2" w14:textId="77777777" w:rsidR="007B2477" w:rsidRPr="008B1C02" w:rsidRDefault="007B2477" w:rsidP="007B2477">
      <w:pPr>
        <w:pStyle w:val="PL"/>
      </w:pPr>
      <w:r w:rsidRPr="008B1C02">
        <w:t xml:space="preserve">          $ref: 'TS29122_CommonData.yaml#/components/responses/429'</w:t>
      </w:r>
    </w:p>
    <w:p w14:paraId="2E71C600" w14:textId="77777777" w:rsidR="007B2477" w:rsidRPr="008B1C02" w:rsidRDefault="007B2477" w:rsidP="007B2477">
      <w:pPr>
        <w:pStyle w:val="PL"/>
      </w:pPr>
      <w:r w:rsidRPr="008B1C02">
        <w:t xml:space="preserve">        '500':</w:t>
      </w:r>
    </w:p>
    <w:p w14:paraId="5DC5BD0C" w14:textId="77777777" w:rsidR="007B2477" w:rsidRPr="008B1C02" w:rsidRDefault="007B2477" w:rsidP="007B2477">
      <w:pPr>
        <w:pStyle w:val="PL"/>
      </w:pPr>
      <w:r w:rsidRPr="008B1C02">
        <w:t xml:space="preserve">          $ref: 'TS29122_CommonData.yaml#/components/responses/500'</w:t>
      </w:r>
    </w:p>
    <w:p w14:paraId="05F26767" w14:textId="77777777" w:rsidR="007B2477" w:rsidRPr="008B1C02" w:rsidRDefault="007B2477" w:rsidP="007B2477">
      <w:pPr>
        <w:pStyle w:val="PL"/>
      </w:pPr>
      <w:r w:rsidRPr="008B1C02">
        <w:t xml:space="preserve">        '503':</w:t>
      </w:r>
    </w:p>
    <w:p w14:paraId="3F759F6D" w14:textId="77777777" w:rsidR="007B2477" w:rsidRPr="008B1C02" w:rsidRDefault="007B2477" w:rsidP="007B2477">
      <w:pPr>
        <w:pStyle w:val="PL"/>
      </w:pPr>
      <w:r w:rsidRPr="008B1C02">
        <w:t xml:space="preserve">          $ref: 'TS29122_CommonData.yaml#/components/responses/503'</w:t>
      </w:r>
    </w:p>
    <w:p w14:paraId="1E71FD9A" w14:textId="77777777" w:rsidR="007B2477" w:rsidRPr="008B1C02" w:rsidRDefault="007B2477" w:rsidP="007B2477">
      <w:pPr>
        <w:pStyle w:val="PL"/>
      </w:pPr>
      <w:r w:rsidRPr="008B1C02">
        <w:t xml:space="preserve">        default:</w:t>
      </w:r>
    </w:p>
    <w:p w14:paraId="161AD118" w14:textId="77777777" w:rsidR="007B2477" w:rsidRPr="008B1C02" w:rsidRDefault="007B2477" w:rsidP="007B2477">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6B3CD9B1" w:rsidR="00FF6EF4" w:rsidRDefault="00FF6EF4" w:rsidP="00FF6EF4">
      <w:pPr>
        <w:pStyle w:val="PL"/>
      </w:pPr>
      <w:r>
        <w:t xml:space="preserve">      summary: </w:t>
      </w:r>
      <w:r w:rsidR="007B2477" w:rsidRPr="008B1C02">
        <w:t xml:space="preserve">Request to </w:t>
      </w:r>
      <w:r w:rsidR="007B2477">
        <w:t>u</w:t>
      </w:r>
      <w:r>
        <w:t xml:space="preserve">pdate an existing Individual </w:t>
      </w:r>
      <w:r w:rsidRPr="00447F50">
        <w:t xml:space="preserve">UAV Flight Assistance </w:t>
      </w:r>
      <w:r>
        <w:rPr>
          <w:lang w:eastAsia="zh-CN"/>
        </w:rPr>
        <w:t>C</w:t>
      </w:r>
      <w:r>
        <w:t>onfiguration.</w:t>
      </w:r>
    </w:p>
    <w:p w14:paraId="54D41701" w14:textId="77777777" w:rsidR="00FF6EF4" w:rsidRDefault="00FF6EF4" w:rsidP="00FF6EF4">
      <w:pPr>
        <w:pStyle w:val="PL"/>
      </w:pPr>
      <w:r>
        <w:t xml:space="preserve">      operationId: UpdateUavFlightAssistConfig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18785B95" w:rsidR="00FF6EF4" w:rsidRDefault="00FF6EF4" w:rsidP="00FF6EF4">
      <w:pPr>
        <w:pStyle w:val="PL"/>
      </w:pPr>
      <w:r>
        <w:t xml:space="preserve">              $ref: '#/components/schemas/</w:t>
      </w:r>
      <w:r w:rsidR="007B2477">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20680C0D" w:rsidR="00FF6EF4" w:rsidRDefault="00FF6EF4" w:rsidP="00FF6EF4">
      <w:pPr>
        <w:pStyle w:val="PL"/>
      </w:pPr>
      <w:r>
        <w:t xml:space="preserve">            </w:t>
      </w:r>
      <w:r w:rsidR="007B2477">
        <w:t xml:space="preserve">OK. </w:t>
      </w:r>
      <w:r>
        <w:t xml:space="preserve">The Individual </w:t>
      </w:r>
      <w:r w:rsidRPr="00447F50">
        <w:t xml:space="preserve">UAV Flight Assistance </w:t>
      </w:r>
      <w:r>
        <w:rPr>
          <w:lang w:eastAsia="zh-CN"/>
        </w:rPr>
        <w:t>C</w:t>
      </w:r>
      <w:r>
        <w:t xml:space="preserve">onfiguration resource </w:t>
      </w:r>
      <w:r w:rsidR="007B2477">
        <w:t>i</w:t>
      </w:r>
      <w:r>
        <w:t>s successfully</w:t>
      </w:r>
    </w:p>
    <w:p w14:paraId="68AEB7C7" w14:textId="52A31D52" w:rsidR="00FF6EF4" w:rsidRDefault="00FF6EF4" w:rsidP="00FF6EF4">
      <w:pPr>
        <w:pStyle w:val="PL"/>
      </w:pPr>
      <w:r>
        <w:t xml:space="preserve">            </w:t>
      </w:r>
      <w:r w:rsidR="007B2477">
        <w:t xml:space="preserve">updated </w:t>
      </w:r>
      <w:r>
        <w:t>and a representation of th</w:t>
      </w:r>
      <w:r w:rsidR="007B2477">
        <w:t>e</w:t>
      </w:r>
      <w:r>
        <w:t xml:space="preserve"> </w:t>
      </w:r>
      <w:r w:rsidR="007B2477">
        <w:t xml:space="preserve">updated </w:t>
      </w:r>
      <w:r>
        <w:t>resource is returned</w:t>
      </w:r>
      <w:r w:rsidR="007B2477">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56A8C162" w:rsidR="00FF6EF4" w:rsidRDefault="00FF6EF4" w:rsidP="00FF6EF4">
      <w:pPr>
        <w:pStyle w:val="PL"/>
      </w:pPr>
      <w:r>
        <w:t xml:space="preserve">                $ref: '#/components/schemas/</w:t>
      </w:r>
      <w:r w:rsidR="007B2477">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164125DC" w14:textId="349C2AE9" w:rsidR="007B2477" w:rsidRDefault="00FF6EF4" w:rsidP="007B2477">
      <w:pPr>
        <w:pStyle w:val="PL"/>
      </w:pPr>
      <w:r>
        <w:t xml:space="preserve">            </w:t>
      </w:r>
      <w:r w:rsidR="007B2477">
        <w:t xml:space="preserve">No Content. </w:t>
      </w:r>
      <w:r>
        <w:t xml:space="preserve">The Individual </w:t>
      </w:r>
      <w:r w:rsidRPr="00447F50">
        <w:t xml:space="preserve">UAV Flight Assistance </w:t>
      </w:r>
      <w:r>
        <w:rPr>
          <w:lang w:eastAsia="zh-CN"/>
        </w:rPr>
        <w:t>C</w:t>
      </w:r>
      <w:r>
        <w:t xml:space="preserve">onfiguration resource </w:t>
      </w:r>
      <w:r w:rsidR="007B2477">
        <w:t>i</w:t>
      </w:r>
      <w:r>
        <w:t>s successfully</w:t>
      </w:r>
    </w:p>
    <w:p w14:paraId="221EF767" w14:textId="5C5630ED" w:rsidR="00FF6EF4" w:rsidRDefault="007B2477" w:rsidP="007B2477">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77777777" w:rsidR="00FF6EF4" w:rsidRDefault="00FF6EF4" w:rsidP="00FF6EF4">
      <w:pPr>
        <w:pStyle w:val="PL"/>
      </w:pPr>
      <w:r>
        <w:t xml:space="preserve">          $ref: 'TS29571_CommonData.yaml#/components/responses/307'</w:t>
      </w:r>
    </w:p>
    <w:p w14:paraId="48F2CE7B" w14:textId="77777777" w:rsidR="00FF6EF4" w:rsidRDefault="00FF6EF4" w:rsidP="00FF6EF4">
      <w:pPr>
        <w:pStyle w:val="PL"/>
      </w:pPr>
      <w:r>
        <w:t xml:space="preserve">        '308':</w:t>
      </w:r>
    </w:p>
    <w:p w14:paraId="25E8123C" w14:textId="77777777" w:rsidR="00FF6EF4" w:rsidRDefault="00FF6EF4" w:rsidP="00FF6EF4">
      <w:pPr>
        <w:pStyle w:val="PL"/>
      </w:pPr>
      <w:r>
        <w:t xml:space="preserve">          $ref: 'TS29571_CommonData.yaml#/components/responses/308'</w:t>
      </w:r>
    </w:p>
    <w:p w14:paraId="5310618F" w14:textId="77777777" w:rsidR="00FF6EF4" w:rsidRDefault="00FF6EF4" w:rsidP="00FF6EF4">
      <w:pPr>
        <w:pStyle w:val="PL"/>
      </w:pPr>
      <w:r>
        <w:t xml:space="preserve">        '400':</w:t>
      </w:r>
    </w:p>
    <w:p w14:paraId="367B9C04" w14:textId="77777777" w:rsidR="00FF6EF4" w:rsidRDefault="00FF6EF4" w:rsidP="00FF6EF4">
      <w:pPr>
        <w:pStyle w:val="PL"/>
      </w:pPr>
      <w:r>
        <w:t xml:space="preserve">          $ref: 'TS29571_CommonData.yaml#/components/responses/400'</w:t>
      </w:r>
    </w:p>
    <w:p w14:paraId="3F1D22F7" w14:textId="77777777" w:rsidR="00FF6EF4" w:rsidRDefault="00FF6EF4" w:rsidP="00FF6EF4">
      <w:pPr>
        <w:pStyle w:val="PL"/>
      </w:pPr>
      <w:r>
        <w:t xml:space="preserve">        '401':</w:t>
      </w:r>
    </w:p>
    <w:p w14:paraId="5BD32B94" w14:textId="77777777" w:rsidR="00FF6EF4" w:rsidRDefault="00FF6EF4" w:rsidP="00FF6EF4">
      <w:pPr>
        <w:pStyle w:val="PL"/>
      </w:pPr>
      <w:r>
        <w:t xml:space="preserve">          $ref: 'TS29571_CommonData.yaml#/components/responses/401'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77777777" w:rsidR="00FF6EF4" w:rsidRDefault="00FF6EF4" w:rsidP="00FF6EF4">
      <w:pPr>
        <w:pStyle w:val="PL"/>
        <w:rPr>
          <w:rFonts w:eastAsia="DengXian"/>
        </w:rPr>
      </w:pPr>
      <w:r>
        <w:rPr>
          <w:rFonts w:eastAsia="DengXian"/>
        </w:rPr>
        <w:t xml:space="preserve">          $ref: 'TS29571_CommonData.yaml#/components/responses/403'</w:t>
      </w:r>
    </w:p>
    <w:p w14:paraId="3A5B4102" w14:textId="77777777" w:rsidR="00FF6EF4" w:rsidRDefault="00FF6EF4" w:rsidP="00FF6EF4">
      <w:pPr>
        <w:pStyle w:val="PL"/>
      </w:pPr>
      <w:r>
        <w:t xml:space="preserve">        '404':</w:t>
      </w:r>
    </w:p>
    <w:p w14:paraId="59D9CFDA" w14:textId="77777777" w:rsidR="00FF6EF4" w:rsidRDefault="00FF6EF4" w:rsidP="00FF6EF4">
      <w:pPr>
        <w:pStyle w:val="PL"/>
      </w:pPr>
      <w:r>
        <w:t xml:space="preserve">          $ref: 'TS29571_CommonData.yaml#/components/responses/404'</w:t>
      </w:r>
    </w:p>
    <w:p w14:paraId="1407CE24" w14:textId="77777777" w:rsidR="00FF6EF4" w:rsidRDefault="00FF6EF4" w:rsidP="00FF6EF4">
      <w:pPr>
        <w:pStyle w:val="PL"/>
      </w:pPr>
      <w:r>
        <w:t xml:space="preserve">        '411':</w:t>
      </w:r>
    </w:p>
    <w:p w14:paraId="0A7BFCCB" w14:textId="77777777" w:rsidR="00FF6EF4" w:rsidRDefault="00FF6EF4" w:rsidP="00FF6EF4">
      <w:pPr>
        <w:pStyle w:val="PL"/>
      </w:pPr>
      <w:r>
        <w:t xml:space="preserve">          $ref: 'TS29571_CommonData.yaml#/components/responses/411'</w:t>
      </w:r>
    </w:p>
    <w:p w14:paraId="519DB6AF" w14:textId="77777777" w:rsidR="00FF6EF4" w:rsidRDefault="00FF6EF4" w:rsidP="00FF6EF4">
      <w:pPr>
        <w:pStyle w:val="PL"/>
      </w:pPr>
      <w:r>
        <w:t xml:space="preserve">        '413':</w:t>
      </w:r>
    </w:p>
    <w:p w14:paraId="2A764798" w14:textId="77777777" w:rsidR="00FF6EF4" w:rsidRDefault="00FF6EF4" w:rsidP="00FF6EF4">
      <w:pPr>
        <w:pStyle w:val="PL"/>
      </w:pPr>
      <w:r>
        <w:t xml:space="preserve">          $ref: 'TS29571_CommonData.yaml#/components/responses/413'</w:t>
      </w:r>
    </w:p>
    <w:p w14:paraId="16A55AE7" w14:textId="77777777" w:rsidR="00FF6EF4" w:rsidRDefault="00FF6EF4" w:rsidP="00FF6EF4">
      <w:pPr>
        <w:pStyle w:val="PL"/>
      </w:pPr>
      <w:r>
        <w:t xml:space="preserve">        '415':</w:t>
      </w:r>
    </w:p>
    <w:p w14:paraId="609D0ABC" w14:textId="77777777" w:rsidR="00FF6EF4" w:rsidRDefault="00FF6EF4" w:rsidP="00FF6EF4">
      <w:pPr>
        <w:pStyle w:val="PL"/>
      </w:pPr>
      <w:r>
        <w:t xml:space="preserve">          $ref: 'TS29571_CommonData.yaml#/components/responses/415'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77777777" w:rsidR="00FF6EF4" w:rsidRDefault="00FF6EF4" w:rsidP="00FF6EF4">
      <w:pPr>
        <w:pStyle w:val="PL"/>
        <w:rPr>
          <w:rFonts w:eastAsia="DengXian"/>
        </w:rPr>
      </w:pPr>
      <w:r>
        <w:rPr>
          <w:rFonts w:eastAsia="DengXian"/>
        </w:rPr>
        <w:t xml:space="preserve">          $ref: 'TS29571_CommonData.yaml#/components/responses/429'</w:t>
      </w:r>
    </w:p>
    <w:p w14:paraId="2F5AE872" w14:textId="77777777" w:rsidR="00FF6EF4" w:rsidRDefault="00FF6EF4" w:rsidP="00FF6EF4">
      <w:pPr>
        <w:pStyle w:val="PL"/>
      </w:pPr>
      <w:r>
        <w:t xml:space="preserve">        '500':</w:t>
      </w:r>
    </w:p>
    <w:p w14:paraId="4D942951" w14:textId="77777777" w:rsidR="00FF6EF4" w:rsidRDefault="00FF6EF4" w:rsidP="00FF6EF4">
      <w:pPr>
        <w:pStyle w:val="PL"/>
      </w:pPr>
      <w:r>
        <w:t xml:space="preserve">          $ref: 'TS29571_CommonData.yaml#/components/responses/500'</w:t>
      </w:r>
    </w:p>
    <w:p w14:paraId="4801E257" w14:textId="77777777" w:rsidR="00FF6EF4" w:rsidRDefault="00FF6EF4" w:rsidP="00FF6EF4">
      <w:pPr>
        <w:pStyle w:val="PL"/>
      </w:pPr>
      <w:r>
        <w:t xml:space="preserve">        '501':</w:t>
      </w:r>
    </w:p>
    <w:p w14:paraId="0B54FC40" w14:textId="77777777" w:rsidR="00FF6EF4" w:rsidRDefault="00FF6EF4" w:rsidP="00FF6EF4">
      <w:pPr>
        <w:pStyle w:val="PL"/>
      </w:pPr>
      <w:r>
        <w:t xml:space="preserve">          $ref: 'TS29571_CommonData.yaml#/components/responses/501'</w:t>
      </w:r>
    </w:p>
    <w:p w14:paraId="565DD227" w14:textId="77777777" w:rsidR="00FF6EF4" w:rsidRDefault="00FF6EF4" w:rsidP="00FF6EF4">
      <w:pPr>
        <w:pStyle w:val="PL"/>
      </w:pPr>
      <w:r>
        <w:t xml:space="preserve">        '502':</w:t>
      </w:r>
    </w:p>
    <w:p w14:paraId="68541721" w14:textId="77777777" w:rsidR="00FF6EF4" w:rsidRDefault="00FF6EF4" w:rsidP="00FF6EF4">
      <w:pPr>
        <w:pStyle w:val="PL"/>
      </w:pPr>
      <w:r>
        <w:t xml:space="preserve">          $ref: 'TS29571_CommonData.yaml#/components/responses/502'</w:t>
      </w:r>
    </w:p>
    <w:p w14:paraId="7D083B94" w14:textId="77777777" w:rsidR="00FF6EF4" w:rsidRDefault="00FF6EF4" w:rsidP="00FF6EF4">
      <w:pPr>
        <w:pStyle w:val="PL"/>
      </w:pPr>
      <w:r>
        <w:t xml:space="preserve">        '503':</w:t>
      </w:r>
    </w:p>
    <w:p w14:paraId="3FE2A0DD" w14:textId="77777777" w:rsidR="00FF6EF4" w:rsidRDefault="00FF6EF4" w:rsidP="00FF6EF4">
      <w:pPr>
        <w:pStyle w:val="PL"/>
      </w:pPr>
      <w:r>
        <w:t xml:space="preserve">          $ref: 'TS29571_CommonData.yaml#/components/responses/503'</w:t>
      </w:r>
    </w:p>
    <w:p w14:paraId="7442211D" w14:textId="77777777" w:rsidR="00FF6EF4" w:rsidRDefault="00FF6EF4" w:rsidP="00FF6EF4">
      <w:pPr>
        <w:pStyle w:val="PL"/>
      </w:pPr>
      <w:r>
        <w:t xml:space="preserve">        default:</w:t>
      </w:r>
    </w:p>
    <w:p w14:paraId="27FD45C8" w14:textId="77777777" w:rsidR="00FF6EF4" w:rsidRDefault="00FF6EF4" w:rsidP="00FF6EF4">
      <w:pPr>
        <w:pStyle w:val="PL"/>
      </w:pPr>
      <w:r>
        <w:t xml:space="preserve">          $ref: 'TS29571_CommonData.yaml#/components/responses/default'</w:t>
      </w:r>
    </w:p>
    <w:p w14:paraId="0E2177A2" w14:textId="77777777" w:rsidR="007B2477" w:rsidRPr="008B1C02" w:rsidRDefault="007B2477" w:rsidP="007B2477">
      <w:pPr>
        <w:pStyle w:val="PL"/>
      </w:pPr>
    </w:p>
    <w:p w14:paraId="34F729B7" w14:textId="77777777" w:rsidR="007B2477" w:rsidRPr="008B1C02" w:rsidRDefault="007B2477" w:rsidP="007B2477">
      <w:pPr>
        <w:pStyle w:val="PL"/>
      </w:pPr>
      <w:r w:rsidRPr="008B1C02">
        <w:t xml:space="preserve">    patch:</w:t>
      </w:r>
    </w:p>
    <w:p w14:paraId="09081D3D" w14:textId="77777777" w:rsidR="007B2477" w:rsidRPr="008B1C02" w:rsidRDefault="007B2477" w:rsidP="007B2477">
      <w:pPr>
        <w:pStyle w:val="PL"/>
      </w:pPr>
      <w:r w:rsidRPr="008B1C02">
        <w:lastRenderedPageBreak/>
        <w:t xml:space="preserve">      summary: Request the modification of an existing Individual </w:t>
      </w:r>
      <w:r>
        <w:t>UAV Flight Assistance Configuration</w:t>
      </w:r>
      <w:r w:rsidRPr="008B1C02">
        <w:t xml:space="preserve"> resource.</w:t>
      </w:r>
    </w:p>
    <w:p w14:paraId="175652C7" w14:textId="77777777" w:rsidR="007B2477" w:rsidRPr="008B1C02" w:rsidRDefault="007B2477" w:rsidP="007B2477">
      <w:pPr>
        <w:pStyle w:val="PL"/>
      </w:pPr>
      <w:r w:rsidRPr="008B1C02">
        <w:t xml:space="preserve">      tags:</w:t>
      </w:r>
    </w:p>
    <w:p w14:paraId="65B256CF" w14:textId="77777777" w:rsidR="007B2477" w:rsidRPr="008B1C02" w:rsidRDefault="007B2477" w:rsidP="007B2477">
      <w:pPr>
        <w:pStyle w:val="PL"/>
      </w:pPr>
      <w:r w:rsidRPr="008B1C02">
        <w:t xml:space="preserve">        - Individual </w:t>
      </w:r>
      <w:r>
        <w:t>Group</w:t>
      </w:r>
      <w:r w:rsidRPr="008B1C02">
        <w:t xml:space="preserve"> Parameters Provisioning</w:t>
      </w:r>
      <w:r>
        <w:t xml:space="preserve"> (Document)</w:t>
      </w:r>
    </w:p>
    <w:p w14:paraId="05B93E16" w14:textId="77777777" w:rsidR="007B2477" w:rsidRPr="008B1C02" w:rsidRDefault="007B2477" w:rsidP="007B2477">
      <w:pPr>
        <w:pStyle w:val="PL"/>
      </w:pPr>
      <w:r w:rsidRPr="008B1C02">
        <w:t xml:space="preserve">      operationId: </w:t>
      </w:r>
      <w:r>
        <w:t>ModifyUavFlightAssistConfig</w:t>
      </w:r>
    </w:p>
    <w:p w14:paraId="2E8F8146" w14:textId="77777777" w:rsidR="007B2477" w:rsidRPr="008B1C02" w:rsidRDefault="007B2477" w:rsidP="007B2477">
      <w:pPr>
        <w:pStyle w:val="PL"/>
      </w:pPr>
      <w:r w:rsidRPr="008B1C02">
        <w:t xml:space="preserve">      requestBody:</w:t>
      </w:r>
    </w:p>
    <w:p w14:paraId="525F2582" w14:textId="77777777" w:rsidR="007B2477" w:rsidRPr="008B1C02" w:rsidRDefault="007B2477" w:rsidP="007B2477">
      <w:pPr>
        <w:pStyle w:val="PL"/>
      </w:pPr>
      <w:r w:rsidRPr="008B1C02">
        <w:t xml:space="preserve">        description: &gt;</w:t>
      </w:r>
    </w:p>
    <w:p w14:paraId="272EC638" w14:textId="77777777" w:rsidR="007B2477" w:rsidRDefault="007B2477" w:rsidP="007B2477">
      <w:pPr>
        <w:pStyle w:val="PL"/>
      </w:pPr>
      <w:r w:rsidRPr="008B1C02">
        <w:t xml:space="preserve">          Contains the parameters to request the modification of the Individual </w:t>
      </w:r>
      <w:r>
        <w:t>UAV Flight</w:t>
      </w:r>
    </w:p>
    <w:p w14:paraId="48770B97" w14:textId="77777777" w:rsidR="007B2477" w:rsidRPr="008B1C02" w:rsidRDefault="007B2477" w:rsidP="007B2477">
      <w:pPr>
        <w:pStyle w:val="PL"/>
      </w:pPr>
      <w:r>
        <w:t xml:space="preserve">          Assistance Configuration</w:t>
      </w:r>
      <w:r w:rsidRPr="008B1C02">
        <w:t xml:space="preserve"> resource.</w:t>
      </w:r>
    </w:p>
    <w:p w14:paraId="1A047101" w14:textId="77777777" w:rsidR="007B2477" w:rsidRPr="008B1C02" w:rsidRDefault="007B2477" w:rsidP="007B2477">
      <w:pPr>
        <w:pStyle w:val="PL"/>
      </w:pPr>
      <w:r w:rsidRPr="008B1C02">
        <w:t xml:space="preserve">        required: true</w:t>
      </w:r>
    </w:p>
    <w:p w14:paraId="37700257" w14:textId="77777777" w:rsidR="007B2477" w:rsidRPr="008B1C02" w:rsidRDefault="007B2477" w:rsidP="007B2477">
      <w:pPr>
        <w:pStyle w:val="PL"/>
      </w:pPr>
      <w:r w:rsidRPr="008B1C02">
        <w:t xml:space="preserve">        content:</w:t>
      </w:r>
    </w:p>
    <w:p w14:paraId="5F168850" w14:textId="77777777" w:rsidR="007B2477" w:rsidRPr="008B1C02" w:rsidRDefault="007B2477" w:rsidP="007B2477">
      <w:pPr>
        <w:pStyle w:val="PL"/>
      </w:pPr>
      <w:r w:rsidRPr="008B1C02">
        <w:t xml:space="preserve">          application/merge-patch+json:</w:t>
      </w:r>
    </w:p>
    <w:p w14:paraId="7E78548D" w14:textId="77777777" w:rsidR="007B2477" w:rsidRPr="008B1C02" w:rsidRDefault="007B2477" w:rsidP="007B2477">
      <w:pPr>
        <w:pStyle w:val="PL"/>
      </w:pPr>
      <w:r w:rsidRPr="008B1C02">
        <w:t xml:space="preserve">            schema:</w:t>
      </w:r>
    </w:p>
    <w:p w14:paraId="6950B036" w14:textId="77777777" w:rsidR="007B2477" w:rsidRPr="008B1C02" w:rsidRDefault="007B2477" w:rsidP="007B2477">
      <w:pPr>
        <w:pStyle w:val="PL"/>
      </w:pPr>
      <w:r w:rsidRPr="008B1C02">
        <w:t xml:space="preserve">              $ref: '#/components/schemas/</w:t>
      </w:r>
      <w:r>
        <w:t>UavFlightAssistance</w:t>
      </w:r>
      <w:r w:rsidRPr="008B1C02">
        <w:rPr>
          <w:lang w:val="en-US"/>
        </w:rPr>
        <w:t>Patch'</w:t>
      </w:r>
    </w:p>
    <w:p w14:paraId="578505B8" w14:textId="77777777" w:rsidR="007B2477" w:rsidRPr="008B1C02" w:rsidRDefault="007B2477" w:rsidP="007B2477">
      <w:pPr>
        <w:pStyle w:val="PL"/>
      </w:pPr>
      <w:r w:rsidRPr="008B1C02">
        <w:t xml:space="preserve">      responses:</w:t>
      </w:r>
    </w:p>
    <w:p w14:paraId="25395896" w14:textId="77777777" w:rsidR="007B2477" w:rsidRPr="008B1C02" w:rsidRDefault="007B2477" w:rsidP="007B2477">
      <w:pPr>
        <w:pStyle w:val="PL"/>
      </w:pPr>
      <w:r w:rsidRPr="008B1C02">
        <w:t xml:space="preserve">        '200':</w:t>
      </w:r>
    </w:p>
    <w:p w14:paraId="240825D2" w14:textId="77777777" w:rsidR="007B2477" w:rsidRPr="008B1C02" w:rsidRDefault="007B2477" w:rsidP="007B2477">
      <w:pPr>
        <w:pStyle w:val="PL"/>
      </w:pPr>
      <w:r w:rsidRPr="008B1C02">
        <w:t xml:space="preserve">          description: &gt;</w:t>
      </w:r>
    </w:p>
    <w:p w14:paraId="679FAD06" w14:textId="77777777" w:rsidR="007B2477" w:rsidRPr="008B1C02" w:rsidRDefault="007B2477" w:rsidP="007B2477">
      <w:pPr>
        <w:pStyle w:val="PL"/>
      </w:pPr>
      <w:r w:rsidRPr="008B1C02">
        <w:t xml:space="preserve">            OK. The Individual </w:t>
      </w:r>
      <w:r>
        <w:t>UAV Flight Assistance Configuration</w:t>
      </w:r>
      <w:r w:rsidRPr="008B1C02">
        <w:t xml:space="preserve"> resource is successfully modified</w:t>
      </w:r>
    </w:p>
    <w:p w14:paraId="73BDA0CF" w14:textId="77777777" w:rsidR="007B2477" w:rsidRPr="008B1C02" w:rsidRDefault="007B2477" w:rsidP="007B2477">
      <w:pPr>
        <w:pStyle w:val="PL"/>
      </w:pPr>
      <w:r w:rsidRPr="008B1C02">
        <w:t xml:space="preserve">            </w:t>
      </w:r>
      <w:r>
        <w:t xml:space="preserve">and a </w:t>
      </w:r>
      <w:r w:rsidRPr="008B1C02">
        <w:t>representation of the updated resource is returned in the response body.</w:t>
      </w:r>
    </w:p>
    <w:p w14:paraId="4CCF190A" w14:textId="77777777" w:rsidR="007B2477" w:rsidRPr="008B1C02" w:rsidRDefault="007B2477" w:rsidP="007B2477">
      <w:pPr>
        <w:pStyle w:val="PL"/>
      </w:pPr>
      <w:r w:rsidRPr="008B1C02">
        <w:t xml:space="preserve">          content:</w:t>
      </w:r>
    </w:p>
    <w:p w14:paraId="40006794" w14:textId="77777777" w:rsidR="007B2477" w:rsidRPr="008B1C02" w:rsidRDefault="007B2477" w:rsidP="007B2477">
      <w:pPr>
        <w:pStyle w:val="PL"/>
      </w:pPr>
      <w:r w:rsidRPr="008B1C02">
        <w:t xml:space="preserve">            application/json:</w:t>
      </w:r>
    </w:p>
    <w:p w14:paraId="6A927586" w14:textId="77777777" w:rsidR="007B2477" w:rsidRPr="008B1C02" w:rsidRDefault="007B2477" w:rsidP="007B2477">
      <w:pPr>
        <w:pStyle w:val="PL"/>
      </w:pPr>
      <w:r w:rsidRPr="008B1C02">
        <w:t xml:space="preserve">              schema:</w:t>
      </w:r>
    </w:p>
    <w:p w14:paraId="0FB390F1" w14:textId="77777777" w:rsidR="007B2477" w:rsidRPr="008B1C02" w:rsidRDefault="007B2477" w:rsidP="007B2477">
      <w:pPr>
        <w:pStyle w:val="PL"/>
      </w:pPr>
      <w:r w:rsidRPr="008B1C02">
        <w:t xml:space="preserve">                $ref: '#/components/schemas/</w:t>
      </w:r>
      <w:r>
        <w:t>UavFlightAssistance</w:t>
      </w:r>
      <w:r w:rsidRPr="008B1C02">
        <w:rPr>
          <w:lang w:val="en-US"/>
        </w:rPr>
        <w:t>'</w:t>
      </w:r>
    </w:p>
    <w:p w14:paraId="76CC194E" w14:textId="77777777" w:rsidR="007B2477" w:rsidRPr="008B1C02" w:rsidRDefault="007B2477" w:rsidP="007B2477">
      <w:pPr>
        <w:pStyle w:val="PL"/>
      </w:pPr>
      <w:r w:rsidRPr="008B1C02">
        <w:t xml:space="preserve">        '204':</w:t>
      </w:r>
    </w:p>
    <w:p w14:paraId="0EF3C88A" w14:textId="77777777" w:rsidR="007B2477" w:rsidRPr="008B1C02" w:rsidRDefault="007B2477" w:rsidP="007B2477">
      <w:pPr>
        <w:pStyle w:val="PL"/>
      </w:pPr>
      <w:r w:rsidRPr="008B1C02">
        <w:t xml:space="preserve">          description: &gt;</w:t>
      </w:r>
    </w:p>
    <w:p w14:paraId="39610BB5" w14:textId="77777777" w:rsidR="007B2477" w:rsidRPr="008B1C02" w:rsidRDefault="007B2477" w:rsidP="007B2477">
      <w:pPr>
        <w:pStyle w:val="PL"/>
      </w:pPr>
      <w:r w:rsidRPr="008B1C02">
        <w:t xml:space="preserve">            No Content. The Individual </w:t>
      </w:r>
      <w:r>
        <w:t>UAV Flight Assistance Configuration</w:t>
      </w:r>
      <w:r w:rsidRPr="008B1C02">
        <w:t xml:space="preserve"> resource is successfully</w:t>
      </w:r>
    </w:p>
    <w:p w14:paraId="5B0AF3B9" w14:textId="77777777" w:rsidR="007B2477" w:rsidRPr="008B1C02" w:rsidRDefault="007B2477" w:rsidP="007B2477">
      <w:pPr>
        <w:pStyle w:val="PL"/>
      </w:pPr>
      <w:r w:rsidRPr="008B1C02">
        <w:t xml:space="preserve">            </w:t>
      </w:r>
      <w:r>
        <w:t>m</w:t>
      </w:r>
      <w:r w:rsidRPr="008B1C02">
        <w:t>odified</w:t>
      </w:r>
      <w:r>
        <w:t xml:space="preserve"> and no content is returned in the response body</w:t>
      </w:r>
      <w:r w:rsidRPr="008B1C02">
        <w:t>.</w:t>
      </w:r>
    </w:p>
    <w:p w14:paraId="4E34D94C" w14:textId="77777777" w:rsidR="007B2477" w:rsidRPr="008B1C02" w:rsidRDefault="007B2477" w:rsidP="007B2477">
      <w:pPr>
        <w:pStyle w:val="PL"/>
      </w:pPr>
      <w:r w:rsidRPr="008B1C02">
        <w:t xml:space="preserve">        '307':</w:t>
      </w:r>
    </w:p>
    <w:p w14:paraId="5C811153" w14:textId="77777777" w:rsidR="007B2477" w:rsidRPr="008B1C02" w:rsidRDefault="007B2477" w:rsidP="007B2477">
      <w:pPr>
        <w:pStyle w:val="PL"/>
      </w:pPr>
      <w:r w:rsidRPr="008B1C02">
        <w:t xml:space="preserve">          $ref: 'TS29122_CommonData.yaml#/components/responses/307'</w:t>
      </w:r>
    </w:p>
    <w:p w14:paraId="5E827963" w14:textId="77777777" w:rsidR="007B2477" w:rsidRPr="008B1C02" w:rsidRDefault="007B2477" w:rsidP="007B2477">
      <w:pPr>
        <w:pStyle w:val="PL"/>
      </w:pPr>
      <w:r w:rsidRPr="008B1C02">
        <w:t xml:space="preserve">        '308':</w:t>
      </w:r>
    </w:p>
    <w:p w14:paraId="4E77BBCE" w14:textId="77777777" w:rsidR="007B2477" w:rsidRPr="008B1C02" w:rsidRDefault="007B2477" w:rsidP="007B2477">
      <w:pPr>
        <w:pStyle w:val="PL"/>
      </w:pPr>
      <w:r w:rsidRPr="008B1C02">
        <w:t xml:space="preserve">          $ref: 'TS29122_CommonData.yaml#/components/responses/308'</w:t>
      </w:r>
    </w:p>
    <w:p w14:paraId="626CBCCE" w14:textId="77777777" w:rsidR="007B2477" w:rsidRPr="008B1C02" w:rsidRDefault="007B2477" w:rsidP="007B2477">
      <w:pPr>
        <w:pStyle w:val="PL"/>
      </w:pPr>
      <w:r w:rsidRPr="008B1C02">
        <w:t xml:space="preserve">        '400':</w:t>
      </w:r>
    </w:p>
    <w:p w14:paraId="0094050E" w14:textId="77777777" w:rsidR="007B2477" w:rsidRPr="008B1C02" w:rsidRDefault="007B2477" w:rsidP="007B2477">
      <w:pPr>
        <w:pStyle w:val="PL"/>
      </w:pPr>
      <w:r w:rsidRPr="008B1C02">
        <w:t xml:space="preserve">          $ref: 'TS29122_CommonData.yaml#/components/responses/400'</w:t>
      </w:r>
    </w:p>
    <w:p w14:paraId="499291DF" w14:textId="77777777" w:rsidR="007B2477" w:rsidRPr="008B1C02" w:rsidRDefault="007B2477" w:rsidP="007B2477">
      <w:pPr>
        <w:pStyle w:val="PL"/>
      </w:pPr>
      <w:r w:rsidRPr="008B1C02">
        <w:t xml:space="preserve">        '401':</w:t>
      </w:r>
    </w:p>
    <w:p w14:paraId="16F3032A" w14:textId="77777777" w:rsidR="007B2477" w:rsidRPr="008B1C02" w:rsidRDefault="007B2477" w:rsidP="007B2477">
      <w:pPr>
        <w:pStyle w:val="PL"/>
      </w:pPr>
      <w:r w:rsidRPr="008B1C02">
        <w:t xml:space="preserve">          $ref: 'TS29122_CommonData.yaml#/components/responses/401'</w:t>
      </w:r>
    </w:p>
    <w:p w14:paraId="03CD1776" w14:textId="77777777" w:rsidR="007B2477" w:rsidRPr="008B1C02" w:rsidRDefault="007B2477" w:rsidP="007B2477">
      <w:pPr>
        <w:pStyle w:val="PL"/>
      </w:pPr>
      <w:r w:rsidRPr="008B1C02">
        <w:t xml:space="preserve">        '403':</w:t>
      </w:r>
    </w:p>
    <w:p w14:paraId="6E09BBFE" w14:textId="77777777" w:rsidR="007B2477" w:rsidRPr="008B1C02" w:rsidRDefault="007B2477" w:rsidP="007B2477">
      <w:pPr>
        <w:pStyle w:val="PL"/>
      </w:pPr>
      <w:r w:rsidRPr="008B1C02">
        <w:t xml:space="preserve">          $ref: 'TS29122_CommonData.yaml#/components/responses/403'</w:t>
      </w:r>
    </w:p>
    <w:p w14:paraId="067DECF9" w14:textId="77777777" w:rsidR="007B2477" w:rsidRPr="008B1C02" w:rsidRDefault="007B2477" w:rsidP="007B2477">
      <w:pPr>
        <w:pStyle w:val="PL"/>
      </w:pPr>
      <w:r w:rsidRPr="008B1C02">
        <w:t xml:space="preserve">        '404':</w:t>
      </w:r>
    </w:p>
    <w:p w14:paraId="27F8BCF0" w14:textId="77777777" w:rsidR="007B2477" w:rsidRPr="008B1C02" w:rsidRDefault="007B2477" w:rsidP="007B2477">
      <w:pPr>
        <w:pStyle w:val="PL"/>
      </w:pPr>
      <w:r w:rsidRPr="008B1C02">
        <w:t xml:space="preserve">          $ref: 'TS29122_CommonData.yaml#/components/responses/404'</w:t>
      </w:r>
    </w:p>
    <w:p w14:paraId="0C750AAC" w14:textId="77777777" w:rsidR="007B2477" w:rsidRPr="008B1C02" w:rsidRDefault="007B2477" w:rsidP="007B2477">
      <w:pPr>
        <w:pStyle w:val="PL"/>
      </w:pPr>
      <w:r w:rsidRPr="008B1C02">
        <w:t xml:space="preserve">        '411':</w:t>
      </w:r>
    </w:p>
    <w:p w14:paraId="012726E7" w14:textId="77777777" w:rsidR="007B2477" w:rsidRPr="008B1C02" w:rsidRDefault="007B2477" w:rsidP="007B2477">
      <w:pPr>
        <w:pStyle w:val="PL"/>
      </w:pPr>
      <w:r w:rsidRPr="008B1C02">
        <w:t xml:space="preserve">          $ref: 'TS29122_CommonData.yaml#/components/responses/411'</w:t>
      </w:r>
    </w:p>
    <w:p w14:paraId="560C2B28" w14:textId="77777777" w:rsidR="007B2477" w:rsidRPr="008B1C02" w:rsidRDefault="007B2477" w:rsidP="007B2477">
      <w:pPr>
        <w:pStyle w:val="PL"/>
      </w:pPr>
      <w:r w:rsidRPr="008B1C02">
        <w:t xml:space="preserve">        '413':</w:t>
      </w:r>
    </w:p>
    <w:p w14:paraId="2BE08310" w14:textId="77777777" w:rsidR="007B2477" w:rsidRPr="008B1C02" w:rsidRDefault="007B2477" w:rsidP="007B2477">
      <w:pPr>
        <w:pStyle w:val="PL"/>
      </w:pPr>
      <w:r w:rsidRPr="008B1C02">
        <w:t xml:space="preserve">          $ref: 'TS29122_CommonData.yaml#/components/responses/413'</w:t>
      </w:r>
    </w:p>
    <w:p w14:paraId="5F10C079" w14:textId="77777777" w:rsidR="007B2477" w:rsidRPr="008B1C02" w:rsidRDefault="007B2477" w:rsidP="007B2477">
      <w:pPr>
        <w:pStyle w:val="PL"/>
      </w:pPr>
      <w:r w:rsidRPr="008B1C02">
        <w:t xml:space="preserve">        '415':</w:t>
      </w:r>
    </w:p>
    <w:p w14:paraId="20B4BC9F" w14:textId="77777777" w:rsidR="007B2477" w:rsidRPr="008B1C02" w:rsidRDefault="007B2477" w:rsidP="007B2477">
      <w:pPr>
        <w:pStyle w:val="PL"/>
      </w:pPr>
      <w:r w:rsidRPr="008B1C02">
        <w:t xml:space="preserve">          $ref: 'TS29122_CommonData.yaml#/components/responses/415'</w:t>
      </w:r>
    </w:p>
    <w:p w14:paraId="50B4F15C" w14:textId="77777777" w:rsidR="007B2477" w:rsidRPr="008B1C02" w:rsidRDefault="007B2477" w:rsidP="007B2477">
      <w:pPr>
        <w:pStyle w:val="PL"/>
      </w:pPr>
      <w:r w:rsidRPr="008B1C02">
        <w:t xml:space="preserve">        '429':</w:t>
      </w:r>
    </w:p>
    <w:p w14:paraId="489C28D8" w14:textId="77777777" w:rsidR="007B2477" w:rsidRPr="008B1C02" w:rsidRDefault="007B2477" w:rsidP="007B2477">
      <w:pPr>
        <w:pStyle w:val="PL"/>
      </w:pPr>
      <w:r w:rsidRPr="008B1C02">
        <w:t xml:space="preserve">          $ref: 'TS29122_CommonData.yaml#/components/responses/429'</w:t>
      </w:r>
    </w:p>
    <w:p w14:paraId="29D7B8D1" w14:textId="77777777" w:rsidR="007B2477" w:rsidRPr="008B1C02" w:rsidRDefault="007B2477" w:rsidP="007B2477">
      <w:pPr>
        <w:pStyle w:val="PL"/>
      </w:pPr>
      <w:r w:rsidRPr="008B1C02">
        <w:t xml:space="preserve">        '500':</w:t>
      </w:r>
    </w:p>
    <w:p w14:paraId="53D9F54E" w14:textId="77777777" w:rsidR="007B2477" w:rsidRPr="008B1C02" w:rsidRDefault="007B2477" w:rsidP="007B2477">
      <w:pPr>
        <w:pStyle w:val="PL"/>
      </w:pPr>
      <w:r w:rsidRPr="008B1C02">
        <w:t xml:space="preserve">          $ref: 'TS29122_CommonData.yaml#/components/responses/500'</w:t>
      </w:r>
    </w:p>
    <w:p w14:paraId="6BA480D5" w14:textId="77777777" w:rsidR="007B2477" w:rsidRPr="008B1C02" w:rsidRDefault="007B2477" w:rsidP="007B2477">
      <w:pPr>
        <w:pStyle w:val="PL"/>
      </w:pPr>
      <w:r w:rsidRPr="008B1C02">
        <w:t xml:space="preserve">        '503':</w:t>
      </w:r>
    </w:p>
    <w:p w14:paraId="20EF60DE" w14:textId="77777777" w:rsidR="007B2477" w:rsidRPr="008B1C02" w:rsidRDefault="007B2477" w:rsidP="007B2477">
      <w:pPr>
        <w:pStyle w:val="PL"/>
      </w:pPr>
      <w:r w:rsidRPr="008B1C02">
        <w:t xml:space="preserve">          $ref: 'TS29122_CommonData.yaml#/components/responses/503'</w:t>
      </w:r>
    </w:p>
    <w:p w14:paraId="1A63F74C" w14:textId="77777777" w:rsidR="007B2477" w:rsidRPr="008B1C02" w:rsidRDefault="007B2477" w:rsidP="007B2477">
      <w:pPr>
        <w:pStyle w:val="PL"/>
      </w:pPr>
      <w:r w:rsidRPr="008B1C02">
        <w:t xml:space="preserve">        default:</w:t>
      </w:r>
    </w:p>
    <w:p w14:paraId="0812DF80" w14:textId="77777777" w:rsidR="007B2477" w:rsidRPr="008B1C02" w:rsidRDefault="007B2477" w:rsidP="007B2477">
      <w:pPr>
        <w:pStyle w:val="PL"/>
      </w:pPr>
      <w:r w:rsidRPr="008B1C02">
        <w:t xml:space="preserve">          $ref: 'TS29122_CommonData.yaml#/components/responses/default'</w:t>
      </w:r>
    </w:p>
    <w:p w14:paraId="5714F083" w14:textId="77777777" w:rsidR="007B2477" w:rsidRDefault="007B2477" w:rsidP="007B2477">
      <w:pPr>
        <w:pStyle w:val="PL"/>
      </w:pPr>
    </w:p>
    <w:p w14:paraId="595BC893" w14:textId="77777777" w:rsidR="007B2477" w:rsidRDefault="007B2477" w:rsidP="007B2477">
      <w:pPr>
        <w:pStyle w:val="PL"/>
      </w:pPr>
      <w:r>
        <w:t xml:space="preserve">    delete:</w:t>
      </w:r>
    </w:p>
    <w:p w14:paraId="312A9A54" w14:textId="77777777" w:rsidR="007B2477" w:rsidRDefault="007B2477" w:rsidP="007B2477">
      <w:pPr>
        <w:pStyle w:val="PL"/>
      </w:pPr>
      <w:r>
        <w:t xml:space="preserve">      summary: Request the deletion of an existing </w:t>
      </w:r>
      <w:r w:rsidRPr="00447F50">
        <w:t>Individual UAV Flight Assistance Configuration</w:t>
      </w:r>
      <w:r>
        <w:t>.</w:t>
      </w:r>
    </w:p>
    <w:p w14:paraId="4A6F43B5" w14:textId="77777777" w:rsidR="007B2477" w:rsidRDefault="007B2477" w:rsidP="007B2477">
      <w:pPr>
        <w:pStyle w:val="PL"/>
      </w:pPr>
      <w:r>
        <w:t xml:space="preserve">      operationId: DeleteUavFlightAssistConfig</w:t>
      </w:r>
    </w:p>
    <w:p w14:paraId="298563A0" w14:textId="77777777" w:rsidR="007B2477" w:rsidRDefault="007B2477" w:rsidP="007B2477">
      <w:pPr>
        <w:pStyle w:val="PL"/>
      </w:pPr>
      <w:r>
        <w:t xml:space="preserve">      tags:</w:t>
      </w:r>
    </w:p>
    <w:p w14:paraId="7D4BC80A" w14:textId="77777777" w:rsidR="007B2477" w:rsidRDefault="007B2477" w:rsidP="007B2477">
      <w:pPr>
        <w:pStyle w:val="PL"/>
      </w:pPr>
      <w:r>
        <w:t xml:space="preserve">        - Individual </w:t>
      </w:r>
      <w:r w:rsidRPr="00447F50">
        <w:t>UAV Flight Assistance Configuration</w:t>
      </w:r>
      <w:r>
        <w:t xml:space="preserve"> (Document)</w:t>
      </w:r>
    </w:p>
    <w:p w14:paraId="5F461C72" w14:textId="77777777" w:rsidR="007B2477" w:rsidRDefault="007B2477" w:rsidP="007B2477">
      <w:pPr>
        <w:pStyle w:val="PL"/>
      </w:pPr>
      <w:r>
        <w:t xml:space="preserve">      responses:</w:t>
      </w:r>
    </w:p>
    <w:p w14:paraId="1FBE2226" w14:textId="77777777" w:rsidR="007B2477" w:rsidRDefault="007B2477" w:rsidP="007B2477">
      <w:pPr>
        <w:pStyle w:val="PL"/>
      </w:pPr>
      <w:r>
        <w:t xml:space="preserve">        '204':</w:t>
      </w:r>
    </w:p>
    <w:p w14:paraId="5C30D263" w14:textId="77777777" w:rsidR="007B2477" w:rsidRDefault="007B2477" w:rsidP="007B2477">
      <w:pPr>
        <w:pStyle w:val="PL"/>
      </w:pPr>
      <w:r>
        <w:t xml:space="preserve">          description: &gt;</w:t>
      </w:r>
    </w:p>
    <w:p w14:paraId="5803FDD9" w14:textId="77777777" w:rsidR="007B2477" w:rsidRDefault="007B2477" w:rsidP="007B2477">
      <w:pPr>
        <w:pStyle w:val="PL"/>
      </w:pPr>
      <w:r>
        <w:t xml:space="preserve">            No Content. The Individual </w:t>
      </w:r>
      <w:r w:rsidRPr="00447F50">
        <w:t>UAV Flight Assistance Configuration</w:t>
      </w:r>
      <w:r>
        <w:t xml:space="preserve"> resource is successfully</w:t>
      </w:r>
    </w:p>
    <w:p w14:paraId="2C2E5E87" w14:textId="77777777" w:rsidR="007B2477" w:rsidRDefault="007B2477" w:rsidP="007B2477">
      <w:pPr>
        <w:pStyle w:val="PL"/>
      </w:pPr>
      <w:r>
        <w:t xml:space="preserve">            deleted.</w:t>
      </w:r>
    </w:p>
    <w:p w14:paraId="09ED1BB7" w14:textId="77777777" w:rsidR="007B2477" w:rsidRDefault="007B2477" w:rsidP="007B2477">
      <w:pPr>
        <w:pStyle w:val="PL"/>
      </w:pPr>
      <w:r>
        <w:t xml:space="preserve">        '307':</w:t>
      </w:r>
    </w:p>
    <w:p w14:paraId="684CF792" w14:textId="77777777" w:rsidR="007B2477" w:rsidRDefault="007B2477" w:rsidP="007B2477">
      <w:pPr>
        <w:pStyle w:val="PL"/>
      </w:pPr>
      <w:r>
        <w:t xml:space="preserve">          $ref: 'TS29571_CommonData.yaml#/components/responses/307'</w:t>
      </w:r>
    </w:p>
    <w:p w14:paraId="6BC28FCD" w14:textId="77777777" w:rsidR="007B2477" w:rsidRDefault="007B2477" w:rsidP="007B2477">
      <w:pPr>
        <w:pStyle w:val="PL"/>
      </w:pPr>
      <w:r>
        <w:t xml:space="preserve">        '308':</w:t>
      </w:r>
    </w:p>
    <w:p w14:paraId="22139DAA" w14:textId="77777777" w:rsidR="007B2477" w:rsidRDefault="007B2477" w:rsidP="007B2477">
      <w:pPr>
        <w:pStyle w:val="PL"/>
      </w:pPr>
      <w:r>
        <w:t xml:space="preserve">          $ref: 'TS29571_CommonData.yaml#/components/responses/308'</w:t>
      </w:r>
    </w:p>
    <w:p w14:paraId="659455B4" w14:textId="77777777" w:rsidR="007B2477" w:rsidRDefault="007B2477" w:rsidP="007B2477">
      <w:pPr>
        <w:pStyle w:val="PL"/>
      </w:pPr>
      <w:r>
        <w:t xml:space="preserve">        '400':</w:t>
      </w:r>
    </w:p>
    <w:p w14:paraId="06A8B728" w14:textId="77777777" w:rsidR="007B2477" w:rsidRDefault="007B2477" w:rsidP="007B2477">
      <w:pPr>
        <w:pStyle w:val="PL"/>
      </w:pPr>
      <w:r>
        <w:t xml:space="preserve">          $ref: 'TS29571_CommonData.yaml#/components/responses/400'</w:t>
      </w:r>
    </w:p>
    <w:p w14:paraId="11872811" w14:textId="77777777" w:rsidR="007B2477" w:rsidRDefault="007B2477" w:rsidP="007B2477">
      <w:pPr>
        <w:pStyle w:val="PL"/>
      </w:pPr>
      <w:r>
        <w:t xml:space="preserve">        '401':</w:t>
      </w:r>
    </w:p>
    <w:p w14:paraId="0918BFF0" w14:textId="77777777" w:rsidR="007B2477" w:rsidRDefault="007B2477" w:rsidP="007B2477">
      <w:pPr>
        <w:pStyle w:val="PL"/>
      </w:pPr>
      <w:r>
        <w:t xml:space="preserve">          $ref: 'TS29571_CommonData.yaml#/components/responses/401'</w:t>
      </w:r>
    </w:p>
    <w:p w14:paraId="158810AA" w14:textId="77777777" w:rsidR="007B2477" w:rsidRDefault="007B2477" w:rsidP="007B2477">
      <w:pPr>
        <w:pStyle w:val="PL"/>
        <w:rPr>
          <w:rFonts w:eastAsia="DengXian"/>
        </w:rPr>
      </w:pPr>
      <w:r>
        <w:rPr>
          <w:rFonts w:eastAsia="DengXian"/>
        </w:rPr>
        <w:t xml:space="preserve">        '403':</w:t>
      </w:r>
    </w:p>
    <w:p w14:paraId="1FF3FF42" w14:textId="77777777" w:rsidR="007B2477" w:rsidRDefault="007B2477" w:rsidP="007B2477">
      <w:pPr>
        <w:pStyle w:val="PL"/>
        <w:rPr>
          <w:rFonts w:eastAsia="DengXian"/>
        </w:rPr>
      </w:pPr>
      <w:r>
        <w:rPr>
          <w:rFonts w:eastAsia="DengXian"/>
        </w:rPr>
        <w:t xml:space="preserve">          $ref: 'TS29571_CommonData.yaml#/components/responses/403'</w:t>
      </w:r>
    </w:p>
    <w:p w14:paraId="6E9454F9" w14:textId="77777777" w:rsidR="007B2477" w:rsidRDefault="007B2477" w:rsidP="007B2477">
      <w:pPr>
        <w:pStyle w:val="PL"/>
      </w:pPr>
      <w:r>
        <w:t xml:space="preserve">        '404':</w:t>
      </w:r>
    </w:p>
    <w:p w14:paraId="4B8CD808" w14:textId="77777777" w:rsidR="007B2477" w:rsidRDefault="007B2477" w:rsidP="007B2477">
      <w:pPr>
        <w:pStyle w:val="PL"/>
        <w:rPr>
          <w:rFonts w:eastAsia="DengXian"/>
        </w:rPr>
      </w:pPr>
      <w:r>
        <w:rPr>
          <w:rFonts w:eastAsia="DengXian"/>
        </w:rPr>
        <w:t xml:space="preserve">          $ref: 'TS29571_CommonData.yaml#/components/responses/404'</w:t>
      </w:r>
    </w:p>
    <w:p w14:paraId="7548833E" w14:textId="77777777" w:rsidR="007B2477" w:rsidRDefault="007B2477" w:rsidP="007B2477">
      <w:pPr>
        <w:pStyle w:val="PL"/>
        <w:rPr>
          <w:rFonts w:eastAsia="DengXian"/>
        </w:rPr>
      </w:pPr>
      <w:r>
        <w:rPr>
          <w:rFonts w:eastAsia="DengXian"/>
        </w:rPr>
        <w:t xml:space="preserve">        '429':</w:t>
      </w:r>
    </w:p>
    <w:p w14:paraId="79DFE7A4" w14:textId="77777777" w:rsidR="007B2477" w:rsidRDefault="007B2477" w:rsidP="007B2477">
      <w:pPr>
        <w:pStyle w:val="PL"/>
        <w:rPr>
          <w:rFonts w:eastAsia="DengXian"/>
        </w:rPr>
      </w:pPr>
      <w:r>
        <w:rPr>
          <w:rFonts w:eastAsia="DengXian"/>
        </w:rPr>
        <w:t xml:space="preserve">          $ref: 'TS29571_CommonData.yaml#/components/responses/429'</w:t>
      </w:r>
    </w:p>
    <w:p w14:paraId="1DC6842D" w14:textId="77777777" w:rsidR="007B2477" w:rsidRDefault="007B2477" w:rsidP="007B2477">
      <w:pPr>
        <w:pStyle w:val="PL"/>
      </w:pPr>
      <w:r>
        <w:lastRenderedPageBreak/>
        <w:t xml:space="preserve">        '500':</w:t>
      </w:r>
    </w:p>
    <w:p w14:paraId="63C98717" w14:textId="77777777" w:rsidR="007B2477" w:rsidRDefault="007B2477" w:rsidP="007B2477">
      <w:pPr>
        <w:pStyle w:val="PL"/>
      </w:pPr>
      <w:r>
        <w:t xml:space="preserve">          $ref: 'TS29571_CommonData.yaml#/components/responses/500'</w:t>
      </w:r>
    </w:p>
    <w:p w14:paraId="455067E7" w14:textId="77777777" w:rsidR="007B2477" w:rsidRDefault="007B2477" w:rsidP="007B2477">
      <w:pPr>
        <w:pStyle w:val="PL"/>
      </w:pPr>
      <w:r>
        <w:t xml:space="preserve">        '501':</w:t>
      </w:r>
    </w:p>
    <w:p w14:paraId="38AEEDFF" w14:textId="77777777" w:rsidR="007B2477" w:rsidRDefault="007B2477" w:rsidP="007B2477">
      <w:pPr>
        <w:pStyle w:val="PL"/>
      </w:pPr>
      <w:r>
        <w:t xml:space="preserve">          $ref: 'TS29571_CommonData.yaml#/components/responses/501'</w:t>
      </w:r>
    </w:p>
    <w:p w14:paraId="29ED2AC0" w14:textId="77777777" w:rsidR="007B2477" w:rsidRDefault="007B2477" w:rsidP="007B2477">
      <w:pPr>
        <w:pStyle w:val="PL"/>
      </w:pPr>
      <w:r>
        <w:t xml:space="preserve">        '502':</w:t>
      </w:r>
    </w:p>
    <w:p w14:paraId="0A8DDCCC" w14:textId="77777777" w:rsidR="007B2477" w:rsidRDefault="007B2477" w:rsidP="007B2477">
      <w:pPr>
        <w:pStyle w:val="PL"/>
      </w:pPr>
      <w:r>
        <w:t xml:space="preserve">          $ref: 'TS29571_CommonData.yaml#/components/responses/502'</w:t>
      </w:r>
    </w:p>
    <w:p w14:paraId="7F5C37CD" w14:textId="77777777" w:rsidR="007B2477" w:rsidRDefault="007B2477" w:rsidP="007B2477">
      <w:pPr>
        <w:pStyle w:val="PL"/>
      </w:pPr>
      <w:r>
        <w:t xml:space="preserve">        '503':</w:t>
      </w:r>
    </w:p>
    <w:p w14:paraId="0FD5AE6F" w14:textId="77777777" w:rsidR="007B2477" w:rsidRDefault="007B2477" w:rsidP="007B2477">
      <w:pPr>
        <w:pStyle w:val="PL"/>
      </w:pPr>
      <w:r>
        <w:t xml:space="preserve">          $ref: 'TS29571_CommonData.yaml#/components/responses/503'</w:t>
      </w:r>
    </w:p>
    <w:p w14:paraId="13918EA6" w14:textId="77777777" w:rsidR="007B2477" w:rsidRDefault="007B2477" w:rsidP="007B2477">
      <w:pPr>
        <w:pStyle w:val="PL"/>
      </w:pPr>
      <w:r>
        <w:t xml:space="preserve">        default:</w:t>
      </w:r>
    </w:p>
    <w:p w14:paraId="521A443B" w14:textId="77777777" w:rsidR="007B2477" w:rsidRDefault="007B2477" w:rsidP="007B2477">
      <w:pPr>
        <w:pStyle w:val="PL"/>
      </w:pPr>
      <w:r>
        <w:t xml:space="preserve">          $ref: 'TS29571_CommonData.yaml#/components/responses/default'</w:t>
      </w:r>
    </w:p>
    <w:p w14:paraId="54B861AD" w14:textId="77777777" w:rsidR="007B2477" w:rsidRDefault="007B2477" w:rsidP="007B2477">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214829F2" w14:textId="4088064F" w:rsidR="00FF6EF4" w:rsidRDefault="00FF6EF4" w:rsidP="00FF6EF4">
      <w:pPr>
        <w:pStyle w:val="PL"/>
        <w:rPr>
          <w:rFonts w:eastAsia="DengXian"/>
          <w:lang w:val="en-US"/>
        </w:rPr>
      </w:pPr>
      <w:r w:rsidRPr="00E0587D">
        <w:rPr>
          <w:rFonts w:eastAsia="DengXian"/>
          <w:lang w:val="en-US"/>
        </w:rPr>
        <w:t>#</w:t>
      </w:r>
    </w:p>
    <w:p w14:paraId="3D66E415" w14:textId="77777777" w:rsidR="007B2477" w:rsidRPr="00E0587D" w:rsidRDefault="007B2477" w:rsidP="00FF6EF4">
      <w:pPr>
        <w:pStyle w:val="PL"/>
        <w:rPr>
          <w:rFonts w:eastAsia="DengXian"/>
          <w:lang w:val="en-US"/>
        </w:rPr>
      </w:pPr>
    </w:p>
    <w:p w14:paraId="687DF184" w14:textId="66270E59" w:rsidR="00FF6EF4" w:rsidRPr="00E0587D" w:rsidRDefault="00FF6EF4" w:rsidP="00FF6EF4">
      <w:pPr>
        <w:pStyle w:val="PL"/>
        <w:rPr>
          <w:rFonts w:eastAsia="DengXian"/>
          <w:lang w:val="en-US"/>
        </w:rPr>
      </w:pPr>
      <w:r w:rsidRPr="00E0587D">
        <w:rPr>
          <w:rFonts w:eastAsia="DengXian"/>
          <w:lang w:val="en-US"/>
        </w:rPr>
        <w:t xml:space="preserve">    </w:t>
      </w:r>
      <w:r w:rsidR="007B2477">
        <w:t>UavFlightAssistance</w:t>
      </w:r>
      <w:r w:rsidRPr="00E0587D">
        <w:rPr>
          <w:rFonts w:eastAsia="DengXian"/>
          <w:lang w:val="en-US"/>
        </w:rPr>
        <w:t>:</w:t>
      </w:r>
    </w:p>
    <w:p w14:paraId="42A75588" w14:textId="035E6725"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7B2477">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2991E681"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394AD196" w:rsidR="00FF6EF4" w:rsidRDefault="00FF6EF4" w:rsidP="00FF6EF4">
      <w:pPr>
        <w:pStyle w:val="PL"/>
      </w:pPr>
      <w:r>
        <w:t xml:space="preserve">          $ref: '#/components/schemas/FlightPath'</w:t>
      </w:r>
    </w:p>
    <w:p w14:paraId="3DC02A11" w14:textId="77777777" w:rsidR="00FF6EF4" w:rsidRPr="002D308B" w:rsidRDefault="00FF6EF4" w:rsidP="00FF6EF4">
      <w:pPr>
        <w:pStyle w:val="PL"/>
      </w:pPr>
      <w:r w:rsidRPr="008B1C02">
        <w:t xml:space="preserve">          description: </w:t>
      </w:r>
      <w:r>
        <w:rPr>
          <w:rFonts w:cs="Arial"/>
          <w:szCs w:val="18"/>
          <w:lang w:eastAsia="zh-CN"/>
        </w:rPr>
        <w:t xml:space="preserve">Indicates the list of </w:t>
      </w:r>
      <w:r>
        <w:t>flight paths</w:t>
      </w:r>
      <w:r w:rsidRPr="008B1C02">
        <w:rPr>
          <w:rFonts w:cs="Arial"/>
          <w:szCs w:val="18"/>
          <w:lang w:eastAsia="zh-CN"/>
        </w:rPr>
        <w:t>.</w:t>
      </w:r>
    </w:p>
    <w:p w14:paraId="5FE69916" w14:textId="77777777" w:rsidR="003121FA" w:rsidRDefault="003121FA" w:rsidP="003121FA">
      <w:pPr>
        <w:pStyle w:val="PL"/>
        <w:rPr>
          <w:rFonts w:eastAsia="DengXian"/>
          <w:lang w:val="en-US"/>
        </w:rPr>
      </w:pPr>
      <w:r w:rsidRPr="00E0587D">
        <w:rPr>
          <w:rFonts w:eastAsia="DengXian"/>
          <w:lang w:val="en-US"/>
        </w:rPr>
        <w:t xml:space="preserve">        </w:t>
      </w:r>
      <w:r>
        <w:rPr>
          <w:lang w:eastAsia="zh-CN"/>
        </w:rPr>
        <w:t>altReports</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6695CFDF" w14:textId="77777777" w:rsidR="003121FA" w:rsidRPr="002D308B" w:rsidRDefault="003121FA" w:rsidP="003121FA">
      <w:pPr>
        <w:pStyle w:val="PL"/>
      </w:pPr>
      <w:r w:rsidRPr="008B1C02">
        <w:t xml:space="preserve">          description: </w:t>
      </w:r>
      <w:r>
        <w:rPr>
          <w:rFonts w:cs="Arial"/>
          <w:szCs w:val="18"/>
          <w:lang w:eastAsia="zh-CN"/>
        </w:rPr>
        <w:t>Indicates the UAV altitude report</w:t>
      </w:r>
      <w:r w:rsidRPr="008B1C02">
        <w:rPr>
          <w:rFonts w:cs="Arial"/>
          <w:szCs w:val="18"/>
          <w:lang w:eastAsia="zh-CN"/>
        </w:rPr>
        <w: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53C3984" w14:textId="77777777" w:rsidR="007B2477" w:rsidRDefault="007B2477" w:rsidP="007B2477">
      <w:pPr>
        <w:pStyle w:val="PL"/>
        <w:rPr>
          <w:rFonts w:eastAsia="DengXian"/>
          <w:lang w:val="en-US"/>
        </w:rPr>
      </w:pPr>
      <w:r>
        <w:rPr>
          <w:rFonts w:eastAsia="DengXian"/>
          <w:lang w:val="en-US"/>
        </w:rPr>
        <w:t xml:space="preserve">        - reqPurpose</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01906E91"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03032122" w:rsidR="00FF6EF4" w:rsidRPr="00E0587D" w:rsidRDefault="00FF6EF4" w:rsidP="00FF6EF4">
      <w:pPr>
        <w:pStyle w:val="PL"/>
        <w:rPr>
          <w:rFonts w:eastAsia="DengXian"/>
          <w:lang w:val="en-US"/>
        </w:rPr>
      </w:pPr>
      <w:r w:rsidRPr="00E0587D">
        <w:rPr>
          <w:rFonts w:eastAsia="DengXian"/>
          <w:lang w:val="en-US"/>
        </w:rPr>
        <w:t xml:space="preserve">      description: </w:t>
      </w:r>
      <w:r w:rsidR="007B2477">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3C11E4A8"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7B2477">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157DD1E2" w:rsidR="00FF6EF4" w:rsidRDefault="00FF6EF4" w:rsidP="00FF6EF4">
      <w:pPr>
        <w:pStyle w:val="PL"/>
      </w:pPr>
      <w:r>
        <w:t xml:space="preserve">            $ref: '#/components/schemas/FlightPath</w:t>
      </w:r>
      <w:r w:rsidR="007B2477">
        <w:rPr>
          <w:lang w:eastAsia="zh-CN"/>
        </w:rPr>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3996545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7B2477">
        <w:rPr>
          <w:lang w:eastAsia="zh-CN"/>
        </w:rPr>
        <w:t>Seg</w:t>
      </w:r>
      <w:r>
        <w:rPr>
          <w:lang w:eastAsia="zh-CN"/>
        </w:rPr>
        <w:t>Info</w:t>
      </w:r>
    </w:p>
    <w:p w14:paraId="4D18A0FE" w14:textId="77777777" w:rsidR="00FF6EF4" w:rsidRPr="00E0587D" w:rsidRDefault="00FF6EF4" w:rsidP="00FF6EF4">
      <w:pPr>
        <w:pStyle w:val="PL"/>
        <w:rPr>
          <w:rFonts w:eastAsia="DengXian"/>
          <w:lang w:val="en-US"/>
        </w:rPr>
      </w:pPr>
    </w:p>
    <w:p w14:paraId="44E5053E" w14:textId="572F1713" w:rsidR="00FF6EF4" w:rsidRPr="00E0587D" w:rsidRDefault="00FF6EF4" w:rsidP="00FF6EF4">
      <w:pPr>
        <w:pStyle w:val="PL"/>
        <w:rPr>
          <w:rFonts w:eastAsia="DengXian"/>
          <w:lang w:val="en-US"/>
        </w:rPr>
      </w:pPr>
      <w:r w:rsidRPr="00E0587D">
        <w:rPr>
          <w:rFonts w:eastAsia="DengXian"/>
          <w:lang w:val="en-US"/>
        </w:rPr>
        <w:t xml:space="preserve">    </w:t>
      </w:r>
      <w:r>
        <w:t>FlightPath</w:t>
      </w:r>
      <w:r w:rsidR="007B2477">
        <w:rPr>
          <w:lang w:eastAsia="zh-CN"/>
        </w:rPr>
        <w:t>Seg</w:t>
      </w:r>
      <w:r>
        <w:t>Info</w:t>
      </w:r>
      <w:r w:rsidRPr="00E0587D">
        <w:rPr>
          <w:rFonts w:eastAsia="DengXian"/>
          <w:lang w:val="en-US"/>
        </w:rPr>
        <w:t>:</w:t>
      </w:r>
    </w:p>
    <w:p w14:paraId="2106F49E" w14:textId="34F0A074" w:rsidR="00FF6EF4" w:rsidRPr="00E0587D" w:rsidRDefault="00FF6EF4" w:rsidP="00FF6EF4">
      <w:pPr>
        <w:pStyle w:val="PL"/>
        <w:rPr>
          <w:rFonts w:eastAsia="DengXian"/>
          <w:lang w:val="en-US"/>
        </w:rPr>
      </w:pPr>
      <w:r w:rsidRPr="00E0587D">
        <w:rPr>
          <w:rFonts w:eastAsia="DengXian"/>
          <w:lang w:val="en-US"/>
        </w:rPr>
        <w:t xml:space="preserve">      description: </w:t>
      </w:r>
      <w:r w:rsidR="007B2477">
        <w:rPr>
          <w:rFonts w:cs="Arial"/>
          <w:szCs w:val="18"/>
          <w:lang w:eastAsia="zh-CN"/>
        </w:rPr>
        <w:t>Represents a</w:t>
      </w:r>
      <w:r>
        <w:rPr>
          <w:rFonts w:cs="Arial"/>
          <w:szCs w:val="18"/>
          <w:lang w:eastAsia="zh-CN"/>
        </w:rPr>
        <w:t xml:space="preserve"> flight path</w:t>
      </w:r>
      <w:r w:rsidR="007B2477">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lastRenderedPageBreak/>
        <w:t xml:space="preserve">      properties:</w:t>
      </w:r>
    </w:p>
    <w:p w14:paraId="61AC8C63" w14:textId="0E485E15" w:rsidR="00FF6EF4" w:rsidRPr="00E0587D" w:rsidRDefault="00FF6EF4" w:rsidP="00FF6EF4">
      <w:pPr>
        <w:pStyle w:val="PL"/>
        <w:rPr>
          <w:rFonts w:eastAsia="DengXian"/>
          <w:lang w:val="en-US"/>
        </w:rPr>
      </w:pPr>
      <w:r w:rsidRPr="00E0587D">
        <w:rPr>
          <w:rFonts w:eastAsia="DengXian"/>
          <w:lang w:val="en-US"/>
        </w:rPr>
        <w:t xml:space="preserve">        </w:t>
      </w:r>
      <w:r w:rsidR="007B2477">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094DFA3D" w:rsidR="00FF6EF4" w:rsidRDefault="00FF6EF4" w:rsidP="00FF6EF4">
      <w:pPr>
        <w:pStyle w:val="PL"/>
      </w:pPr>
      <w:r>
        <w:t xml:space="preserve">          $ref: 'TS29571_CommonData.yaml#/components/schemas/</w:t>
      </w:r>
      <w:r w:rsidR="007B2477">
        <w:t>Float</w:t>
      </w:r>
      <w:r>
        <w:t>'</w:t>
      </w:r>
    </w:p>
    <w:p w14:paraId="60B5E035" w14:textId="0F85A8E4" w:rsidR="00FF6EF4" w:rsidRPr="00E0587D" w:rsidRDefault="00FF6EF4" w:rsidP="00FF6EF4">
      <w:pPr>
        <w:pStyle w:val="PL"/>
        <w:rPr>
          <w:rFonts w:eastAsia="DengXian"/>
          <w:lang w:val="en-US"/>
        </w:rPr>
      </w:pPr>
      <w:r w:rsidRPr="00E0587D">
        <w:rPr>
          <w:rFonts w:eastAsia="DengXian"/>
          <w:lang w:val="en-US"/>
        </w:rPr>
        <w:t xml:space="preserve">        </w:t>
      </w:r>
      <w:r w:rsidR="007B2477">
        <w:rPr>
          <w:lang w:eastAsia="zh-CN"/>
        </w:rPr>
        <w:t>altitude</w:t>
      </w:r>
      <w:r w:rsidRPr="00E0587D">
        <w:rPr>
          <w:rFonts w:eastAsia="DengXian"/>
          <w:lang w:val="en-US"/>
        </w:rPr>
        <w:t>:</w:t>
      </w:r>
    </w:p>
    <w:p w14:paraId="3C6740AC" w14:textId="24E0F1F3" w:rsidR="00FF6EF4" w:rsidRDefault="00FF6EF4" w:rsidP="00FF6EF4">
      <w:pPr>
        <w:pStyle w:val="PL"/>
        <w:rPr>
          <w:rFonts w:eastAsia="DengXian"/>
          <w:lang w:val="en-US"/>
        </w:rPr>
      </w:pPr>
      <w:r w:rsidRPr="00E0587D">
        <w:rPr>
          <w:rFonts w:eastAsia="DengXian"/>
          <w:lang w:val="en-US"/>
        </w:rPr>
        <w:t xml:space="preserve">          </w:t>
      </w:r>
      <w:r>
        <w:t>$ref: '</w:t>
      </w:r>
      <w:r w:rsidR="007B2477" w:rsidRPr="008B1C02">
        <w:rPr>
          <w:rFonts w:cs="Courier New"/>
          <w:szCs w:val="16"/>
        </w:rPr>
        <w:t>TS29572_Nlmf_Location.yaml</w:t>
      </w:r>
      <w:r>
        <w:t>#/components/schemas/</w:t>
      </w:r>
      <w:r w:rsidR="007B2477">
        <w:t>Altitude</w:t>
      </w:r>
      <w:r>
        <w:t>'</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3FF88C68" w14:textId="77777777" w:rsidR="007B2477" w:rsidRDefault="007B2477" w:rsidP="007B2477">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D2F52BD" w14:textId="77777777" w:rsidR="007B2477" w:rsidRDefault="007B2477" w:rsidP="007B2477">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64AEC1C1" w:rsidR="00FF6EF4" w:rsidRPr="00E0587D" w:rsidRDefault="00FF6EF4" w:rsidP="00FF6EF4">
      <w:pPr>
        <w:pStyle w:val="PL"/>
        <w:rPr>
          <w:rFonts w:eastAsia="DengXian"/>
          <w:lang w:val="en-US"/>
        </w:rPr>
      </w:pPr>
      <w:r w:rsidRPr="00E0587D">
        <w:rPr>
          <w:rFonts w:eastAsia="DengXian"/>
          <w:lang w:val="en-US"/>
        </w:rPr>
        <w:t xml:space="preserve">        - </w:t>
      </w:r>
      <w:r w:rsidR="007B2477">
        <w:t>flightSeg</w:t>
      </w:r>
    </w:p>
    <w:p w14:paraId="750571EC" w14:textId="77777777" w:rsidR="007B2477" w:rsidRPr="008B1C02" w:rsidRDefault="007B2477" w:rsidP="007B2477">
      <w:pPr>
        <w:pStyle w:val="PL"/>
      </w:pPr>
      <w:r w:rsidRPr="008B1C02">
        <w:t xml:space="preserve">      </w:t>
      </w:r>
      <w:r>
        <w:t>not</w:t>
      </w:r>
      <w:r w:rsidRPr="008B1C02">
        <w:t>:</w:t>
      </w:r>
    </w:p>
    <w:p w14:paraId="6CF0629E" w14:textId="77777777" w:rsidR="007B2477" w:rsidRPr="008B1C02" w:rsidRDefault="007B2477" w:rsidP="007B2477">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1F4BF816" w:rsidR="00FF6EF4" w:rsidRPr="00E0587D" w:rsidRDefault="00FF6EF4" w:rsidP="00FF6EF4">
      <w:pPr>
        <w:pStyle w:val="PL"/>
        <w:rPr>
          <w:rFonts w:eastAsia="DengXian"/>
          <w:lang w:val="en-US"/>
        </w:rPr>
      </w:pPr>
      <w:r w:rsidRPr="00E0587D">
        <w:rPr>
          <w:rFonts w:eastAsia="DengXian"/>
          <w:lang w:val="en-US"/>
        </w:rPr>
        <w:t xml:space="preserve">        </w:t>
      </w:r>
      <w:r w:rsidR="008F757F">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4DB99B28" w14:textId="77777777" w:rsidR="008F757F" w:rsidRPr="00E0587D" w:rsidRDefault="008F757F" w:rsidP="008F757F">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64823CCC" w14:textId="77777777" w:rsidR="008F757F" w:rsidRDefault="008F757F" w:rsidP="008F757F">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79C71C80" w14:textId="77777777" w:rsidR="003121FA" w:rsidRPr="00E0587D" w:rsidRDefault="003121FA" w:rsidP="003121FA">
      <w:pPr>
        <w:pStyle w:val="PL"/>
        <w:rPr>
          <w:rFonts w:eastAsia="DengXian"/>
          <w:lang w:val="en-US"/>
        </w:rPr>
      </w:pPr>
      <w:r w:rsidRPr="00E0587D">
        <w:rPr>
          <w:rFonts w:eastAsia="DengXian"/>
          <w:lang w:val="en-US"/>
        </w:rPr>
        <w:t xml:space="preserve">        </w:t>
      </w:r>
      <w:r>
        <w:rPr>
          <w:lang w:eastAsia="zh-CN"/>
        </w:rPr>
        <w:t>altReportReqs</w:t>
      </w:r>
      <w:r w:rsidRPr="00E0587D">
        <w:rPr>
          <w:rFonts w:eastAsia="DengXian"/>
          <w:lang w:val="en-US"/>
        </w:rPr>
        <w:t>:</w:t>
      </w:r>
    </w:p>
    <w:p w14:paraId="669D41F9" w14:textId="6DF0559F" w:rsidR="003121FA" w:rsidRPr="00531221" w:rsidRDefault="003121FA" w:rsidP="003121FA">
      <w:pPr>
        <w:pStyle w:val="PL"/>
      </w:pPr>
      <w:r>
        <w:t xml:space="preserve">          $ref: '#/components/schemas/AltReportReqs'</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4A1E632" w14:textId="77777777" w:rsidR="008F757F" w:rsidRPr="00E0587D" w:rsidRDefault="008F757F" w:rsidP="008F757F">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5D23A38B" w:rsidR="00FF6EF4" w:rsidRPr="00E0587D" w:rsidRDefault="00FF6EF4" w:rsidP="00FF6EF4">
      <w:pPr>
        <w:pStyle w:val="PL"/>
        <w:rPr>
          <w:rFonts w:eastAsia="DengXian"/>
          <w:lang w:val="en-US"/>
        </w:rPr>
      </w:pPr>
      <w:r w:rsidRPr="00E0587D">
        <w:rPr>
          <w:rFonts w:eastAsia="DengXian"/>
          <w:lang w:val="en-US"/>
        </w:rPr>
        <w:t xml:space="preserve">    </w:t>
      </w:r>
      <w:r w:rsidR="008F757F">
        <w:t>UAVFlightAssistNotifResp</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07C5FFFB" w:rsidR="00FF6EF4" w:rsidRPr="00E0587D" w:rsidRDefault="00FF6EF4" w:rsidP="00FF6EF4">
      <w:pPr>
        <w:pStyle w:val="PL"/>
        <w:rPr>
          <w:rFonts w:eastAsia="DengXian"/>
          <w:lang w:val="en-US"/>
        </w:rPr>
      </w:pPr>
      <w:r w:rsidRPr="00E0587D">
        <w:rPr>
          <w:rFonts w:eastAsia="DengXian"/>
          <w:lang w:val="en-US"/>
        </w:rPr>
        <w:t xml:space="preserve">        </w:t>
      </w:r>
      <w:r w:rsidR="008F757F">
        <w:rPr>
          <w:rFonts w:eastAsia="DengXian"/>
          <w:lang w:val="en-US"/>
        </w:rPr>
        <w:t>uss</w:t>
      </w:r>
      <w:r w:rsidR="008F757F">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16FE0B0"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3C0B6554" w14:textId="7B8CDD01"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8F757F">
        <w:rPr>
          <w:rFonts w:ascii="Courier New" w:hAnsi="Courier New"/>
          <w:sz w:val="16"/>
        </w:rPr>
        <w:t xml:space="preserve">indicates that </w:t>
      </w:r>
      <w:r w:rsidRPr="00FA469A">
        <w:rPr>
          <w:rFonts w:ascii="Courier New" w:hAnsi="Courier New"/>
          <w:sz w:val="16"/>
        </w:rPr>
        <w:t>USS changeover is completed</w:t>
      </w:r>
    </w:p>
    <w:p w14:paraId="1C3B137F"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46A8FB7D" w:rsidR="00FF6EF4" w:rsidRPr="00E0587D" w:rsidRDefault="00FF6EF4" w:rsidP="00FF6EF4">
      <w:pPr>
        <w:pStyle w:val="PL"/>
        <w:rPr>
          <w:rFonts w:eastAsia="DengXian"/>
          <w:lang w:val="en-US"/>
        </w:rPr>
      </w:pPr>
      <w:r w:rsidRPr="00E0587D">
        <w:rPr>
          <w:rFonts w:eastAsia="DengXian"/>
          <w:lang w:val="en-US"/>
        </w:rPr>
        <w:t xml:space="preserve">        - </w:t>
      </w:r>
      <w:r w:rsidR="008F757F">
        <w:rPr>
          <w:rFonts w:eastAsia="DengXian"/>
          <w:lang w:val="en-US"/>
        </w:rPr>
        <w:t>uss</w:t>
      </w:r>
      <w:r w:rsidR="008F757F">
        <w:t>C</w:t>
      </w:r>
      <w:r>
        <w:t>hgInd</w:t>
      </w:r>
    </w:p>
    <w:p w14:paraId="00D20371" w14:textId="77777777" w:rsidR="008F757F" w:rsidRPr="00E0587D" w:rsidRDefault="008F757F" w:rsidP="008F757F">
      <w:pPr>
        <w:pStyle w:val="PL"/>
        <w:rPr>
          <w:rFonts w:eastAsia="DengXian"/>
          <w:lang w:val="en-US"/>
        </w:rPr>
      </w:pPr>
    </w:p>
    <w:p w14:paraId="13DABACE" w14:textId="77777777" w:rsidR="008F757F" w:rsidRPr="00E0587D" w:rsidRDefault="008F757F" w:rsidP="008F757F">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493D1F84" w14:textId="77777777" w:rsidR="008F757F" w:rsidRPr="00E0587D" w:rsidRDefault="008F757F" w:rsidP="008F757F">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48EEF683" w14:textId="77777777" w:rsidR="008F757F" w:rsidRPr="00E0587D" w:rsidRDefault="008F757F" w:rsidP="008F757F">
      <w:pPr>
        <w:pStyle w:val="PL"/>
        <w:rPr>
          <w:rFonts w:eastAsia="DengXian"/>
          <w:lang w:val="en-US"/>
        </w:rPr>
      </w:pPr>
      <w:r w:rsidRPr="00E0587D">
        <w:rPr>
          <w:rFonts w:eastAsia="DengXian"/>
          <w:lang w:val="en-US"/>
        </w:rPr>
        <w:t xml:space="preserve">      type: object</w:t>
      </w:r>
    </w:p>
    <w:p w14:paraId="1273E2CC" w14:textId="77777777" w:rsidR="008F757F" w:rsidRPr="00E0587D" w:rsidRDefault="008F757F" w:rsidP="008F757F">
      <w:pPr>
        <w:pStyle w:val="PL"/>
        <w:rPr>
          <w:rFonts w:eastAsia="DengXian"/>
          <w:lang w:val="en-US"/>
        </w:rPr>
      </w:pPr>
      <w:r w:rsidRPr="00E0587D">
        <w:rPr>
          <w:rFonts w:eastAsia="DengXian"/>
          <w:lang w:val="en-US"/>
        </w:rPr>
        <w:t xml:space="preserve">      properties:</w:t>
      </w:r>
    </w:p>
    <w:p w14:paraId="02D07279" w14:textId="77777777" w:rsidR="008F757F" w:rsidRPr="00E0587D" w:rsidRDefault="008F757F" w:rsidP="008F757F">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11C42E94" w14:textId="77777777" w:rsidR="008F757F" w:rsidRDefault="008F757F" w:rsidP="008F757F">
      <w:pPr>
        <w:pStyle w:val="PL"/>
      </w:pPr>
      <w:r w:rsidRPr="008B1C02">
        <w:t xml:space="preserve">          $ref: 'TS29</w:t>
      </w:r>
      <w:r>
        <w:t>122</w:t>
      </w:r>
      <w:r w:rsidRPr="008B1C02">
        <w:t>_CommonData.yaml#/components/schemas/</w:t>
      </w:r>
      <w:r w:rsidRPr="008B1C02">
        <w:rPr>
          <w:lang w:eastAsia="zh-CN"/>
        </w:rPr>
        <w:t>Uri</w:t>
      </w:r>
      <w:r w:rsidRPr="008B1C02">
        <w:t>'</w:t>
      </w:r>
    </w:p>
    <w:p w14:paraId="2E3B9419" w14:textId="77777777" w:rsidR="008F757F" w:rsidRDefault="008F757F" w:rsidP="008F757F">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EAD53A1" w14:textId="77777777" w:rsidR="008F757F" w:rsidRDefault="008F757F" w:rsidP="008F757F">
      <w:pPr>
        <w:pStyle w:val="PL"/>
      </w:pPr>
      <w:r>
        <w:t xml:space="preserve">          $ref: '#/components/schemas/FlightPath'</w:t>
      </w:r>
    </w:p>
    <w:p w14:paraId="1F7B6F8B" w14:textId="77777777" w:rsidR="003121FA" w:rsidRDefault="003121FA" w:rsidP="003121FA">
      <w:pPr>
        <w:pStyle w:val="PL"/>
      </w:pPr>
    </w:p>
    <w:p w14:paraId="5D72DCEB" w14:textId="77777777" w:rsidR="003121FA" w:rsidRPr="00E0587D" w:rsidRDefault="003121FA" w:rsidP="003121FA">
      <w:pPr>
        <w:pStyle w:val="PL"/>
        <w:rPr>
          <w:rFonts w:eastAsia="DengXian"/>
          <w:lang w:val="en-US"/>
        </w:rPr>
      </w:pPr>
      <w:r w:rsidRPr="00E0587D">
        <w:rPr>
          <w:rFonts w:eastAsia="DengXian"/>
          <w:lang w:val="en-US"/>
        </w:rPr>
        <w:t xml:space="preserve">    </w:t>
      </w:r>
      <w:r>
        <w:t>AltReportReqs</w:t>
      </w:r>
      <w:r w:rsidRPr="00E0587D">
        <w:rPr>
          <w:rFonts w:eastAsia="DengXian"/>
          <w:lang w:val="en-US"/>
        </w:rPr>
        <w:t>:</w:t>
      </w:r>
    </w:p>
    <w:p w14:paraId="1A9210C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77777777" w:rsidR="003121FA" w:rsidRDefault="003121FA" w:rsidP="003121FA">
      <w:pPr>
        <w:pStyle w:val="PL"/>
      </w:pPr>
      <w:r w:rsidRPr="00E0587D">
        <w:rPr>
          <w:rFonts w:eastAsia="DengXian"/>
          <w:lang w:val="en-US"/>
        </w:rPr>
        <w:t xml:space="preserve">        </w:t>
      </w:r>
      <w:r>
        <w:rPr>
          <w:lang w:eastAsia="zh-CN"/>
        </w:rPr>
        <w:t>altThreshold</w:t>
      </w:r>
      <w:r w:rsidRPr="00E0587D">
        <w:rPr>
          <w:rFonts w:eastAsia="DengXian"/>
          <w:lang w:val="en-US"/>
        </w:rPr>
        <w:t>:</w:t>
      </w:r>
    </w:p>
    <w:p w14:paraId="222614D6" w14:textId="77777777" w:rsidR="003121FA" w:rsidRPr="008B1C02" w:rsidRDefault="003121FA" w:rsidP="003121FA">
      <w:pPr>
        <w:pStyle w:val="PL"/>
      </w:pPr>
      <w:r>
        <w:t xml:space="preserve">          $ref: '#/components/schemas/AltRange'</w:t>
      </w:r>
    </w:p>
    <w:p w14:paraId="29FA125D" w14:textId="77777777" w:rsidR="003121FA" w:rsidRPr="008B1C02" w:rsidRDefault="003121FA" w:rsidP="003121FA">
      <w:pPr>
        <w:pStyle w:val="PL"/>
      </w:pPr>
      <w:r w:rsidRPr="008B1C02">
        <w:t xml:space="preserve">        </w:t>
      </w:r>
      <w:r>
        <w:t>altReportPeriod</w:t>
      </w:r>
      <w:r w:rsidRPr="008B1C02">
        <w:t>:</w:t>
      </w:r>
    </w:p>
    <w:p w14:paraId="799F36BC" w14:textId="77777777" w:rsidR="003121FA" w:rsidRDefault="003121FA" w:rsidP="003121FA">
      <w:pPr>
        <w:pStyle w:val="PL"/>
        <w:rPr>
          <w:rFonts w:eastAsia="DengXian"/>
          <w:lang w:val="en-US"/>
        </w:rPr>
      </w:pPr>
      <w:r w:rsidRPr="008B1C02">
        <w:t xml:space="preserve">          $ref: 'TS29571_CommonData.yaml#/components/schemas/DurationSec'</w:t>
      </w:r>
    </w:p>
    <w:p w14:paraId="6C03D4A6" w14:textId="77777777" w:rsidR="003121FA" w:rsidRDefault="003121FA" w:rsidP="003121FA">
      <w:pPr>
        <w:pStyle w:val="PL"/>
      </w:pPr>
      <w:r w:rsidRPr="00E0587D">
        <w:rPr>
          <w:rFonts w:eastAsia="DengXian"/>
          <w:lang w:val="en-US"/>
        </w:rPr>
        <w:t xml:space="preserve">        </w:t>
      </w:r>
      <w:r>
        <w:rPr>
          <w:lang w:eastAsia="zh-CN"/>
        </w:rPr>
        <w:t>altReportEvent</w:t>
      </w:r>
      <w:r w:rsidRPr="00E0587D">
        <w:rPr>
          <w:rFonts w:eastAsia="DengXian"/>
          <w:lang w:val="en-US"/>
        </w:rPr>
        <w:t>:</w:t>
      </w:r>
    </w:p>
    <w:p w14:paraId="6A01E0C2" w14:textId="77777777" w:rsidR="003121FA" w:rsidRPr="008B1C02" w:rsidRDefault="003121FA" w:rsidP="003121FA">
      <w:pPr>
        <w:pStyle w:val="PL"/>
      </w:pPr>
      <w:r>
        <w:t xml:space="preserve">          $ref: '#/components/schemas/AltReportEvent'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356A94A1" w14:textId="77777777" w:rsidR="003121FA" w:rsidRDefault="003121FA" w:rsidP="003121FA">
      <w:pPr>
        <w:pStyle w:val="PL"/>
      </w:pPr>
    </w:p>
    <w:p w14:paraId="54D4C3F2" w14:textId="77777777" w:rsidR="003121FA" w:rsidRPr="00E0587D" w:rsidRDefault="003121FA" w:rsidP="003121FA">
      <w:pPr>
        <w:pStyle w:val="PL"/>
        <w:rPr>
          <w:rFonts w:eastAsia="DengXian"/>
          <w:lang w:val="en-US"/>
        </w:rPr>
      </w:pPr>
      <w:r w:rsidRPr="00E0587D">
        <w:rPr>
          <w:rFonts w:eastAsia="DengXian"/>
          <w:lang w:val="en-US"/>
        </w:rPr>
        <w:t xml:space="preserve">    </w:t>
      </w:r>
      <w:r>
        <w:t>AltRange</w:t>
      </w:r>
      <w:r w:rsidRPr="00E0587D">
        <w:rPr>
          <w:rFonts w:eastAsia="DengXian"/>
          <w:lang w:val="en-US"/>
        </w:rPr>
        <w:t>:</w:t>
      </w:r>
    </w:p>
    <w:p w14:paraId="016E047E" w14:textId="77777777" w:rsidR="003121FA" w:rsidRPr="00E0587D" w:rsidRDefault="003121FA" w:rsidP="003121FA">
      <w:pPr>
        <w:pStyle w:val="PL"/>
        <w:rPr>
          <w:rFonts w:eastAsia="DengXian"/>
          <w:lang w:val="en-US"/>
        </w:rPr>
      </w:pPr>
      <w:r w:rsidRPr="00E0587D">
        <w:rPr>
          <w:rFonts w:eastAsia="DengXian"/>
          <w:lang w:val="en-US"/>
        </w:rPr>
        <w:lastRenderedPageBreak/>
        <w:t xml:space="preserve">      description: </w:t>
      </w:r>
      <w:r>
        <w:rPr>
          <w:rFonts w:cs="Arial"/>
          <w:szCs w:val="18"/>
          <w:lang w:eastAsia="zh-CN"/>
        </w:rPr>
        <w:t>Represents the UAV altitude range for reporting.</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AE0FEC9" w14:textId="77777777" w:rsidR="003121FA" w:rsidRPr="000A0A5F" w:rsidRDefault="003121FA" w:rsidP="003121FA">
      <w:pPr>
        <w:pStyle w:val="PL"/>
      </w:pPr>
      <w:r w:rsidRPr="000A0A5F">
        <w:t xml:space="preserve">          $ref: '</w:t>
      </w:r>
      <w:r w:rsidRPr="000A0A5F">
        <w:rPr>
          <w:rFonts w:cs="Courier New"/>
          <w:szCs w:val="16"/>
        </w:rPr>
        <w:t>TS29571_CommonData.yaml</w:t>
      </w:r>
      <w:r w:rsidRPr="000A0A5F">
        <w:t>#/components/schemas/Uinteger'</w:t>
      </w:r>
    </w:p>
    <w:p w14:paraId="749B26F4" w14:textId="77777777" w:rsidR="003121FA" w:rsidRPr="000A0A5F" w:rsidRDefault="003121FA" w:rsidP="003121FA">
      <w:pPr>
        <w:pStyle w:val="PL"/>
      </w:pPr>
      <w:r w:rsidRPr="00AB023E">
        <w:t xml:space="preserve">        </w:t>
      </w:r>
      <w:r>
        <w:t>upperBound</w:t>
      </w:r>
      <w:r w:rsidRPr="00AB023E">
        <w:t>:</w:t>
      </w:r>
    </w:p>
    <w:p w14:paraId="26EB9657" w14:textId="77777777" w:rsidR="003121FA" w:rsidRDefault="003121FA" w:rsidP="003121FA">
      <w:pPr>
        <w:pStyle w:val="PL"/>
      </w:pPr>
      <w:r w:rsidRPr="000A0A5F">
        <w:t xml:space="preserve">          $ref: '</w:t>
      </w:r>
      <w:r w:rsidRPr="000A0A5F">
        <w:rPr>
          <w:rFonts w:cs="Courier New"/>
          <w:szCs w:val="16"/>
        </w:rPr>
        <w:t>TS29571_CommonData.yaml</w:t>
      </w:r>
      <w:r w:rsidRPr="000A0A5F">
        <w:t>#/components/schemas/Uinteger'</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5BC4C512"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3F5E8315"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8F757F">
        <w:rPr>
          <w:lang w:eastAsia="zh-CN"/>
        </w:rPr>
        <w:t xml:space="preserve">Indicates that </w:t>
      </w:r>
      <w:r w:rsidR="008F757F">
        <w:rPr>
          <w:rFonts w:cs="Arial"/>
          <w:szCs w:val="18"/>
          <w:lang w:eastAsia="zh-CN"/>
        </w:rPr>
        <w:t>t</w:t>
      </w:r>
      <w:r w:rsidRPr="00FA469A">
        <w:rPr>
          <w:rFonts w:cs="Arial"/>
          <w:szCs w:val="18"/>
          <w:lang w:eastAsia="zh-CN"/>
        </w:rPr>
        <w:t>he status is leaving an area which is part of the</w:t>
      </w:r>
      <w:r w:rsidR="008F757F">
        <w:rPr>
          <w:rFonts w:cs="Arial"/>
          <w:szCs w:val="18"/>
          <w:lang w:eastAsia="zh-CN"/>
        </w:rPr>
        <w:t xml:space="preserve"> planned</w:t>
      </w:r>
    </w:p>
    <w:p w14:paraId="1A1198B7" w14:textId="27D78802"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335074D0" w:rsidR="00FF6EF4" w:rsidRDefault="00FF6EF4" w:rsidP="00FF6EF4">
      <w:pPr>
        <w:pStyle w:val="PL"/>
        <w:rPr>
          <w:rFonts w:cs="Arial"/>
          <w:szCs w:val="18"/>
          <w:lang w:eastAsia="zh-CN"/>
        </w:rPr>
      </w:pPr>
      <w:r w:rsidRPr="00FA469A">
        <w:rPr>
          <w:rFonts w:cs="Arial"/>
          <w:szCs w:val="18"/>
          <w:lang w:eastAsia="zh-CN"/>
        </w:rPr>
        <w:t xml:space="preserve">        - ENTERING: </w:t>
      </w:r>
      <w:r w:rsidR="008F757F">
        <w:rPr>
          <w:lang w:eastAsia="zh-CN"/>
        </w:rPr>
        <w:t xml:space="preserve">Indicates that </w:t>
      </w:r>
      <w:r w:rsidR="008F757F">
        <w:rPr>
          <w:rFonts w:cs="Arial"/>
          <w:szCs w:val="18"/>
          <w:lang w:eastAsia="zh-CN"/>
        </w:rPr>
        <w:t>t</w:t>
      </w:r>
      <w:r w:rsidRPr="00FA469A">
        <w:rPr>
          <w:rFonts w:cs="Arial"/>
          <w:szCs w:val="18"/>
          <w:lang w:eastAsia="zh-CN"/>
        </w:rPr>
        <w:t>he status is entering an area which is part of the</w:t>
      </w:r>
      <w:r w:rsidR="008F757F">
        <w:rPr>
          <w:rFonts w:cs="Arial"/>
          <w:szCs w:val="18"/>
          <w:lang w:eastAsia="zh-CN"/>
        </w:rPr>
        <w:t xml:space="preserve"> planned</w:t>
      </w:r>
    </w:p>
    <w:p w14:paraId="4B27BB03" w14:textId="309E1074"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E3E33E9" w14:textId="5D4466E9" w:rsidR="00FF6EF4" w:rsidRDefault="00FF6EF4" w:rsidP="00FF6EF4">
      <w:pPr>
        <w:pStyle w:val="PL"/>
        <w:rPr>
          <w:rFonts w:cs="Arial"/>
          <w:szCs w:val="18"/>
          <w:lang w:eastAsia="zh-CN"/>
        </w:rPr>
      </w:pPr>
      <w:r w:rsidRPr="00FA469A">
        <w:rPr>
          <w:rFonts w:cs="Arial"/>
          <w:szCs w:val="18"/>
          <w:lang w:eastAsia="zh-CN"/>
        </w:rPr>
        <w:t xml:space="preserve">        - DEVIATING: </w:t>
      </w:r>
      <w:r w:rsidR="008F757F">
        <w:rPr>
          <w:lang w:eastAsia="zh-CN"/>
        </w:rPr>
        <w:t xml:space="preserve">Indicates that </w:t>
      </w:r>
      <w:r w:rsidR="008F757F">
        <w:rPr>
          <w:rFonts w:cs="Arial"/>
          <w:szCs w:val="18"/>
          <w:lang w:eastAsia="zh-CN"/>
        </w:rPr>
        <w:t>t</w:t>
      </w:r>
      <w:r w:rsidRPr="00FA469A">
        <w:rPr>
          <w:rFonts w:cs="Arial"/>
          <w:szCs w:val="18"/>
          <w:lang w:eastAsia="zh-CN"/>
        </w:rPr>
        <w:t xml:space="preserve">he status is deviating </w:t>
      </w:r>
      <w:r w:rsidR="008F757F">
        <w:rPr>
          <w:rFonts w:cs="Arial"/>
          <w:szCs w:val="18"/>
          <w:lang w:eastAsia="zh-CN"/>
        </w:rPr>
        <w:t>from</w:t>
      </w:r>
      <w:r w:rsidRPr="00FA469A">
        <w:rPr>
          <w:rFonts w:cs="Arial"/>
          <w:szCs w:val="18"/>
          <w:lang w:eastAsia="zh-CN"/>
        </w:rPr>
        <w:t xml:space="preserve"> </w:t>
      </w:r>
      <w:r w:rsidR="008F757F">
        <w:rPr>
          <w:rFonts w:cs="Arial"/>
          <w:szCs w:val="18"/>
          <w:lang w:eastAsia="zh-CN"/>
        </w:rPr>
        <w:t>the</w:t>
      </w:r>
      <w:r w:rsidR="008F757F" w:rsidRPr="001B4482">
        <w:rPr>
          <w:rFonts w:cs="Arial"/>
          <w:szCs w:val="18"/>
          <w:lang w:eastAsia="zh-CN"/>
        </w:rPr>
        <w:t xml:space="preserve"> </w:t>
      </w:r>
      <w:r w:rsidR="008F757F" w:rsidRPr="00FA469A">
        <w:rPr>
          <w:rFonts w:cs="Arial"/>
          <w:szCs w:val="18"/>
          <w:lang w:eastAsia="zh-CN"/>
        </w:rPr>
        <w:t>planned flight path</w:t>
      </w:r>
      <w:r w:rsidR="008F757F">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4A101B" w14:textId="77777777" w:rsidR="00FF6EF4" w:rsidRPr="002B5F6E" w:rsidRDefault="00FF6EF4" w:rsidP="00FF6EF4">
      <w:pPr>
        <w:pStyle w:val="PL"/>
        <w:rPr>
          <w:rFonts w:cs="Arial"/>
          <w:szCs w:val="18"/>
          <w:lang w:eastAsia="zh-CN"/>
        </w:rPr>
      </w:pPr>
      <w:r w:rsidRPr="002B5F6E">
        <w:rPr>
          <w:rFonts w:cs="Arial"/>
          <w:szCs w:val="18"/>
          <w:lang w:eastAsia="zh-CN"/>
        </w:rPr>
        <w:t xml:space="preserve">          - PRE_FLIGHT_PLANNING</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696DE6DF"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8F757F">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5FDAC7F5"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8F757F">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510E8994" w14:textId="6735E7E8" w:rsidR="00FF6EF4" w:rsidRDefault="00FF6EF4" w:rsidP="00FF6EF4">
      <w:pPr>
        <w:pStyle w:val="PL"/>
        <w:rPr>
          <w:rFonts w:cs="Arial"/>
          <w:szCs w:val="18"/>
          <w:lang w:eastAsia="zh-CN"/>
        </w:rPr>
      </w:pPr>
      <w:r w:rsidRPr="002B5F6E">
        <w:rPr>
          <w:rFonts w:cs="Arial"/>
          <w:szCs w:val="18"/>
          <w:lang w:eastAsia="zh-CN"/>
        </w:rPr>
        <w:t xml:space="preserve">          - PRE_FLIGHT_PLANNING: Indicates </w:t>
      </w:r>
      <w:r w:rsidR="008F757F">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35C0D72C" w14:textId="1A0E8A52" w:rsidR="00FF6EF4" w:rsidRDefault="00FF6EF4" w:rsidP="00FF6EF4">
      <w:pPr>
        <w:pStyle w:val="PL"/>
        <w:rPr>
          <w:rFonts w:cs="Arial"/>
          <w:szCs w:val="18"/>
          <w:lang w:eastAsia="zh-CN"/>
        </w:rPr>
      </w:pPr>
      <w:r>
        <w:rPr>
          <w:rFonts w:cs="Arial"/>
          <w:szCs w:val="18"/>
          <w:lang w:eastAsia="zh-CN"/>
        </w:rPr>
        <w:t xml:space="preserve">          - IN_FLIGHT_MONITORING:Indicates </w:t>
      </w:r>
      <w:r w:rsidR="008F757F">
        <w:rPr>
          <w:rFonts w:cs="Arial"/>
          <w:szCs w:val="18"/>
          <w:lang w:eastAsia="zh-CN"/>
        </w:rPr>
        <w:t xml:space="preserve">that </w:t>
      </w:r>
      <w:r>
        <w:rPr>
          <w:rFonts w:cs="Arial"/>
          <w:szCs w:val="18"/>
          <w:lang w:eastAsia="zh-CN"/>
        </w:rPr>
        <w:t>the purpose of the request is in flight monitoring.</w:t>
      </w:r>
    </w:p>
    <w:p w14:paraId="0228D1F7" w14:textId="77777777" w:rsidR="003121FA" w:rsidRDefault="003121FA" w:rsidP="003121FA">
      <w:pPr>
        <w:pStyle w:val="PL"/>
        <w:rPr>
          <w:rFonts w:eastAsia="DengXian"/>
          <w:lang w:val="en-US"/>
        </w:rPr>
      </w:pPr>
    </w:p>
    <w:p w14:paraId="730BA301" w14:textId="77777777" w:rsidR="003121FA" w:rsidRPr="00E0587D" w:rsidRDefault="003121FA" w:rsidP="003121FA">
      <w:pPr>
        <w:pStyle w:val="PL"/>
        <w:rPr>
          <w:rFonts w:eastAsia="DengXian"/>
          <w:lang w:val="en-US"/>
        </w:rPr>
      </w:pPr>
      <w:r w:rsidRPr="00E0587D">
        <w:rPr>
          <w:rFonts w:eastAsia="DengXian"/>
          <w:lang w:val="en-US"/>
        </w:rPr>
        <w:t xml:space="preserve">    </w:t>
      </w:r>
      <w:r>
        <w:t>AltReportEvent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3121FA" w:rsidRDefault="003121FA" w:rsidP="003121FA">
      <w:pPr>
        <w:pStyle w:val="PL"/>
        <w:rPr>
          <w:rFonts w:eastAsia="DengXian"/>
          <w:lang w:val="fr-FR"/>
        </w:rPr>
      </w:pPr>
      <w:r w:rsidRPr="00E0587D">
        <w:rPr>
          <w:rFonts w:eastAsia="DengXian"/>
          <w:lang w:val="en-US"/>
        </w:rPr>
        <w:t xml:space="preserve">          </w:t>
      </w:r>
      <w:r w:rsidRPr="003121FA">
        <w:rPr>
          <w:rFonts w:eastAsia="DengXian"/>
          <w:lang w:val="fr-FR"/>
        </w:rPr>
        <w:t xml:space="preserve">- </w:t>
      </w:r>
      <w:r w:rsidRPr="003121FA">
        <w:rPr>
          <w:lang w:val="fr-FR"/>
        </w:rPr>
        <w:t>TA_CHANGE</w:t>
      </w:r>
    </w:p>
    <w:p w14:paraId="6E2C3604" w14:textId="77777777" w:rsidR="003121FA" w:rsidRPr="003121FA" w:rsidRDefault="003121FA" w:rsidP="003121FA">
      <w:pPr>
        <w:pStyle w:val="PL"/>
        <w:rPr>
          <w:lang w:val="fr-FR"/>
        </w:rPr>
      </w:pPr>
      <w:r w:rsidRPr="003121FA">
        <w:rPr>
          <w:rFonts w:eastAsia="DengXian"/>
          <w:lang w:val="fr-FR"/>
        </w:rPr>
        <w:t xml:space="preserve">          - </w:t>
      </w:r>
      <w:r w:rsidRPr="003121FA">
        <w:rPr>
          <w:lang w:val="fr-FR"/>
        </w:rPr>
        <w:t>RAN_NODE_CHANGE</w:t>
      </w:r>
    </w:p>
    <w:p w14:paraId="31213C9A" w14:textId="77777777" w:rsidR="003121FA" w:rsidRPr="003121FA" w:rsidRDefault="003121FA" w:rsidP="003121FA">
      <w:pPr>
        <w:pStyle w:val="PL"/>
        <w:rPr>
          <w:rFonts w:eastAsia="DengXian"/>
          <w:lang w:val="fr-FR"/>
        </w:rPr>
      </w:pPr>
      <w:r w:rsidRPr="003121FA">
        <w:rPr>
          <w:rFonts w:eastAsia="DengXian"/>
          <w:lang w:val="fr-FR"/>
        </w:rPr>
        <w:t xml:space="preserve">        - type: string</w:t>
      </w:r>
    </w:p>
    <w:p w14:paraId="631EB13E" w14:textId="77777777" w:rsidR="003121FA" w:rsidRDefault="003121FA" w:rsidP="003121FA">
      <w:pPr>
        <w:pStyle w:val="PL"/>
      </w:pPr>
      <w:r w:rsidRPr="003121FA">
        <w:rPr>
          <w:lang w:val="fr-FR"/>
        </w:rPr>
        <w:t xml:space="preserve">          </w:t>
      </w:r>
      <w:r>
        <w:t>description: &gt;</w:t>
      </w:r>
    </w:p>
    <w:p w14:paraId="2B827470" w14:textId="77777777" w:rsidR="003121FA" w:rsidRDefault="003121FA" w:rsidP="003121FA">
      <w:pPr>
        <w:pStyle w:val="PL"/>
      </w:pPr>
      <w:r>
        <w:t xml:space="preserve">            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77777777" w:rsidR="003121FA" w:rsidRDefault="003121FA" w:rsidP="003121FA">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p>
    <w:p w14:paraId="4351C4C1" w14:textId="77777777" w:rsidR="003121FA" w:rsidRDefault="003121FA" w:rsidP="003121FA">
      <w:pPr>
        <w:pStyle w:val="PL"/>
      </w:pPr>
      <w:r>
        <w:t xml:space="preserve">        Possible values are:</w:t>
      </w:r>
    </w:p>
    <w:p w14:paraId="32F5EB44" w14:textId="77777777" w:rsidR="003121FA" w:rsidRPr="00FA469A" w:rsidRDefault="003121FA" w:rsidP="003121FA">
      <w:pPr>
        <w:pStyle w:val="PL"/>
        <w:rPr>
          <w:rFonts w:cs="Arial"/>
          <w:szCs w:val="18"/>
          <w:lang w:eastAsia="zh-CN"/>
        </w:rPr>
      </w:pPr>
      <w:r>
        <w:t xml:space="preserve">        - TA_CHANGE</w:t>
      </w:r>
      <w:r w:rsidRPr="00FA469A">
        <w:rPr>
          <w:rFonts w:cs="Arial"/>
          <w:szCs w:val="18"/>
          <w:lang w:eastAsia="zh-CN"/>
        </w:rPr>
        <w:t xml:space="preserve">: </w:t>
      </w:r>
      <w:r>
        <w:rPr>
          <w:rFonts w:cs="Arial"/>
          <w:szCs w:val="18"/>
          <w:lang w:eastAsia="zh-CN"/>
        </w:rPr>
        <w:t>Indicates the change of UAV’s serving TA.</w:t>
      </w:r>
    </w:p>
    <w:p w14:paraId="1F4F70AA" w14:textId="77777777" w:rsidR="003121FA" w:rsidRDefault="003121FA" w:rsidP="003121FA">
      <w:pPr>
        <w:pStyle w:val="PL"/>
        <w:rPr>
          <w:rFonts w:cs="Arial"/>
          <w:szCs w:val="18"/>
          <w:lang w:eastAsia="zh-CN"/>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p>
    <w:p w14:paraId="420B75BF" w14:textId="77777777" w:rsidR="00FF6EF4" w:rsidRDefault="00FF6EF4" w:rsidP="00FF6EF4">
      <w:pPr>
        <w:pStyle w:val="PL"/>
        <w:rPr>
          <w:rFonts w:cs="Arial"/>
          <w:szCs w:val="18"/>
          <w:lang w:eastAsia="zh-CN"/>
        </w:rPr>
      </w:pPr>
    </w:p>
    <w:bookmarkEnd w:id="340"/>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lastRenderedPageBreak/>
        <w:t xml:space="preserve">  title: 3gpp-</w:t>
      </w:r>
      <w:r w:rsidR="009158F4">
        <w:t>caginfo</w:t>
      </w:r>
      <w:r w:rsidRPr="008B1C02">
        <w:t>-</w:t>
      </w:r>
      <w:r>
        <w:t>pp</w:t>
      </w:r>
    </w:p>
    <w:p w14:paraId="4FE1DC02" w14:textId="3ADD39DD"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CD62FB">
        <w:rPr>
          <w:lang w:val="en-US"/>
        </w:rPr>
        <w:t>2</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60E82473"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44CB2FE9" w:rsidR="00474B38" w:rsidRPr="008B1C02" w:rsidRDefault="00474B38" w:rsidP="00474B38">
      <w:pPr>
        <w:pStyle w:val="PL"/>
      </w:pPr>
      <w:r w:rsidRPr="008B1C02">
        <w:t xml:space="preserve">    3GPP TS 29.522 V1</w:t>
      </w:r>
      <w:r>
        <w:t>9</w:t>
      </w:r>
      <w:r w:rsidRPr="008B1C02">
        <w:t>.</w:t>
      </w:r>
      <w:r w:rsidR="00CD62FB">
        <w:t>2</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lastRenderedPageBreak/>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3556A7CF"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71246B06"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lastRenderedPageBreak/>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lastRenderedPageBreak/>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lastRenderedPageBreak/>
        <w:t xml:space="preserve">    </w:t>
      </w:r>
      <w:r w:rsidR="009158F4">
        <w:rPr>
          <w:lang w:val="en-US"/>
        </w:rPr>
        <w:t>CagInfoPpData</w:t>
      </w:r>
      <w:r>
        <w:t>:</w:t>
      </w:r>
    </w:p>
    <w:p w14:paraId="4EA93E03" w14:textId="1D2AC9BB"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478E3C2A"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36A6FD63"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1B18E872" w:rsidR="00A647FC" w:rsidRPr="008B1C02" w:rsidRDefault="00A647FC" w:rsidP="00A647FC">
      <w:pPr>
        <w:pStyle w:val="Heading1"/>
      </w:pPr>
      <w:r w:rsidRPr="00FB28D6">
        <w:t>A.3</w:t>
      </w:r>
      <w:r>
        <w:t>9</w:t>
      </w:r>
      <w:r w:rsidRPr="008B1C02">
        <w:tab/>
      </w:r>
      <w:r>
        <w:t>RetrieveInfoUAVFlight</w:t>
      </w:r>
      <w:r w:rsidRPr="008B1C02">
        <w:t xml:space="preserve"> API</w:t>
      </w:r>
    </w:p>
    <w:p w14:paraId="3EB5F49B" w14:textId="77777777" w:rsidR="00A647FC" w:rsidRPr="008B1C02" w:rsidRDefault="00A647FC" w:rsidP="00A647FC">
      <w:pPr>
        <w:pStyle w:val="PL"/>
      </w:pPr>
      <w:r w:rsidRPr="008B1C02">
        <w:t>openapi: 3.0.0</w:t>
      </w:r>
    </w:p>
    <w:p w14:paraId="6575B78C" w14:textId="77777777" w:rsidR="00A647FC" w:rsidRPr="008B1C02" w:rsidRDefault="00A647FC" w:rsidP="00A647FC">
      <w:pPr>
        <w:pStyle w:val="PL"/>
      </w:pPr>
    </w:p>
    <w:p w14:paraId="700F5C82" w14:textId="77777777" w:rsidR="00A647FC" w:rsidRPr="008B1C02" w:rsidRDefault="00A647FC" w:rsidP="00A647FC">
      <w:pPr>
        <w:pStyle w:val="PL"/>
      </w:pPr>
      <w:r w:rsidRPr="008B1C02">
        <w:t>info:</w:t>
      </w:r>
    </w:p>
    <w:p w14:paraId="185CE196" w14:textId="77777777" w:rsidR="00A647FC" w:rsidRPr="008B1C02" w:rsidRDefault="00A647FC" w:rsidP="00A647FC">
      <w:pPr>
        <w:pStyle w:val="PL"/>
      </w:pPr>
      <w:r w:rsidRPr="008B1C02">
        <w:t xml:space="preserve">  title: 3gpp</w:t>
      </w:r>
      <w:r w:rsidRPr="005C5CCD">
        <w:t>-retrieve-uav-flight</w:t>
      </w:r>
    </w:p>
    <w:p w14:paraId="3E4702CC" w14:textId="3F53888B" w:rsidR="00A647FC" w:rsidRPr="008B1C02" w:rsidRDefault="00A647FC" w:rsidP="00A647FC">
      <w:pPr>
        <w:pStyle w:val="PL"/>
      </w:pPr>
      <w:r w:rsidRPr="008B1C02">
        <w:t xml:space="preserve">  version: </w:t>
      </w:r>
      <w:r w:rsidRPr="008B1C02">
        <w:rPr>
          <w:lang w:val="en-US"/>
        </w:rPr>
        <w:t>1.</w:t>
      </w:r>
      <w:r>
        <w:rPr>
          <w:lang w:val="en-US"/>
        </w:rPr>
        <w:t>0</w:t>
      </w:r>
      <w:r w:rsidRPr="008B1C02">
        <w:rPr>
          <w:lang w:val="en-US"/>
        </w:rPr>
        <w:t>.</w:t>
      </w:r>
      <w:r>
        <w:rPr>
          <w:lang w:val="en-US"/>
        </w:rPr>
        <w:t>0-alpha.</w:t>
      </w:r>
      <w:r w:rsidR="00DB61A9">
        <w:rPr>
          <w:lang w:val="en-US"/>
        </w:rPr>
        <w:t>2</w:t>
      </w:r>
    </w:p>
    <w:p w14:paraId="454314A4" w14:textId="77777777" w:rsidR="00A647FC" w:rsidRPr="008B1C02" w:rsidRDefault="00A647FC" w:rsidP="00A647FC">
      <w:pPr>
        <w:pStyle w:val="PL"/>
      </w:pPr>
      <w:r w:rsidRPr="008B1C02">
        <w:t xml:space="preserve">  description: |</w:t>
      </w:r>
    </w:p>
    <w:p w14:paraId="397BAAD3" w14:textId="77777777" w:rsidR="00A647FC" w:rsidRPr="008B1C02" w:rsidRDefault="00A647FC" w:rsidP="00A647FC">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85532EC" w14:textId="304A2BA0" w:rsidR="00A647FC" w:rsidRPr="008B1C02" w:rsidRDefault="00A647FC" w:rsidP="00A647FC">
      <w:pPr>
        <w:pStyle w:val="PL"/>
      </w:pPr>
      <w:r w:rsidRPr="008B1C02">
        <w:t xml:space="preserve">    © </w:t>
      </w:r>
      <w:r w:rsidR="00DB61A9" w:rsidRPr="008B1C02">
        <w:t>20</w:t>
      </w:r>
      <w:r w:rsidR="00DB61A9" w:rsidRPr="008B1C02">
        <w:rPr>
          <w:rFonts w:hint="eastAsia"/>
          <w:lang w:eastAsia="zh-CN"/>
        </w:rPr>
        <w:t>2</w:t>
      </w:r>
      <w:r w:rsidR="00DB61A9">
        <w:rPr>
          <w:lang w:eastAsia="zh-CN"/>
        </w:rPr>
        <w:t>5</w:t>
      </w:r>
      <w:r w:rsidRPr="008B1C02">
        <w:t xml:space="preserve">, 3GPP Organizational Partners (ARIB, ATIS, CCSA, ETSI, TSDSI, TTA, TTC).  </w:t>
      </w:r>
    </w:p>
    <w:p w14:paraId="578F7282" w14:textId="77777777" w:rsidR="00A647FC" w:rsidRPr="008B1C02" w:rsidRDefault="00A647FC" w:rsidP="00A647FC">
      <w:pPr>
        <w:pStyle w:val="PL"/>
      </w:pPr>
      <w:r w:rsidRPr="008B1C02">
        <w:t xml:space="preserve">    All rights reserved.</w:t>
      </w:r>
    </w:p>
    <w:p w14:paraId="3528B8D9" w14:textId="77777777" w:rsidR="00A647FC" w:rsidRPr="008B1C02" w:rsidRDefault="00A647FC" w:rsidP="00A647FC">
      <w:pPr>
        <w:pStyle w:val="PL"/>
      </w:pPr>
    </w:p>
    <w:p w14:paraId="76482B94" w14:textId="77777777" w:rsidR="00A647FC" w:rsidRPr="008B1C02" w:rsidRDefault="00A647FC" w:rsidP="00A647FC">
      <w:pPr>
        <w:pStyle w:val="PL"/>
      </w:pPr>
      <w:r w:rsidRPr="008B1C02">
        <w:t>externalDocs:</w:t>
      </w:r>
    </w:p>
    <w:p w14:paraId="49BCC94C" w14:textId="287878CF" w:rsidR="00A647FC" w:rsidRPr="008B1C02" w:rsidRDefault="00A647FC" w:rsidP="00A647FC">
      <w:pPr>
        <w:pStyle w:val="PL"/>
      </w:pPr>
      <w:r w:rsidRPr="008B1C02">
        <w:t xml:space="preserve">  description: 3GPP TS 29.522 V1</w:t>
      </w:r>
      <w:r w:rsidR="00A94487">
        <w:t>9</w:t>
      </w:r>
      <w:r w:rsidRPr="008B1C02">
        <w:t>.</w:t>
      </w:r>
      <w:r w:rsidR="00DB61A9">
        <w:t>2</w:t>
      </w:r>
      <w:r w:rsidRPr="008B1C02">
        <w:t>.0; 5G System; Network Exposure Function Northbound APIs.</w:t>
      </w:r>
    </w:p>
    <w:p w14:paraId="6A833E40" w14:textId="77777777" w:rsidR="00A647FC" w:rsidRPr="008B1C02" w:rsidRDefault="00A647FC" w:rsidP="00A647FC">
      <w:pPr>
        <w:pStyle w:val="PL"/>
      </w:pPr>
      <w:r w:rsidRPr="008B1C02">
        <w:t xml:space="preserve">  url: 'https://www.3gpp.org/ftp/Specs/archive/29_series/29.522/'</w:t>
      </w:r>
    </w:p>
    <w:p w14:paraId="47F80EB1" w14:textId="77777777" w:rsidR="00A647FC" w:rsidRPr="008B1C02" w:rsidRDefault="00A647FC" w:rsidP="00A647FC">
      <w:pPr>
        <w:pStyle w:val="PL"/>
      </w:pPr>
      <w:r w:rsidRPr="008B1C02">
        <w:t>security:</w:t>
      </w:r>
    </w:p>
    <w:p w14:paraId="1258764B" w14:textId="77777777" w:rsidR="00A647FC" w:rsidRPr="008B1C02" w:rsidRDefault="00A647FC" w:rsidP="00A647FC">
      <w:pPr>
        <w:pStyle w:val="PL"/>
        <w:rPr>
          <w:lang w:val="en-US"/>
        </w:rPr>
      </w:pPr>
      <w:r w:rsidRPr="008B1C02">
        <w:rPr>
          <w:lang w:val="en-US"/>
        </w:rPr>
        <w:t xml:space="preserve">  - {}</w:t>
      </w:r>
    </w:p>
    <w:p w14:paraId="66BED47D" w14:textId="77777777" w:rsidR="00A647FC" w:rsidRPr="008B1C02" w:rsidRDefault="00A647FC" w:rsidP="00A647FC">
      <w:pPr>
        <w:pStyle w:val="PL"/>
      </w:pPr>
      <w:r w:rsidRPr="008B1C02">
        <w:t xml:space="preserve">  - oAuth2ClientCredentials: []</w:t>
      </w:r>
    </w:p>
    <w:p w14:paraId="41EAB6EC" w14:textId="77777777" w:rsidR="00A647FC" w:rsidRPr="008B1C02" w:rsidRDefault="00A647FC" w:rsidP="00A647FC">
      <w:pPr>
        <w:pStyle w:val="PL"/>
      </w:pPr>
    </w:p>
    <w:p w14:paraId="64784AB5" w14:textId="77777777" w:rsidR="00A647FC" w:rsidRPr="008B1C02" w:rsidRDefault="00A647FC" w:rsidP="00A647FC">
      <w:pPr>
        <w:pStyle w:val="PL"/>
      </w:pPr>
      <w:r w:rsidRPr="008B1C02">
        <w:t>servers:</w:t>
      </w:r>
    </w:p>
    <w:p w14:paraId="75D6ECD3" w14:textId="77777777" w:rsidR="00A647FC" w:rsidRPr="008B1C02" w:rsidRDefault="00A647FC" w:rsidP="00A647FC">
      <w:pPr>
        <w:pStyle w:val="PL"/>
      </w:pPr>
      <w:r w:rsidRPr="008B1C02">
        <w:t xml:space="preserve">  - url: '{apiRoot}/3gpp-</w:t>
      </w:r>
      <w:r>
        <w:rPr>
          <w:lang w:eastAsia="zh-CN"/>
        </w:rPr>
        <w:t>retrieve-uav-flight</w:t>
      </w:r>
      <w:r w:rsidRPr="008B1C02">
        <w:t>/v1'</w:t>
      </w:r>
    </w:p>
    <w:p w14:paraId="51484A25" w14:textId="77777777" w:rsidR="00A647FC" w:rsidRPr="008B1C02" w:rsidRDefault="00A647FC" w:rsidP="00A647FC">
      <w:pPr>
        <w:pStyle w:val="PL"/>
      </w:pPr>
      <w:r w:rsidRPr="008B1C02">
        <w:t xml:space="preserve">    variables:</w:t>
      </w:r>
    </w:p>
    <w:p w14:paraId="5D515212" w14:textId="77777777" w:rsidR="00A647FC" w:rsidRPr="008B1C02" w:rsidRDefault="00A647FC" w:rsidP="00A647FC">
      <w:pPr>
        <w:pStyle w:val="PL"/>
      </w:pPr>
      <w:r w:rsidRPr="008B1C02">
        <w:t xml:space="preserve">      apiRoot:</w:t>
      </w:r>
    </w:p>
    <w:p w14:paraId="13C65435" w14:textId="77777777" w:rsidR="00A647FC" w:rsidRPr="008B1C02" w:rsidRDefault="00A647FC" w:rsidP="00A647FC">
      <w:pPr>
        <w:pStyle w:val="PL"/>
      </w:pPr>
      <w:r w:rsidRPr="008B1C02">
        <w:lastRenderedPageBreak/>
        <w:t xml:space="preserve">        default: https://example.com</w:t>
      </w:r>
    </w:p>
    <w:p w14:paraId="3A993CA9" w14:textId="77777777" w:rsidR="00A647FC" w:rsidRPr="008B1C02" w:rsidRDefault="00A647FC" w:rsidP="00A647FC">
      <w:pPr>
        <w:pStyle w:val="PL"/>
      </w:pPr>
      <w:r w:rsidRPr="008B1C02">
        <w:t xml:space="preserve">        description: apiRoot as defined in subclause 5.2.4 of 3GPP TS 29.122.</w:t>
      </w:r>
    </w:p>
    <w:p w14:paraId="23B8FD35" w14:textId="77777777" w:rsidR="00A647FC" w:rsidRPr="008B1C02" w:rsidRDefault="00A647FC" w:rsidP="00A647FC">
      <w:pPr>
        <w:pStyle w:val="PL"/>
      </w:pPr>
    </w:p>
    <w:p w14:paraId="0AD69D9E" w14:textId="77777777" w:rsidR="00A647FC" w:rsidRPr="008B1C02" w:rsidRDefault="00A647FC" w:rsidP="00A647FC">
      <w:pPr>
        <w:pStyle w:val="PL"/>
      </w:pPr>
      <w:r w:rsidRPr="008B1C02">
        <w:t>paths:</w:t>
      </w:r>
    </w:p>
    <w:p w14:paraId="66697530" w14:textId="77777777" w:rsidR="00A647FC" w:rsidRPr="008B1C02" w:rsidRDefault="00A647FC" w:rsidP="00A647FC">
      <w:pPr>
        <w:pStyle w:val="PL"/>
      </w:pPr>
      <w:r w:rsidRPr="008B1C02">
        <w:t xml:space="preserve">  </w:t>
      </w:r>
      <w:r>
        <w:t>/{afId}</w:t>
      </w:r>
      <w:r w:rsidRPr="008B1C02">
        <w:t>/retrieve:</w:t>
      </w:r>
    </w:p>
    <w:p w14:paraId="76C19484" w14:textId="77777777" w:rsidR="00A647FC" w:rsidRDefault="00A647FC" w:rsidP="00A647FC">
      <w:pPr>
        <w:pStyle w:val="PL"/>
      </w:pPr>
      <w:r>
        <w:t xml:space="preserve">    parameters:</w:t>
      </w:r>
    </w:p>
    <w:p w14:paraId="7B6B833C" w14:textId="77777777" w:rsidR="00A647FC" w:rsidRDefault="00A647FC" w:rsidP="00A647FC">
      <w:pPr>
        <w:pStyle w:val="PL"/>
      </w:pPr>
      <w:r>
        <w:t xml:space="preserve">      - name: afId</w:t>
      </w:r>
    </w:p>
    <w:p w14:paraId="66969B97" w14:textId="77777777" w:rsidR="00A647FC" w:rsidRDefault="00A647FC" w:rsidP="00A647FC">
      <w:pPr>
        <w:pStyle w:val="PL"/>
      </w:pPr>
      <w:r>
        <w:t xml:space="preserve">        in: path</w:t>
      </w:r>
    </w:p>
    <w:p w14:paraId="3ADBE75E" w14:textId="77777777" w:rsidR="00A647FC" w:rsidRDefault="00A647FC" w:rsidP="00A647FC">
      <w:pPr>
        <w:pStyle w:val="PL"/>
      </w:pPr>
      <w:r>
        <w:t xml:space="preserve">        description: Represents the identifier of the AF.</w:t>
      </w:r>
    </w:p>
    <w:p w14:paraId="2147D020" w14:textId="77777777" w:rsidR="00A647FC" w:rsidRDefault="00A647FC" w:rsidP="00A647FC">
      <w:pPr>
        <w:pStyle w:val="PL"/>
      </w:pPr>
      <w:r>
        <w:t xml:space="preserve">        required: true</w:t>
      </w:r>
    </w:p>
    <w:p w14:paraId="5B082055" w14:textId="77777777" w:rsidR="00A647FC" w:rsidRDefault="00A647FC" w:rsidP="00A647FC">
      <w:pPr>
        <w:pStyle w:val="PL"/>
      </w:pPr>
      <w:r>
        <w:t xml:space="preserve">        schema:</w:t>
      </w:r>
    </w:p>
    <w:p w14:paraId="61CD4C5F" w14:textId="77777777" w:rsidR="00A647FC" w:rsidRDefault="00A647FC" w:rsidP="00A647FC">
      <w:pPr>
        <w:pStyle w:val="PL"/>
      </w:pPr>
      <w:r>
        <w:t xml:space="preserve">          type: string</w:t>
      </w:r>
    </w:p>
    <w:p w14:paraId="1E6460AE" w14:textId="77777777" w:rsidR="00325436" w:rsidRDefault="00325436" w:rsidP="00A647FC">
      <w:pPr>
        <w:pStyle w:val="PL"/>
      </w:pPr>
    </w:p>
    <w:p w14:paraId="1BF7BD25" w14:textId="39AF8A96" w:rsidR="00A647FC" w:rsidRPr="008B1C02" w:rsidRDefault="00A647FC" w:rsidP="00A647FC">
      <w:pPr>
        <w:pStyle w:val="PL"/>
      </w:pPr>
      <w:r w:rsidRPr="008B1C02">
        <w:t xml:space="preserve">    post:</w:t>
      </w:r>
    </w:p>
    <w:p w14:paraId="0A1FE5BF" w14:textId="77777777" w:rsidR="00A647FC" w:rsidRPr="008B1C02" w:rsidRDefault="00A647FC" w:rsidP="00A647FC">
      <w:pPr>
        <w:pStyle w:val="PL"/>
      </w:pPr>
      <w:r w:rsidRPr="008B1C02">
        <w:t xml:space="preserve">      summary: </w:t>
      </w:r>
      <w:r>
        <w:t>Request to r</w:t>
      </w:r>
      <w:r w:rsidRPr="008B1C02">
        <w:t xml:space="preserve">etrieve </w:t>
      </w:r>
      <w:r>
        <w:t>UAV flight information</w:t>
      </w:r>
      <w:r w:rsidRPr="008B1C02">
        <w:t>.</w:t>
      </w:r>
    </w:p>
    <w:p w14:paraId="04BD97CC" w14:textId="77777777" w:rsidR="00A647FC" w:rsidRPr="008B1C02" w:rsidRDefault="00A647FC" w:rsidP="00A647FC">
      <w:pPr>
        <w:pStyle w:val="PL"/>
        <w:rPr>
          <w:rFonts w:cs="Courier New"/>
          <w:szCs w:val="16"/>
        </w:rPr>
      </w:pPr>
      <w:r w:rsidRPr="008B1C02">
        <w:rPr>
          <w:rFonts w:cs="Courier New"/>
          <w:szCs w:val="16"/>
        </w:rPr>
        <w:t xml:space="preserve">      operationId: Retrieve</w:t>
      </w:r>
      <w:r>
        <w:rPr>
          <w:rFonts w:cs="Courier New"/>
          <w:szCs w:val="16"/>
        </w:rPr>
        <w:t>UAVFlightInfo</w:t>
      </w:r>
    </w:p>
    <w:p w14:paraId="357E68A9" w14:textId="77777777" w:rsidR="00325436" w:rsidRDefault="00325436" w:rsidP="00325436">
      <w:pPr>
        <w:pStyle w:val="PL"/>
        <w:rPr>
          <w:rFonts w:cs="Courier New"/>
          <w:szCs w:val="16"/>
        </w:rPr>
      </w:pPr>
      <w:r>
        <w:rPr>
          <w:rFonts w:cs="Courier New"/>
          <w:szCs w:val="16"/>
        </w:rPr>
        <w:t xml:space="preserve">      tags:</w:t>
      </w:r>
    </w:p>
    <w:p w14:paraId="4D81FB74" w14:textId="77777777" w:rsidR="00325436" w:rsidRDefault="00325436" w:rsidP="00325436">
      <w:pPr>
        <w:pStyle w:val="PL"/>
        <w:rPr>
          <w:rFonts w:cs="Courier New"/>
          <w:szCs w:val="16"/>
        </w:rPr>
      </w:pPr>
      <w:r>
        <w:rPr>
          <w:rFonts w:cs="Courier New"/>
          <w:szCs w:val="16"/>
        </w:rPr>
        <w:t xml:space="preserve">        - </w:t>
      </w:r>
      <w:r>
        <w:t>Retrieve</w:t>
      </w:r>
    </w:p>
    <w:p w14:paraId="7875248E" w14:textId="77777777" w:rsidR="00A647FC" w:rsidRPr="008B1C02" w:rsidRDefault="00A647FC" w:rsidP="00A647FC">
      <w:pPr>
        <w:pStyle w:val="PL"/>
      </w:pPr>
      <w:r w:rsidRPr="008B1C02">
        <w:t xml:space="preserve">      requestBody:</w:t>
      </w:r>
    </w:p>
    <w:p w14:paraId="4108454F" w14:textId="77777777" w:rsidR="00A647FC" w:rsidRPr="008B1C02" w:rsidRDefault="00A647FC" w:rsidP="00A647FC">
      <w:pPr>
        <w:pStyle w:val="PL"/>
      </w:pPr>
      <w:r w:rsidRPr="008B1C02">
        <w:t xml:space="preserve">        required: true</w:t>
      </w:r>
    </w:p>
    <w:p w14:paraId="7557CCED" w14:textId="77777777" w:rsidR="00A647FC" w:rsidRPr="008B1C02" w:rsidRDefault="00A647FC" w:rsidP="00A647FC">
      <w:pPr>
        <w:pStyle w:val="PL"/>
      </w:pPr>
      <w:r w:rsidRPr="008B1C02">
        <w:t xml:space="preserve">        content:</w:t>
      </w:r>
    </w:p>
    <w:p w14:paraId="445D8926" w14:textId="77777777" w:rsidR="00A647FC" w:rsidRPr="008B1C02" w:rsidRDefault="00A647FC" w:rsidP="00A647FC">
      <w:pPr>
        <w:pStyle w:val="PL"/>
      </w:pPr>
      <w:r w:rsidRPr="008B1C02">
        <w:t xml:space="preserve">          application/json:</w:t>
      </w:r>
    </w:p>
    <w:p w14:paraId="536343C1" w14:textId="77777777" w:rsidR="00A647FC" w:rsidRPr="008B1C02" w:rsidRDefault="00A647FC" w:rsidP="00A647FC">
      <w:pPr>
        <w:pStyle w:val="PL"/>
      </w:pPr>
      <w:r w:rsidRPr="008B1C02">
        <w:t xml:space="preserve">            schema:</w:t>
      </w:r>
    </w:p>
    <w:p w14:paraId="222B31DC" w14:textId="77777777" w:rsidR="00A647FC" w:rsidRPr="008B1C02" w:rsidRDefault="00A647FC" w:rsidP="00A647FC">
      <w:pPr>
        <w:pStyle w:val="PL"/>
      </w:pPr>
      <w:r w:rsidRPr="008B1C02">
        <w:t xml:space="preserve">              $ref: '#/components/schemas/</w:t>
      </w:r>
      <w:r>
        <w:t>RetrieveUAVFlight</w:t>
      </w:r>
      <w:r w:rsidRPr="008B1C02">
        <w:t>Req'</w:t>
      </w:r>
    </w:p>
    <w:p w14:paraId="6E248A3A" w14:textId="77777777" w:rsidR="00A647FC" w:rsidRPr="008B1C02" w:rsidRDefault="00A647FC" w:rsidP="00A647FC">
      <w:pPr>
        <w:pStyle w:val="PL"/>
      </w:pPr>
      <w:r w:rsidRPr="008B1C02">
        <w:t xml:space="preserve">      responses:</w:t>
      </w:r>
    </w:p>
    <w:p w14:paraId="0AD7D3F3" w14:textId="77777777" w:rsidR="00A647FC" w:rsidRPr="008B1C02" w:rsidRDefault="00A647FC" w:rsidP="00A647FC">
      <w:pPr>
        <w:pStyle w:val="PL"/>
      </w:pPr>
      <w:r w:rsidRPr="008B1C02">
        <w:t xml:space="preserve">        '200':</w:t>
      </w:r>
    </w:p>
    <w:p w14:paraId="14EAD4F1" w14:textId="77777777" w:rsidR="00A647FC" w:rsidRPr="002B079C" w:rsidRDefault="00A647FC" w:rsidP="00A647FC">
      <w:pPr>
        <w:pStyle w:val="PL"/>
        <w:rPr>
          <w:lang w:val="en-US"/>
        </w:rPr>
      </w:pPr>
      <w:r w:rsidRPr="008B1C02">
        <w:t xml:space="preserve">          description: </w:t>
      </w:r>
      <w:r>
        <w:rPr>
          <w:lang w:val="en-US"/>
        </w:rPr>
        <w:t>&gt;</w:t>
      </w:r>
    </w:p>
    <w:p w14:paraId="0FF7D5DB" w14:textId="30BF7551" w:rsidR="00A647FC" w:rsidRDefault="00A647FC" w:rsidP="00A647FC">
      <w:pPr>
        <w:pStyle w:val="PL"/>
      </w:pPr>
      <w:r>
        <w:t xml:space="preserve">            OK. </w:t>
      </w:r>
      <w:r w:rsidRPr="008B1C02">
        <w:t xml:space="preserve">The </w:t>
      </w:r>
      <w:r>
        <w:t>UAV Flight information</w:t>
      </w:r>
      <w:r w:rsidRPr="008B1C02">
        <w:t xml:space="preserve"> </w:t>
      </w:r>
      <w:r w:rsidR="00325436">
        <w:t xml:space="preserve">retrieval </w:t>
      </w:r>
      <w:r>
        <w:t xml:space="preserve">request is </w:t>
      </w:r>
      <w:r w:rsidRPr="008B1C02">
        <w:t>successfully</w:t>
      </w:r>
      <w:r>
        <w:t xml:space="preserve"> processed, and the</w:t>
      </w:r>
    </w:p>
    <w:p w14:paraId="31D3DDCB" w14:textId="3C046F48" w:rsidR="00A647FC" w:rsidRPr="008B1C02" w:rsidRDefault="00A647FC" w:rsidP="00A647FC">
      <w:pPr>
        <w:pStyle w:val="PL"/>
      </w:pPr>
      <w:r>
        <w:t xml:space="preserve">            </w:t>
      </w:r>
      <w:r w:rsidR="00325436">
        <w:t>the requested UAV Flight information</w:t>
      </w:r>
      <w:r>
        <w:t xml:space="preserve"> is returned in the response body</w:t>
      </w:r>
      <w:r w:rsidRPr="008B1C02">
        <w:t>.</w:t>
      </w:r>
    </w:p>
    <w:p w14:paraId="27F0872B" w14:textId="77777777" w:rsidR="00A647FC" w:rsidRPr="008B1C02" w:rsidRDefault="00A647FC" w:rsidP="00A647FC">
      <w:pPr>
        <w:pStyle w:val="PL"/>
      </w:pPr>
      <w:r w:rsidRPr="008B1C02">
        <w:t xml:space="preserve">          content:</w:t>
      </w:r>
    </w:p>
    <w:p w14:paraId="517E4EF7" w14:textId="77777777" w:rsidR="00A647FC" w:rsidRPr="008B1C02" w:rsidRDefault="00A647FC" w:rsidP="00A647FC">
      <w:pPr>
        <w:pStyle w:val="PL"/>
      </w:pPr>
      <w:r w:rsidRPr="008B1C02">
        <w:t xml:space="preserve">            application/json:</w:t>
      </w:r>
    </w:p>
    <w:p w14:paraId="75A84B78" w14:textId="77777777" w:rsidR="00A647FC" w:rsidRPr="008B1C02" w:rsidRDefault="00A647FC" w:rsidP="00A647FC">
      <w:pPr>
        <w:pStyle w:val="PL"/>
      </w:pPr>
      <w:r w:rsidRPr="008B1C02">
        <w:t xml:space="preserve">              schema:</w:t>
      </w:r>
    </w:p>
    <w:p w14:paraId="54643074" w14:textId="77777777" w:rsidR="00A647FC" w:rsidRPr="008B1C02" w:rsidRDefault="00A647FC" w:rsidP="00A647FC">
      <w:pPr>
        <w:pStyle w:val="PL"/>
      </w:pPr>
      <w:r w:rsidRPr="008B1C02">
        <w:t xml:space="preserve">                $ref: '#/components/schemas/</w:t>
      </w:r>
      <w:r>
        <w:t>RetrievedUAVFlightInfo</w:t>
      </w:r>
      <w:r w:rsidRPr="008B1C02">
        <w:t>'</w:t>
      </w:r>
    </w:p>
    <w:p w14:paraId="22A3C7B5" w14:textId="77777777" w:rsidR="00A647FC" w:rsidRPr="008B1C02" w:rsidRDefault="00A647FC" w:rsidP="00A647FC">
      <w:pPr>
        <w:pStyle w:val="PL"/>
      </w:pPr>
      <w:r w:rsidRPr="008B1C02">
        <w:t xml:space="preserve">        '307':</w:t>
      </w:r>
    </w:p>
    <w:p w14:paraId="00311E02" w14:textId="77777777" w:rsidR="00A647FC" w:rsidRPr="008B1C02" w:rsidRDefault="00A647FC" w:rsidP="00A647FC">
      <w:pPr>
        <w:pStyle w:val="PL"/>
      </w:pPr>
      <w:r w:rsidRPr="008B1C02">
        <w:t xml:space="preserve">          $ref: 'TS29122_CommonData.yaml#/components/responses/307'</w:t>
      </w:r>
    </w:p>
    <w:p w14:paraId="7758EF7E" w14:textId="77777777" w:rsidR="00A647FC" w:rsidRPr="008B1C02" w:rsidRDefault="00A647FC" w:rsidP="00A647FC">
      <w:pPr>
        <w:pStyle w:val="PL"/>
      </w:pPr>
      <w:r w:rsidRPr="008B1C02">
        <w:t xml:space="preserve">        '308':</w:t>
      </w:r>
    </w:p>
    <w:p w14:paraId="29E89A87" w14:textId="77777777" w:rsidR="00A647FC" w:rsidRPr="008B1C02" w:rsidRDefault="00A647FC" w:rsidP="00A647FC">
      <w:pPr>
        <w:pStyle w:val="PL"/>
      </w:pPr>
      <w:r w:rsidRPr="008B1C02">
        <w:t xml:space="preserve">          $ref: 'TS29122_CommonData.yaml#/components/responses/308'</w:t>
      </w:r>
    </w:p>
    <w:p w14:paraId="5B7D0887" w14:textId="77777777" w:rsidR="00A647FC" w:rsidRPr="008B1C02" w:rsidRDefault="00A647FC" w:rsidP="00A647FC">
      <w:pPr>
        <w:pStyle w:val="PL"/>
      </w:pPr>
      <w:r w:rsidRPr="008B1C02">
        <w:t xml:space="preserve">        '400':</w:t>
      </w:r>
    </w:p>
    <w:p w14:paraId="66BD1AED" w14:textId="77777777" w:rsidR="00A647FC" w:rsidRPr="008B1C02" w:rsidRDefault="00A647FC" w:rsidP="00A647FC">
      <w:pPr>
        <w:pStyle w:val="PL"/>
      </w:pPr>
      <w:r w:rsidRPr="008B1C02">
        <w:t xml:space="preserve">          $ref: 'TS29122_CommonData.yaml#/components/responses/400'</w:t>
      </w:r>
    </w:p>
    <w:p w14:paraId="7FBEE7E9" w14:textId="77777777" w:rsidR="00A647FC" w:rsidRPr="008B1C02" w:rsidRDefault="00A647FC" w:rsidP="00A647FC">
      <w:pPr>
        <w:pStyle w:val="PL"/>
      </w:pPr>
      <w:r w:rsidRPr="008B1C02">
        <w:t xml:space="preserve">        '401':</w:t>
      </w:r>
    </w:p>
    <w:p w14:paraId="59D3D279" w14:textId="77777777" w:rsidR="00A647FC" w:rsidRPr="008B1C02" w:rsidRDefault="00A647FC" w:rsidP="00A647FC">
      <w:pPr>
        <w:pStyle w:val="PL"/>
      </w:pPr>
      <w:r w:rsidRPr="008B1C02">
        <w:t xml:space="preserve">          $ref: 'TS29122_CommonData.yaml#/components/responses/401'</w:t>
      </w:r>
    </w:p>
    <w:p w14:paraId="2E3E5D7A" w14:textId="77777777" w:rsidR="00A647FC" w:rsidRPr="008B1C02" w:rsidRDefault="00A647FC" w:rsidP="00A647FC">
      <w:pPr>
        <w:pStyle w:val="PL"/>
      </w:pPr>
      <w:r w:rsidRPr="008B1C02">
        <w:t xml:space="preserve">        '403':</w:t>
      </w:r>
    </w:p>
    <w:p w14:paraId="2994CBEA" w14:textId="77777777" w:rsidR="00A647FC" w:rsidRPr="008B1C02" w:rsidRDefault="00A647FC" w:rsidP="00A647FC">
      <w:pPr>
        <w:pStyle w:val="PL"/>
      </w:pPr>
      <w:r w:rsidRPr="008B1C02">
        <w:t xml:space="preserve">          $ref: 'TS29122_CommonData.yaml#/components/responses/403'</w:t>
      </w:r>
    </w:p>
    <w:p w14:paraId="4C5FAB7F" w14:textId="77777777" w:rsidR="00A647FC" w:rsidRPr="008B1C02" w:rsidRDefault="00A647FC" w:rsidP="00A647FC">
      <w:pPr>
        <w:pStyle w:val="PL"/>
      </w:pPr>
      <w:r w:rsidRPr="008B1C02">
        <w:t xml:space="preserve">        '404':</w:t>
      </w:r>
    </w:p>
    <w:p w14:paraId="0D42F8AA" w14:textId="77777777" w:rsidR="00A647FC" w:rsidRPr="008B1C02" w:rsidRDefault="00A647FC" w:rsidP="00A647FC">
      <w:pPr>
        <w:pStyle w:val="PL"/>
      </w:pPr>
      <w:r w:rsidRPr="008B1C02">
        <w:t xml:space="preserve">          $ref: 'TS29122_CommonData.yaml#/components/responses/404'</w:t>
      </w:r>
    </w:p>
    <w:p w14:paraId="5D4A36D9" w14:textId="77777777" w:rsidR="00A647FC" w:rsidRPr="008B1C02" w:rsidRDefault="00A647FC" w:rsidP="00A647FC">
      <w:pPr>
        <w:pStyle w:val="PL"/>
      </w:pPr>
      <w:r w:rsidRPr="008B1C02">
        <w:t xml:space="preserve">        '411':</w:t>
      </w:r>
    </w:p>
    <w:p w14:paraId="0326F94E" w14:textId="77777777" w:rsidR="00A647FC" w:rsidRPr="008B1C02" w:rsidRDefault="00A647FC" w:rsidP="00A647FC">
      <w:pPr>
        <w:pStyle w:val="PL"/>
      </w:pPr>
      <w:r w:rsidRPr="008B1C02">
        <w:t xml:space="preserve">          $ref: 'TS29122_CommonData.yaml#/components/responses/411'</w:t>
      </w:r>
    </w:p>
    <w:p w14:paraId="0936C9FB" w14:textId="77777777" w:rsidR="00A647FC" w:rsidRPr="008B1C02" w:rsidRDefault="00A647FC" w:rsidP="00A647FC">
      <w:pPr>
        <w:pStyle w:val="PL"/>
      </w:pPr>
      <w:r w:rsidRPr="008B1C02">
        <w:t xml:space="preserve">        '413':</w:t>
      </w:r>
    </w:p>
    <w:p w14:paraId="15EF4ED9" w14:textId="77777777" w:rsidR="00A647FC" w:rsidRPr="008B1C02" w:rsidRDefault="00A647FC" w:rsidP="00A647FC">
      <w:pPr>
        <w:pStyle w:val="PL"/>
      </w:pPr>
      <w:r w:rsidRPr="008B1C02">
        <w:t xml:space="preserve">          $ref: 'TS29122_CommonData.yaml#/components/responses/413'</w:t>
      </w:r>
    </w:p>
    <w:p w14:paraId="18B088D5" w14:textId="77777777" w:rsidR="00A647FC" w:rsidRPr="008B1C02" w:rsidRDefault="00A647FC" w:rsidP="00A647FC">
      <w:pPr>
        <w:pStyle w:val="PL"/>
      </w:pPr>
      <w:r w:rsidRPr="008B1C02">
        <w:t xml:space="preserve">        '415':</w:t>
      </w:r>
    </w:p>
    <w:p w14:paraId="477E0BD6" w14:textId="77777777" w:rsidR="00A647FC" w:rsidRPr="008B1C02" w:rsidRDefault="00A647FC" w:rsidP="00A647FC">
      <w:pPr>
        <w:pStyle w:val="PL"/>
      </w:pPr>
      <w:r w:rsidRPr="008B1C02">
        <w:t xml:space="preserve">          $ref: 'TS29122_CommonData.yaml#/components/responses/415'</w:t>
      </w:r>
    </w:p>
    <w:p w14:paraId="4998F8A1" w14:textId="77777777" w:rsidR="00A647FC" w:rsidRPr="008B1C02" w:rsidRDefault="00A647FC" w:rsidP="00A647FC">
      <w:pPr>
        <w:pStyle w:val="PL"/>
      </w:pPr>
      <w:r w:rsidRPr="008B1C02">
        <w:t xml:space="preserve">        '429':</w:t>
      </w:r>
    </w:p>
    <w:p w14:paraId="0C871F98" w14:textId="77777777" w:rsidR="00A647FC" w:rsidRPr="008B1C02" w:rsidRDefault="00A647FC" w:rsidP="00A647FC">
      <w:pPr>
        <w:pStyle w:val="PL"/>
      </w:pPr>
      <w:r w:rsidRPr="008B1C02">
        <w:t xml:space="preserve">          $ref: 'TS29122_CommonData.yaml#/components/responses/429'</w:t>
      </w:r>
    </w:p>
    <w:p w14:paraId="36D3BB4C" w14:textId="77777777" w:rsidR="00A647FC" w:rsidRPr="008B1C02" w:rsidRDefault="00A647FC" w:rsidP="00A647FC">
      <w:pPr>
        <w:pStyle w:val="PL"/>
      </w:pPr>
      <w:r w:rsidRPr="008B1C02">
        <w:t xml:space="preserve">        '500':</w:t>
      </w:r>
    </w:p>
    <w:p w14:paraId="73C52B79" w14:textId="77777777" w:rsidR="00A647FC" w:rsidRPr="008B1C02" w:rsidRDefault="00A647FC" w:rsidP="00A647FC">
      <w:pPr>
        <w:pStyle w:val="PL"/>
      </w:pPr>
      <w:r w:rsidRPr="008B1C02">
        <w:t xml:space="preserve">          $ref: 'TS29122_CommonData.yaml#/components/responses/500'</w:t>
      </w:r>
    </w:p>
    <w:p w14:paraId="6E21AB21" w14:textId="77777777" w:rsidR="00A647FC" w:rsidRPr="008B1C02" w:rsidRDefault="00A647FC" w:rsidP="00A647FC">
      <w:pPr>
        <w:pStyle w:val="PL"/>
      </w:pPr>
      <w:r w:rsidRPr="008B1C02">
        <w:t xml:space="preserve">        '503':</w:t>
      </w:r>
    </w:p>
    <w:p w14:paraId="1CAEF9AA" w14:textId="77777777" w:rsidR="00A647FC" w:rsidRPr="008B1C02" w:rsidRDefault="00A647FC" w:rsidP="00A647FC">
      <w:pPr>
        <w:pStyle w:val="PL"/>
      </w:pPr>
      <w:r w:rsidRPr="008B1C02">
        <w:t xml:space="preserve">          $ref: 'TS29122_CommonData.yaml#/components/responses/503'</w:t>
      </w:r>
    </w:p>
    <w:p w14:paraId="7FACBF27" w14:textId="77777777" w:rsidR="00A647FC" w:rsidRPr="008B1C02" w:rsidRDefault="00A647FC" w:rsidP="00A647FC">
      <w:pPr>
        <w:pStyle w:val="PL"/>
      </w:pPr>
      <w:r w:rsidRPr="008B1C02">
        <w:t xml:space="preserve">        default:</w:t>
      </w:r>
    </w:p>
    <w:p w14:paraId="212E378D" w14:textId="77777777" w:rsidR="00A647FC" w:rsidRPr="008B1C02" w:rsidRDefault="00A647FC" w:rsidP="00A647FC">
      <w:pPr>
        <w:pStyle w:val="PL"/>
      </w:pPr>
      <w:r w:rsidRPr="008B1C02">
        <w:t xml:space="preserve">          $ref: 'TS29122_CommonData.yaml#/components/responses/default'</w:t>
      </w:r>
    </w:p>
    <w:p w14:paraId="0515E3C8" w14:textId="77777777" w:rsidR="00A647FC" w:rsidRPr="008B1C02" w:rsidRDefault="00A647FC" w:rsidP="00A647FC">
      <w:pPr>
        <w:pStyle w:val="PL"/>
      </w:pPr>
    </w:p>
    <w:p w14:paraId="33D0350A" w14:textId="77777777" w:rsidR="00A647FC" w:rsidRPr="008B1C02" w:rsidRDefault="00A647FC" w:rsidP="00A647FC">
      <w:pPr>
        <w:pStyle w:val="PL"/>
      </w:pPr>
      <w:r w:rsidRPr="008B1C02">
        <w:t>components:</w:t>
      </w:r>
    </w:p>
    <w:p w14:paraId="558FA21D" w14:textId="77777777" w:rsidR="00A647FC" w:rsidRPr="008B1C02" w:rsidRDefault="00A647FC" w:rsidP="00A647FC">
      <w:pPr>
        <w:pStyle w:val="PL"/>
      </w:pPr>
      <w:r w:rsidRPr="008B1C02">
        <w:t xml:space="preserve">  securitySchemes:</w:t>
      </w:r>
    </w:p>
    <w:p w14:paraId="024B1871" w14:textId="77777777" w:rsidR="00A647FC" w:rsidRPr="008B1C02" w:rsidRDefault="00A647FC" w:rsidP="00A647FC">
      <w:pPr>
        <w:pStyle w:val="PL"/>
      </w:pPr>
      <w:r w:rsidRPr="008B1C02">
        <w:t xml:space="preserve">    oAuth2ClientCredentials:</w:t>
      </w:r>
    </w:p>
    <w:p w14:paraId="15F55BBA" w14:textId="77777777" w:rsidR="00A647FC" w:rsidRPr="008B1C02" w:rsidRDefault="00A647FC" w:rsidP="00A647FC">
      <w:pPr>
        <w:pStyle w:val="PL"/>
      </w:pPr>
      <w:r w:rsidRPr="008B1C02">
        <w:t xml:space="preserve">      type: oauth2</w:t>
      </w:r>
    </w:p>
    <w:p w14:paraId="00CCBCA7" w14:textId="77777777" w:rsidR="00A647FC" w:rsidRPr="008B1C02" w:rsidRDefault="00A647FC" w:rsidP="00A647FC">
      <w:pPr>
        <w:pStyle w:val="PL"/>
      </w:pPr>
      <w:r w:rsidRPr="008B1C02">
        <w:t xml:space="preserve">      flows:</w:t>
      </w:r>
    </w:p>
    <w:p w14:paraId="496E0120" w14:textId="77777777" w:rsidR="00A647FC" w:rsidRPr="008B1C02" w:rsidRDefault="00A647FC" w:rsidP="00A647FC">
      <w:pPr>
        <w:pStyle w:val="PL"/>
      </w:pPr>
      <w:r w:rsidRPr="008B1C02">
        <w:t xml:space="preserve">        clientCredentials:</w:t>
      </w:r>
    </w:p>
    <w:p w14:paraId="1C2DF3C8" w14:textId="77777777" w:rsidR="00A647FC" w:rsidRPr="008B1C02" w:rsidRDefault="00A647FC" w:rsidP="00A647FC">
      <w:pPr>
        <w:pStyle w:val="PL"/>
      </w:pPr>
      <w:r w:rsidRPr="008B1C02">
        <w:t xml:space="preserve">          tokenUrl: '{tokenUrl}'</w:t>
      </w:r>
    </w:p>
    <w:p w14:paraId="29EE05B7" w14:textId="77777777" w:rsidR="00A647FC" w:rsidRPr="008B1C02" w:rsidRDefault="00A647FC" w:rsidP="00A647FC">
      <w:pPr>
        <w:pStyle w:val="PL"/>
      </w:pPr>
      <w:r w:rsidRPr="008B1C02">
        <w:t xml:space="preserve">          scopes: {}</w:t>
      </w:r>
    </w:p>
    <w:p w14:paraId="2B5E10F4" w14:textId="77777777" w:rsidR="00A647FC" w:rsidRDefault="00A647FC" w:rsidP="00A647FC">
      <w:pPr>
        <w:pStyle w:val="PL"/>
      </w:pPr>
    </w:p>
    <w:p w14:paraId="52BD2174" w14:textId="77777777" w:rsidR="00A647FC" w:rsidRPr="008B1C02" w:rsidRDefault="00A647FC" w:rsidP="00A647FC">
      <w:pPr>
        <w:pStyle w:val="PL"/>
      </w:pPr>
      <w:r w:rsidRPr="008B1C02">
        <w:t xml:space="preserve">  schemas: </w:t>
      </w:r>
    </w:p>
    <w:p w14:paraId="3CB93D8D" w14:textId="77777777" w:rsidR="00A647FC" w:rsidRPr="008B1C02" w:rsidRDefault="00A647FC" w:rsidP="00A647FC">
      <w:pPr>
        <w:pStyle w:val="PL"/>
      </w:pPr>
      <w:r w:rsidRPr="008B1C02">
        <w:t xml:space="preserve">    </w:t>
      </w:r>
      <w:r>
        <w:t>RetrieveUAVFlight</w:t>
      </w:r>
      <w:r w:rsidRPr="008B1C02">
        <w:t>Req:</w:t>
      </w:r>
    </w:p>
    <w:p w14:paraId="297B1EF8" w14:textId="112DE23E" w:rsidR="00A647FC" w:rsidRPr="008B1C02" w:rsidRDefault="00A647FC" w:rsidP="00A647FC">
      <w:pPr>
        <w:pStyle w:val="PL"/>
      </w:pPr>
      <w:r w:rsidRPr="008B1C02">
        <w:t xml:space="preserve">      description: Represents the parameters to request </w:t>
      </w:r>
      <w:r>
        <w:t>UAV Flight information</w:t>
      </w:r>
      <w:r w:rsidRPr="008B1C02">
        <w:t>.</w:t>
      </w:r>
    </w:p>
    <w:p w14:paraId="735FD447" w14:textId="77777777" w:rsidR="00A647FC" w:rsidRPr="008B1C02" w:rsidRDefault="00A647FC" w:rsidP="00A647FC">
      <w:pPr>
        <w:pStyle w:val="PL"/>
      </w:pPr>
      <w:r w:rsidRPr="008B1C02">
        <w:t xml:space="preserve">      type: object</w:t>
      </w:r>
    </w:p>
    <w:p w14:paraId="3E5F8CDF" w14:textId="77777777" w:rsidR="00A647FC" w:rsidRPr="008B1C02" w:rsidRDefault="00A647FC" w:rsidP="00A647FC">
      <w:pPr>
        <w:pStyle w:val="PL"/>
      </w:pPr>
      <w:r w:rsidRPr="008B1C02">
        <w:t xml:space="preserve">      properties:</w:t>
      </w:r>
    </w:p>
    <w:p w14:paraId="78D4BC11" w14:textId="77777777" w:rsidR="00A647FC" w:rsidRPr="008B1C02" w:rsidRDefault="00A647FC" w:rsidP="00A647FC">
      <w:pPr>
        <w:pStyle w:val="PL"/>
      </w:pPr>
      <w:r w:rsidRPr="008B1C02">
        <w:t xml:space="preserve">        </w:t>
      </w:r>
      <w:r>
        <w:t>gpsi</w:t>
      </w:r>
      <w:r w:rsidRPr="008B1C02">
        <w:t>:</w:t>
      </w:r>
    </w:p>
    <w:p w14:paraId="143FD383" w14:textId="77777777" w:rsidR="00A647FC" w:rsidRPr="008B1C02" w:rsidRDefault="00A647FC" w:rsidP="00A647FC">
      <w:pPr>
        <w:pStyle w:val="PL"/>
      </w:pPr>
      <w:r w:rsidRPr="008B1C02">
        <w:t xml:space="preserve">          $ref: 'TS29571_CommonData.yaml#/components/schemas/</w:t>
      </w:r>
      <w:r>
        <w:t>Gpsi</w:t>
      </w:r>
      <w:r w:rsidRPr="008B1C02">
        <w:t>'</w:t>
      </w:r>
    </w:p>
    <w:p w14:paraId="6FA1FB77" w14:textId="77777777" w:rsidR="00A647FC" w:rsidRDefault="00A647FC" w:rsidP="00A647FC">
      <w:pPr>
        <w:pStyle w:val="PL"/>
      </w:pPr>
      <w:r>
        <w:t xml:space="preserve">        retrievePurpose:</w:t>
      </w:r>
    </w:p>
    <w:p w14:paraId="3438EAE2" w14:textId="77777777" w:rsidR="00A647FC" w:rsidRDefault="00A647FC" w:rsidP="00A647FC">
      <w:pPr>
        <w:pStyle w:val="PL"/>
      </w:pPr>
      <w:r>
        <w:t xml:space="preserve">          $ref: '#/components/schemas/RetrievePurpose'</w:t>
      </w:r>
    </w:p>
    <w:p w14:paraId="0697B440" w14:textId="77777777" w:rsidR="00A647FC" w:rsidRDefault="00A647FC" w:rsidP="00A647FC">
      <w:pPr>
        <w:pStyle w:val="PL"/>
      </w:pPr>
      <w:r>
        <w:t xml:space="preserve">        targetUssList:</w:t>
      </w:r>
    </w:p>
    <w:p w14:paraId="04EAAE0E" w14:textId="77777777" w:rsidR="00A647FC" w:rsidRDefault="00A647FC" w:rsidP="00A647FC">
      <w:pPr>
        <w:pStyle w:val="PL"/>
      </w:pPr>
      <w:r>
        <w:t xml:space="preserve">          type: array</w:t>
      </w:r>
    </w:p>
    <w:p w14:paraId="3A240868" w14:textId="77777777" w:rsidR="00A647FC" w:rsidRDefault="00A647FC" w:rsidP="00A647FC">
      <w:pPr>
        <w:pStyle w:val="PL"/>
      </w:pPr>
      <w:r>
        <w:t xml:space="preserve">          items:</w:t>
      </w:r>
    </w:p>
    <w:p w14:paraId="136355E6" w14:textId="77777777" w:rsidR="00A647FC" w:rsidRDefault="00A647FC" w:rsidP="00A647FC">
      <w:pPr>
        <w:pStyle w:val="PL"/>
      </w:pPr>
      <w:r>
        <w:t xml:space="preserve">            type: string</w:t>
      </w:r>
    </w:p>
    <w:p w14:paraId="64E32368" w14:textId="77777777" w:rsidR="00A647FC" w:rsidRDefault="00A647FC" w:rsidP="00A647FC">
      <w:pPr>
        <w:pStyle w:val="PL"/>
      </w:pPr>
      <w:r>
        <w:t xml:space="preserve">          minItems: 1</w:t>
      </w:r>
    </w:p>
    <w:p w14:paraId="7F9C7717" w14:textId="77777777" w:rsidR="00A647FC" w:rsidRDefault="00A647FC" w:rsidP="00A647FC">
      <w:pPr>
        <w:pStyle w:val="PL"/>
      </w:pPr>
      <w:r>
        <w:t xml:space="preserve">        canFltPathInfos:</w:t>
      </w:r>
    </w:p>
    <w:p w14:paraId="3091B43A" w14:textId="77777777" w:rsidR="00A647FC" w:rsidRDefault="00A647FC" w:rsidP="00A647FC">
      <w:pPr>
        <w:pStyle w:val="PL"/>
      </w:pPr>
      <w:r>
        <w:t xml:space="preserve">          type: array</w:t>
      </w:r>
    </w:p>
    <w:p w14:paraId="60BBED1C" w14:textId="77777777" w:rsidR="00A647FC" w:rsidRDefault="00A647FC" w:rsidP="00A647FC">
      <w:pPr>
        <w:pStyle w:val="PL"/>
      </w:pPr>
      <w:r>
        <w:t xml:space="preserve">          items:</w:t>
      </w:r>
    </w:p>
    <w:p w14:paraId="2484356C" w14:textId="77777777" w:rsidR="00A647FC" w:rsidRDefault="00A647FC" w:rsidP="00A647FC">
      <w:pPr>
        <w:pStyle w:val="PL"/>
      </w:pPr>
      <w:r>
        <w:t xml:space="preserve">            $ref: '#/components/schemas/</w:t>
      </w:r>
      <w:r w:rsidRPr="00066C24">
        <w:t>CandidateFlightPathInfo</w:t>
      </w:r>
      <w:r>
        <w:t>'</w:t>
      </w:r>
    </w:p>
    <w:p w14:paraId="7F023970" w14:textId="77777777" w:rsidR="00A647FC" w:rsidRDefault="00A647FC" w:rsidP="00A647FC">
      <w:pPr>
        <w:pStyle w:val="PL"/>
      </w:pPr>
      <w:r w:rsidRPr="00066C24">
        <w:t xml:space="preserve">          minItems: 1</w:t>
      </w:r>
    </w:p>
    <w:p w14:paraId="3092F8F5" w14:textId="77777777" w:rsidR="00A647FC" w:rsidRDefault="00A647FC" w:rsidP="00A647FC">
      <w:pPr>
        <w:pStyle w:val="PL"/>
      </w:pPr>
      <w:r>
        <w:t xml:space="preserve">        </w:t>
      </w:r>
      <w:r>
        <w:rPr>
          <w:lang w:eastAsia="zh-CN"/>
        </w:rPr>
        <w:t>suppFeat</w:t>
      </w:r>
      <w:r>
        <w:t>:</w:t>
      </w:r>
    </w:p>
    <w:p w14:paraId="1165A94C" w14:textId="77777777" w:rsidR="00A647FC" w:rsidRDefault="00A647FC" w:rsidP="00A647FC">
      <w:pPr>
        <w:pStyle w:val="PL"/>
      </w:pPr>
      <w:r>
        <w:t xml:space="preserve">          $ref: 'TS29571_CommonData.yaml#/components/schemas/</w:t>
      </w:r>
      <w:r>
        <w:rPr>
          <w:lang w:eastAsia="zh-CN"/>
        </w:rPr>
        <w:t>SupportedFeatures</w:t>
      </w:r>
      <w:r>
        <w:t>'</w:t>
      </w:r>
    </w:p>
    <w:p w14:paraId="041C775E" w14:textId="77777777" w:rsidR="00A647FC" w:rsidRPr="008B1C02" w:rsidRDefault="00A647FC" w:rsidP="00A647FC">
      <w:pPr>
        <w:pStyle w:val="PL"/>
      </w:pPr>
      <w:r w:rsidRPr="008B1C02">
        <w:t xml:space="preserve">      required:</w:t>
      </w:r>
    </w:p>
    <w:p w14:paraId="76E42908" w14:textId="77777777" w:rsidR="00A647FC" w:rsidRDefault="00A647FC" w:rsidP="00A647FC">
      <w:pPr>
        <w:pStyle w:val="PL"/>
      </w:pPr>
      <w:r>
        <w:t xml:space="preserve">        - gpsi</w:t>
      </w:r>
    </w:p>
    <w:p w14:paraId="2A071B42" w14:textId="77777777" w:rsidR="00A647FC" w:rsidRDefault="00A647FC" w:rsidP="00A647FC">
      <w:pPr>
        <w:pStyle w:val="PL"/>
      </w:pPr>
      <w:r>
        <w:t xml:space="preserve">        - retrievePurpose</w:t>
      </w:r>
    </w:p>
    <w:p w14:paraId="6DAD767C" w14:textId="77777777" w:rsidR="00A647FC" w:rsidRDefault="00A647FC" w:rsidP="00A647FC">
      <w:pPr>
        <w:pStyle w:val="PL"/>
      </w:pPr>
    </w:p>
    <w:p w14:paraId="32A76623" w14:textId="77777777" w:rsidR="00A647FC" w:rsidRDefault="00A647FC" w:rsidP="00A647FC">
      <w:pPr>
        <w:pStyle w:val="PL"/>
      </w:pPr>
      <w:r>
        <w:t xml:space="preserve">    CandidateFlightPathInfo:</w:t>
      </w:r>
    </w:p>
    <w:p w14:paraId="5B06268D" w14:textId="335AAA21" w:rsidR="00A647FC" w:rsidRDefault="00A647FC" w:rsidP="00A647FC">
      <w:pPr>
        <w:pStyle w:val="PL"/>
      </w:pPr>
      <w:r>
        <w:t xml:space="preserve">      description: Represents the candidate </w:t>
      </w:r>
      <w:r w:rsidR="00325436">
        <w:t>f</w:t>
      </w:r>
      <w:r>
        <w:t xml:space="preserve">light </w:t>
      </w:r>
      <w:r w:rsidR="00325436">
        <w:t>p</w:t>
      </w:r>
      <w:r>
        <w:t>ath information.</w:t>
      </w:r>
    </w:p>
    <w:p w14:paraId="1601E743" w14:textId="77777777" w:rsidR="00A647FC" w:rsidRDefault="00A647FC" w:rsidP="00A647FC">
      <w:pPr>
        <w:pStyle w:val="PL"/>
      </w:pPr>
      <w:r>
        <w:t xml:space="preserve">      type: object</w:t>
      </w:r>
    </w:p>
    <w:p w14:paraId="6211A85D" w14:textId="77777777" w:rsidR="00A647FC" w:rsidRDefault="00A647FC" w:rsidP="00A647FC">
      <w:pPr>
        <w:pStyle w:val="PL"/>
      </w:pPr>
      <w:r>
        <w:t xml:space="preserve">      properties:</w:t>
      </w:r>
    </w:p>
    <w:p w14:paraId="68E1EE77" w14:textId="77777777" w:rsidR="00A647FC" w:rsidRDefault="00A647FC" w:rsidP="00A647FC">
      <w:pPr>
        <w:pStyle w:val="PL"/>
      </w:pPr>
      <w:r>
        <w:t xml:space="preserve">        canFlightPath:</w:t>
      </w:r>
    </w:p>
    <w:p w14:paraId="3E862C1D" w14:textId="62E54E0C" w:rsidR="00A647FC" w:rsidRDefault="00A647FC" w:rsidP="00A647FC">
      <w:pPr>
        <w:pStyle w:val="PL"/>
      </w:pPr>
      <w:r>
        <w:t xml:space="preserve">          $ref: 'TS29522_UAVFlightAssistance.yaml#/components/schemas/</w:t>
      </w:r>
      <w:bookmarkStart w:id="341" w:name="_GoBack"/>
      <w:bookmarkEnd w:id="341"/>
      <w:r>
        <w:t>FlightPath'</w:t>
      </w:r>
    </w:p>
    <w:p w14:paraId="76CED3BA" w14:textId="77777777" w:rsidR="00A647FC" w:rsidRPr="008B1C02" w:rsidRDefault="00A647FC" w:rsidP="00A647FC">
      <w:pPr>
        <w:pStyle w:val="PL"/>
      </w:pPr>
    </w:p>
    <w:p w14:paraId="779D7802" w14:textId="77777777" w:rsidR="00A647FC" w:rsidRPr="008B1C02" w:rsidRDefault="00A647FC" w:rsidP="00A647FC">
      <w:pPr>
        <w:pStyle w:val="PL"/>
      </w:pPr>
      <w:r w:rsidRPr="008B1C02">
        <w:t xml:space="preserve">    </w:t>
      </w:r>
      <w:r>
        <w:t>RetrievedUAVFlight</w:t>
      </w:r>
      <w:r w:rsidRPr="008B1C02">
        <w:t>Info:</w:t>
      </w:r>
    </w:p>
    <w:p w14:paraId="6F11E53A" w14:textId="6382BAA4" w:rsidR="00A647FC" w:rsidRPr="008B1C02" w:rsidRDefault="00A647FC" w:rsidP="00A647FC">
      <w:pPr>
        <w:pStyle w:val="PL"/>
      </w:pPr>
      <w:r w:rsidRPr="008B1C02">
        <w:t xml:space="preserve">      description: Represents </w:t>
      </w:r>
      <w:r>
        <w:t>the UAV Flight information</w:t>
      </w:r>
      <w:r w:rsidRPr="008B1C02">
        <w:t>.</w:t>
      </w:r>
    </w:p>
    <w:p w14:paraId="1C93CFB1" w14:textId="77777777" w:rsidR="00A647FC" w:rsidRPr="008B1C02" w:rsidRDefault="00A647FC" w:rsidP="00A647FC">
      <w:pPr>
        <w:pStyle w:val="PL"/>
      </w:pPr>
      <w:r w:rsidRPr="008B1C02">
        <w:t xml:space="preserve">      type: object</w:t>
      </w:r>
    </w:p>
    <w:p w14:paraId="6D93893F" w14:textId="77777777" w:rsidR="00A647FC" w:rsidRPr="008B1C02" w:rsidRDefault="00A647FC" w:rsidP="00A647FC">
      <w:pPr>
        <w:pStyle w:val="PL"/>
      </w:pPr>
      <w:r w:rsidRPr="008B1C02">
        <w:t xml:space="preserve">      properties:</w:t>
      </w:r>
    </w:p>
    <w:p w14:paraId="50052ED2" w14:textId="77777777" w:rsidR="00A647FC" w:rsidRPr="008B1C02" w:rsidRDefault="00A647FC" w:rsidP="00A647FC">
      <w:pPr>
        <w:pStyle w:val="PL"/>
      </w:pPr>
      <w:r w:rsidRPr="008B1C02">
        <w:t xml:space="preserve">        </w:t>
      </w:r>
      <w:r>
        <w:rPr>
          <w:lang w:eastAsia="zh-CN"/>
        </w:rPr>
        <w:t>retrievedResults</w:t>
      </w:r>
      <w:r w:rsidRPr="008B1C02">
        <w:t>:</w:t>
      </w:r>
    </w:p>
    <w:p w14:paraId="71E20EB8" w14:textId="77777777" w:rsidR="00A647FC" w:rsidRPr="008B1C02" w:rsidRDefault="00A647FC" w:rsidP="00A647FC">
      <w:pPr>
        <w:pStyle w:val="PL"/>
      </w:pPr>
      <w:r w:rsidRPr="008B1C02">
        <w:t xml:space="preserve">          type: array</w:t>
      </w:r>
    </w:p>
    <w:p w14:paraId="085BA048" w14:textId="77777777" w:rsidR="00A647FC" w:rsidRPr="008B1C02" w:rsidRDefault="00A647FC" w:rsidP="00A647FC">
      <w:pPr>
        <w:pStyle w:val="PL"/>
      </w:pPr>
      <w:r w:rsidRPr="008B1C02">
        <w:t xml:space="preserve">          items:</w:t>
      </w:r>
    </w:p>
    <w:p w14:paraId="3E20B250" w14:textId="77777777" w:rsidR="00A647FC" w:rsidRPr="008B1C02" w:rsidRDefault="00A647FC" w:rsidP="00A647FC">
      <w:pPr>
        <w:pStyle w:val="PL"/>
      </w:pPr>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p>
    <w:p w14:paraId="07657DD5" w14:textId="77777777" w:rsidR="00A647FC" w:rsidRPr="008B1C02" w:rsidRDefault="00A647FC" w:rsidP="00A647FC">
      <w:pPr>
        <w:pStyle w:val="PL"/>
      </w:pPr>
      <w:r w:rsidRPr="008B1C02">
        <w:t xml:space="preserve">          minItems: 1</w:t>
      </w:r>
    </w:p>
    <w:p w14:paraId="0B143EBC" w14:textId="77777777" w:rsidR="00325436" w:rsidRDefault="00325436" w:rsidP="00325436">
      <w:pPr>
        <w:pStyle w:val="PL"/>
      </w:pPr>
      <w:r>
        <w:t xml:space="preserve">        </w:t>
      </w:r>
      <w:r>
        <w:rPr>
          <w:lang w:eastAsia="zh-CN"/>
        </w:rPr>
        <w:t>suppFeat</w:t>
      </w:r>
      <w:r>
        <w:t>:</w:t>
      </w:r>
    </w:p>
    <w:p w14:paraId="22B774E9" w14:textId="77777777" w:rsidR="00325436" w:rsidRDefault="00325436" w:rsidP="00325436">
      <w:pPr>
        <w:pStyle w:val="PL"/>
      </w:pPr>
      <w:r>
        <w:t xml:space="preserve">          $ref: 'TS29571_CommonData.yaml#/components/schemas/</w:t>
      </w:r>
      <w:r>
        <w:rPr>
          <w:lang w:eastAsia="zh-CN"/>
        </w:rPr>
        <w:t>SupportedFeatures</w:t>
      </w:r>
      <w:r>
        <w:t>'</w:t>
      </w:r>
    </w:p>
    <w:p w14:paraId="5B9914E4" w14:textId="77777777" w:rsidR="00A647FC" w:rsidRPr="008B1C02" w:rsidRDefault="00A647FC" w:rsidP="00A647FC">
      <w:pPr>
        <w:pStyle w:val="PL"/>
      </w:pPr>
      <w:r w:rsidRPr="008B1C02">
        <w:t xml:space="preserve">      required:</w:t>
      </w:r>
    </w:p>
    <w:p w14:paraId="1AC357BB" w14:textId="77777777" w:rsidR="00A647FC" w:rsidRDefault="00A647FC" w:rsidP="00A647FC">
      <w:pPr>
        <w:pStyle w:val="PL"/>
        <w:rPr>
          <w:lang w:eastAsia="zh-CN"/>
        </w:rPr>
      </w:pPr>
      <w:r w:rsidRPr="008B1C02">
        <w:t xml:space="preserve">        - </w:t>
      </w:r>
      <w:r>
        <w:rPr>
          <w:lang w:eastAsia="zh-CN"/>
        </w:rPr>
        <w:t>retrievedResults</w:t>
      </w:r>
    </w:p>
    <w:p w14:paraId="53095FCC" w14:textId="77777777" w:rsidR="00A647FC" w:rsidRDefault="00A647FC" w:rsidP="00A647FC">
      <w:pPr>
        <w:pStyle w:val="PL"/>
      </w:pPr>
    </w:p>
    <w:p w14:paraId="29ACFE29" w14:textId="77777777" w:rsidR="00A647FC" w:rsidRDefault="00A647FC" w:rsidP="00A647FC">
      <w:pPr>
        <w:pStyle w:val="PL"/>
      </w:pPr>
    </w:p>
    <w:p w14:paraId="6C9F37B2" w14:textId="77777777" w:rsidR="00A647FC" w:rsidRDefault="00A647FC" w:rsidP="00A647FC">
      <w:pPr>
        <w:pStyle w:val="PL"/>
      </w:pPr>
      <w:r>
        <w:t>#</w:t>
      </w:r>
    </w:p>
    <w:p w14:paraId="33288879" w14:textId="77777777" w:rsidR="00A647FC" w:rsidRDefault="00A647FC" w:rsidP="00A647FC">
      <w:pPr>
        <w:pStyle w:val="PL"/>
      </w:pPr>
      <w:r>
        <w:t># SIMPLE DATA TYPES</w:t>
      </w:r>
    </w:p>
    <w:p w14:paraId="35085782" w14:textId="77777777" w:rsidR="00A647FC" w:rsidRDefault="00A647FC" w:rsidP="00A647FC">
      <w:pPr>
        <w:pStyle w:val="PL"/>
      </w:pPr>
      <w:r>
        <w:t>#</w:t>
      </w:r>
    </w:p>
    <w:p w14:paraId="1C11EFFE" w14:textId="77777777" w:rsidR="00A647FC" w:rsidRDefault="00A647FC" w:rsidP="00A647FC">
      <w:pPr>
        <w:pStyle w:val="PL"/>
      </w:pPr>
    </w:p>
    <w:p w14:paraId="7730ADF9" w14:textId="77777777" w:rsidR="00A647FC" w:rsidRDefault="00A647FC" w:rsidP="00A647FC">
      <w:pPr>
        <w:pStyle w:val="PL"/>
      </w:pPr>
      <w:r>
        <w:t>#</w:t>
      </w:r>
    </w:p>
    <w:p w14:paraId="218F2D55" w14:textId="77777777" w:rsidR="00A647FC" w:rsidRDefault="00A647FC" w:rsidP="00A647FC">
      <w:pPr>
        <w:pStyle w:val="PL"/>
      </w:pPr>
      <w:r>
        <w:t># ENUMERATIONS</w:t>
      </w:r>
    </w:p>
    <w:p w14:paraId="0CCAE3BC" w14:textId="77777777" w:rsidR="00A647FC" w:rsidRDefault="00A647FC" w:rsidP="00A647FC">
      <w:pPr>
        <w:pStyle w:val="PL"/>
      </w:pPr>
      <w:r>
        <w:t>#</w:t>
      </w:r>
    </w:p>
    <w:p w14:paraId="5E8F4C35" w14:textId="77777777" w:rsidR="00A647FC" w:rsidRDefault="00A647FC" w:rsidP="00A647FC">
      <w:pPr>
        <w:pStyle w:val="PL"/>
      </w:pPr>
    </w:p>
    <w:p w14:paraId="3A6B6DD6" w14:textId="77777777" w:rsidR="00A647FC" w:rsidRDefault="00A647FC" w:rsidP="00A647FC">
      <w:pPr>
        <w:pStyle w:val="PL"/>
      </w:pPr>
      <w:r>
        <w:t xml:space="preserve">    RetrievePurpose:</w:t>
      </w:r>
    </w:p>
    <w:p w14:paraId="466189C0" w14:textId="77777777" w:rsidR="00A647FC" w:rsidRDefault="00A647FC" w:rsidP="00A647FC">
      <w:pPr>
        <w:pStyle w:val="PL"/>
      </w:pPr>
      <w:r>
        <w:t xml:space="preserve">      anyOf:</w:t>
      </w:r>
    </w:p>
    <w:p w14:paraId="26EE70E1" w14:textId="77777777" w:rsidR="00A647FC" w:rsidRDefault="00A647FC" w:rsidP="00A647FC">
      <w:pPr>
        <w:pStyle w:val="PL"/>
      </w:pPr>
      <w:r>
        <w:t xml:space="preserve">      - type: string</w:t>
      </w:r>
    </w:p>
    <w:p w14:paraId="246D3152" w14:textId="77777777" w:rsidR="00A647FC" w:rsidRDefault="00A647FC" w:rsidP="00A647FC">
      <w:pPr>
        <w:pStyle w:val="PL"/>
      </w:pPr>
      <w:r>
        <w:t xml:space="preserve">        enum:</w:t>
      </w:r>
    </w:p>
    <w:p w14:paraId="0C09D881" w14:textId="77777777" w:rsidR="00A647FC" w:rsidRDefault="00A647FC" w:rsidP="00A647FC">
      <w:pPr>
        <w:pStyle w:val="PL"/>
      </w:pPr>
      <w:r>
        <w:t xml:space="preserve">          - USS_CHANGEOVER</w:t>
      </w:r>
    </w:p>
    <w:p w14:paraId="70C38BCD" w14:textId="77777777" w:rsidR="00A647FC" w:rsidRDefault="00A647FC" w:rsidP="00A647FC">
      <w:pPr>
        <w:pStyle w:val="PL"/>
      </w:pPr>
      <w:r>
        <w:t xml:space="preserve">          - PRE_FLIGHT_PLANNING</w:t>
      </w:r>
    </w:p>
    <w:p w14:paraId="18D7277E" w14:textId="77777777" w:rsidR="00A647FC" w:rsidRDefault="00A647FC" w:rsidP="00A647FC">
      <w:pPr>
        <w:pStyle w:val="PL"/>
      </w:pPr>
      <w:r>
        <w:t xml:space="preserve">      - type: string</w:t>
      </w:r>
    </w:p>
    <w:p w14:paraId="1112D588" w14:textId="77777777" w:rsidR="00A647FC" w:rsidRDefault="00A647FC" w:rsidP="00A647FC">
      <w:pPr>
        <w:pStyle w:val="PL"/>
      </w:pPr>
      <w:r>
        <w:t xml:space="preserve">        description: &gt;</w:t>
      </w:r>
    </w:p>
    <w:p w14:paraId="1A968432" w14:textId="77777777" w:rsidR="00A647FC" w:rsidRDefault="00A647FC" w:rsidP="00A647FC">
      <w:pPr>
        <w:pStyle w:val="PL"/>
      </w:pPr>
      <w:r>
        <w:t xml:space="preserve">          This string provides forward-compatibility with future extensions to the enumeration and</w:t>
      </w:r>
    </w:p>
    <w:p w14:paraId="1B5A3813" w14:textId="77777777" w:rsidR="00A647FC" w:rsidRDefault="00A647FC" w:rsidP="00A647FC">
      <w:pPr>
        <w:pStyle w:val="PL"/>
      </w:pPr>
      <w:r>
        <w:t xml:space="preserve">          is not used to encode content defined in the present version of this API.</w:t>
      </w:r>
    </w:p>
    <w:p w14:paraId="6F25F66F" w14:textId="77777777" w:rsidR="00A647FC" w:rsidRDefault="00A647FC" w:rsidP="00A647FC">
      <w:pPr>
        <w:pStyle w:val="PL"/>
      </w:pPr>
      <w:r>
        <w:t xml:space="preserve">      description: |</w:t>
      </w:r>
    </w:p>
    <w:p w14:paraId="1E6BEFBF" w14:textId="293F17B2" w:rsidR="00A647FC" w:rsidRDefault="00A647FC" w:rsidP="00A647FC">
      <w:pPr>
        <w:pStyle w:val="PL"/>
      </w:pPr>
      <w:r>
        <w:t xml:space="preserve">        Represents </w:t>
      </w:r>
      <w:r w:rsidR="00E566EF">
        <w:t>the purpose of the retrieved UAV flight information</w:t>
      </w:r>
      <w:r>
        <w:t xml:space="preserve">.  </w:t>
      </w:r>
    </w:p>
    <w:p w14:paraId="2DD929C3" w14:textId="77777777" w:rsidR="00A647FC" w:rsidRDefault="00A647FC" w:rsidP="00A647FC">
      <w:pPr>
        <w:pStyle w:val="PL"/>
      </w:pPr>
      <w:r>
        <w:t xml:space="preserve">        Possible values are:</w:t>
      </w:r>
    </w:p>
    <w:p w14:paraId="24F8B518" w14:textId="2C277F7A" w:rsidR="00E566EF" w:rsidRDefault="00A647FC" w:rsidP="00E566EF">
      <w:pPr>
        <w:pStyle w:val="PL"/>
      </w:pPr>
      <w:r>
        <w:t xml:space="preserve">          - USS_CHANGEOVER: </w:t>
      </w:r>
      <w:r w:rsidRPr="00AE2D90">
        <w:t xml:space="preserve">Indicates </w:t>
      </w:r>
      <w:r w:rsidR="00E566EF">
        <w:t xml:space="preserve">that </w:t>
      </w:r>
      <w:r w:rsidRPr="00AE2D90">
        <w:t xml:space="preserve">the purpose of retrieved </w:t>
      </w:r>
      <w:r w:rsidR="00E566EF">
        <w:t xml:space="preserve">UAV Flight </w:t>
      </w:r>
      <w:r w:rsidRPr="00AE2D90">
        <w:t>information is</w:t>
      </w:r>
      <w:r>
        <w:t xml:space="preserve"> </w:t>
      </w:r>
      <w:r w:rsidR="00E566EF" w:rsidRPr="00AE2D90">
        <w:t>USS</w:t>
      </w:r>
    </w:p>
    <w:p w14:paraId="7F23DA3B" w14:textId="747CD3A3" w:rsidR="00A647FC" w:rsidRDefault="00E566EF" w:rsidP="00E566EF">
      <w:pPr>
        <w:pStyle w:val="PL"/>
      </w:pPr>
      <w:r>
        <w:t xml:space="preserve">           </w:t>
      </w:r>
      <w:r w:rsidRPr="00AE2D90">
        <w:t xml:space="preserve"> changeover</w:t>
      </w:r>
      <w:r w:rsidR="00A647FC">
        <w:t>.</w:t>
      </w:r>
    </w:p>
    <w:p w14:paraId="3E91C88D" w14:textId="77777777" w:rsidR="00E566EF" w:rsidRDefault="00A647FC" w:rsidP="00E566EF">
      <w:pPr>
        <w:pStyle w:val="PL"/>
      </w:pPr>
      <w:r>
        <w:t xml:space="preserve">          - PRE_FLIGHT_PLANNING: </w:t>
      </w:r>
      <w:r w:rsidRPr="00AE2D90">
        <w:t xml:space="preserve">Indicates </w:t>
      </w:r>
      <w:r w:rsidR="00E566EF">
        <w:t xml:space="preserve">that </w:t>
      </w:r>
      <w:r w:rsidRPr="00AE2D90">
        <w:t xml:space="preserve">the purpose of retrieved </w:t>
      </w:r>
      <w:r w:rsidR="00E566EF">
        <w:t xml:space="preserve">UAV Flight </w:t>
      </w:r>
      <w:r w:rsidRPr="00AE2D90">
        <w:t xml:space="preserve">information </w:t>
      </w:r>
      <w:r w:rsidR="00E566EF">
        <w:t>is</w:t>
      </w:r>
    </w:p>
    <w:p w14:paraId="1D77F2B6" w14:textId="73D01B75" w:rsidR="00A647FC" w:rsidRDefault="00E566EF" w:rsidP="00E566EF">
      <w:pPr>
        <w:pStyle w:val="PL"/>
      </w:pPr>
      <w:r>
        <w:t xml:space="preserve">            </w:t>
      </w:r>
      <w:r w:rsidRPr="00AE2D90">
        <w:t>pre-flight planning</w:t>
      </w:r>
      <w:r w:rsidR="00A647FC" w:rsidRPr="00AE2D90">
        <w:t>.</w:t>
      </w:r>
    </w:p>
    <w:p w14:paraId="1DA6EB8A" w14:textId="77777777" w:rsidR="00A647FC" w:rsidRDefault="00A647FC" w:rsidP="00A647FC">
      <w:pPr>
        <w:pStyle w:val="PL"/>
      </w:pPr>
    </w:p>
    <w:p w14:paraId="4ADCB34A" w14:textId="317AAFE1" w:rsidR="0085122F" w:rsidRDefault="0085122F" w:rsidP="0085122F">
      <w:pPr>
        <w:pStyle w:val="Heading1"/>
      </w:pPr>
      <w:bookmarkStart w:id="342" w:name="_Toc160489003"/>
      <w:r>
        <w:lastRenderedPageBreak/>
        <w:t>A.40</w:t>
      </w:r>
      <w:r>
        <w:tab/>
        <w:t>ImsSessionManagement API</w:t>
      </w:r>
      <w:bookmarkEnd w:id="342"/>
    </w:p>
    <w:p w14:paraId="0FD6EC43" w14:textId="77777777" w:rsidR="0085122F" w:rsidRDefault="0085122F" w:rsidP="0085122F">
      <w:pPr>
        <w:pStyle w:val="EditorsNote"/>
        <w:rPr>
          <w:noProof/>
          <w:lang w:eastAsia="zh-CN"/>
        </w:rPr>
      </w:pPr>
      <w:r>
        <w:rPr>
          <w:noProof/>
          <w:lang w:eastAsia="zh-CN"/>
        </w:rPr>
        <w:t>Editor’s Note:</w:t>
      </w:r>
      <w:r>
        <w:rPr>
          <w:noProof/>
          <w:lang w:eastAsia="zh-CN"/>
        </w:rPr>
        <w:tab/>
        <w:t>The OpenAPI of ImsSessionManagement is FFS.</w:t>
      </w: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11BA5277" w:rsidR="005F3356" w:rsidRPr="008748AA" w:rsidRDefault="005F3356" w:rsidP="005F3356">
      <w:pPr>
        <w:pStyle w:val="PL"/>
      </w:pPr>
      <w:r w:rsidRPr="008748AA">
        <w:t xml:space="preserve">  version: 1.0.0</w:t>
      </w:r>
      <w:r>
        <w:t>-alpha.</w:t>
      </w:r>
      <w:r w:rsidR="00DB61A9">
        <w:t>2</w:t>
      </w:r>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33FA558E"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25B0F683" w:rsidR="005F3356" w:rsidRPr="008748AA" w:rsidRDefault="005F3356" w:rsidP="005F3356">
      <w:pPr>
        <w:pStyle w:val="PL"/>
      </w:pPr>
      <w:r w:rsidRPr="008748AA">
        <w:t xml:space="preserve">    3GPP TS 29.522 V19.</w:t>
      </w:r>
      <w:r w:rsidR="00DB61A9">
        <w:t>2</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77777777" w:rsidR="005F3356" w:rsidRPr="008748AA" w:rsidRDefault="005F3356" w:rsidP="005F3356">
      <w:pPr>
        <w:pStyle w:val="PL"/>
      </w:pPr>
      <w:r w:rsidRPr="008748AA">
        <w:t xml:space="preserve">        description: Represents the identifier of the AF</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10EDD5D6" w:rsidR="005F3356" w:rsidRPr="008748AA" w:rsidRDefault="005F3356" w:rsidP="005F3356">
      <w:pPr>
        <w:pStyle w:val="PL"/>
      </w:pPr>
      <w:r w:rsidRPr="008748AA">
        <w:t xml:space="preserve">      summary: Retrieve all the active IMS EE Subscriptions managed by the NEF.</w:t>
      </w:r>
    </w:p>
    <w:p w14:paraId="54BF10AD" w14:textId="0F3128D8"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6BF89F7D"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3C0B6104"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1B95B1CB" w:rsidR="005F3356" w:rsidRPr="008748AA" w:rsidRDefault="005F3356" w:rsidP="005F3356">
      <w:pPr>
        <w:pStyle w:val="PL"/>
      </w:pPr>
      <w:r w:rsidRPr="008748AA">
        <w:t xml:space="preserve">            are returned.</w:t>
      </w:r>
    </w:p>
    <w:p w14:paraId="521D244E" w14:textId="58D27C5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1DF89C94"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659B891E"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lastRenderedPageBreak/>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54432A8"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5A42DF8C"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5286EACE"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1CEABEB9"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74A38988"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7349F400"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77229EB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652EE982"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047BDFCE" w:rsidR="005F3356" w:rsidRPr="008748AA" w:rsidRDefault="005F3356" w:rsidP="005F3356">
      <w:pPr>
        <w:pStyle w:val="PL"/>
      </w:pPr>
      <w:r w:rsidRPr="008748AA">
        <w:t xml:space="preserve">                    No Content. The </w:t>
      </w:r>
      <w:r w:rsidR="00B75083" w:rsidRPr="00854C44">
        <w:rPr>
          <w:rFonts w:eastAsia="MS Mincho"/>
          <w:noProof/>
        </w:rPr>
        <w:t xml:space="preserve">IMS EE </w:t>
      </w:r>
      <w:r w:rsidRPr="008748AA">
        <w:t>notification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lastRenderedPageBreak/>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w:t>
      </w:r>
      <w:r w:rsidRPr="008748AA">
        <w:lastRenderedPageBreak/>
        <w:t>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3128C31A"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03D18F65" w:rsidR="005F3356" w:rsidRPr="008748AA" w:rsidRDefault="005F3356" w:rsidP="005F3356">
      <w:pPr>
        <w:pStyle w:val="PL"/>
      </w:pPr>
      <w:r w:rsidRPr="008748AA">
        <w:t xml:space="preserve">      summary: Retrieve an existing Individual IMS EE Subscription resource.</w:t>
      </w:r>
    </w:p>
    <w:p w14:paraId="3440024B" w14:textId="1976CC18"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D80633F"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416C605F"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7A9FA731"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59DDF750"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lastRenderedPageBreak/>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3365A349"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5D35FE96"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7B749CE0"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43B33C27"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178AE5"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78384E27"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231B1BA4"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62002497"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77777777"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'#/components/schemas/IMSEESubscPatch'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75F89801"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5CEC5DBD"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lastRenderedPageBreak/>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72D513C4"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73644CEC"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011658D7"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42E44A8D"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4B0CDF3C" w:rsidR="005F3356" w:rsidRPr="008748AA" w:rsidRDefault="005F3356" w:rsidP="005F3356">
      <w:pPr>
        <w:pStyle w:val="PL"/>
      </w:pPr>
      <w:r w:rsidRPr="008748AA">
        <w:lastRenderedPageBreak/>
        <w:t xml:space="preserve">    I</w:t>
      </w:r>
      <w:r w:rsidR="00B75083" w:rsidRPr="00527FBB">
        <w:rPr>
          <w:rFonts w:eastAsia="MS Mincho"/>
          <w:noProof/>
        </w:rPr>
        <w:t>ms</w:t>
      </w:r>
      <w:r w:rsidRPr="008748AA">
        <w:t>EESubsc:</w:t>
      </w:r>
    </w:p>
    <w:p w14:paraId="3EAA22B2" w14:textId="7F0CED43" w:rsidR="005F3356" w:rsidRPr="008748AA" w:rsidRDefault="005F3356" w:rsidP="005F3356">
      <w:pPr>
        <w:pStyle w:val="PL"/>
      </w:pPr>
      <w:r w:rsidRPr="008748AA">
        <w:t xml:space="preserve">      description: Represents a</w:t>
      </w:r>
      <w:r>
        <w:t>n</w:t>
      </w:r>
      <w:r w:rsidRPr="008748AA">
        <w:t xml:space="preserve"> IMS E</w:t>
      </w:r>
      <w:r>
        <w:t xml:space="preserve"> </w:t>
      </w:r>
      <w:r w:rsidRPr="008748AA">
        <w:t>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DF722CB"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1EFBA375"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3EF9985E" w14:textId="77777777" w:rsidR="005F3356" w:rsidRDefault="005F3356" w:rsidP="005F3356">
      <w:pPr>
        <w:pStyle w:val="PL"/>
      </w:pPr>
    </w:p>
    <w:p w14:paraId="2429E04E"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IMSEESubscPatch:</w:t>
      </w:r>
    </w:p>
    <w:p w14:paraId="758EDAB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561A4C1"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4DFA69C3"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3DE9A773" w14:textId="28E39862"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2C519128"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1D6AA948" w:rsidR="005F3356" w:rsidRPr="00AB023E" w:rsidRDefault="005F3356" w:rsidP="005F3356">
      <w:pPr>
        <w:pStyle w:val="PL"/>
      </w:pPr>
      <w:r w:rsidRPr="00AB023E">
        <w:t xml:space="preserve">        - </w:t>
      </w:r>
      <w:r w:rsidR="0094380E" w:rsidRPr="00EF3901">
        <w:rPr>
          <w:rFonts w:eastAsia="MS Mincho"/>
          <w:noProof/>
        </w:rPr>
        <w:t>subscriptionId</w:t>
      </w:r>
    </w:p>
    <w:p w14:paraId="7F0C7EE4" w14:textId="1FECE7F4"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77777777" w:rsidR="00B64F0E" w:rsidRDefault="00B64F0E" w:rsidP="00B64F0E">
      <w:pPr>
        <w:pStyle w:val="PL"/>
      </w:pPr>
      <w:r>
        <w:t xml:space="preserve">      description: </w:t>
      </w:r>
      <w:r w:rsidRPr="00387CBF">
        <w:t>Represnets the IMS Event Requirement.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339253B3" w14:textId="77777777" w:rsidR="00B64F0E" w:rsidRDefault="00B64F0E" w:rsidP="00B64F0E">
      <w:pPr>
        <w:pStyle w:val="PL"/>
      </w:pPr>
      <w:r>
        <w:t xml:space="preserve">        stndImsEvent:</w:t>
      </w:r>
    </w:p>
    <w:p w14:paraId="0FA1BD77" w14:textId="77777777" w:rsidR="00B64F0E" w:rsidRDefault="00B64F0E" w:rsidP="00B64F0E">
      <w:pPr>
        <w:pStyle w:val="PL"/>
      </w:pPr>
      <w:r w:rsidRPr="00AF1831">
        <w:t xml:space="preserve">          description: Indicates the requested standardized IMS </w:t>
      </w:r>
      <w:r>
        <w:t>e</w:t>
      </w:r>
      <w:r w:rsidRPr="00AF1831">
        <w:t>vent.</w:t>
      </w:r>
    </w:p>
    <w:p w14:paraId="4AEE43FD" w14:textId="77777777" w:rsidR="00B64F0E" w:rsidRDefault="00B64F0E" w:rsidP="00B64F0E">
      <w:pPr>
        <w:pStyle w:val="PL"/>
      </w:pPr>
      <w:r>
        <w:t xml:space="preserve">          $ref: 'TS29571</w:t>
      </w:r>
      <w:r w:rsidRPr="00387CBF">
        <w:t>_CommonData.</w:t>
      </w:r>
      <w:r>
        <w:t>yaml#/components/schemas/ImsEvent'</w:t>
      </w:r>
    </w:p>
    <w:p w14:paraId="31B31EDF" w14:textId="77777777" w:rsidR="00B64F0E" w:rsidRDefault="00B64F0E" w:rsidP="00B64F0E">
      <w:pPr>
        <w:pStyle w:val="PL"/>
      </w:pPr>
      <w:r>
        <w:t xml:space="preserve">        nonStndImsEvent:</w:t>
      </w:r>
    </w:p>
    <w:p w14:paraId="3FB4224F" w14:textId="77777777" w:rsidR="00B64F0E" w:rsidRDefault="00B64F0E" w:rsidP="00B64F0E">
      <w:pPr>
        <w:pStyle w:val="PL"/>
      </w:pPr>
      <w:r w:rsidRPr="00AF1831">
        <w:t xml:space="preserve">          description: Indicates the requested </w:t>
      </w:r>
      <w:r>
        <w:t>non-</w:t>
      </w:r>
      <w:r w:rsidRPr="00AF1831">
        <w:t xml:space="preserve">standardized IMS </w:t>
      </w:r>
      <w:r>
        <w:t>e</w:t>
      </w:r>
      <w:r w:rsidRPr="00AF1831">
        <w:t>vent.</w:t>
      </w:r>
    </w:p>
    <w:p w14:paraId="7C950D9B" w14:textId="77777777" w:rsidR="00B64F0E" w:rsidRDefault="00B64F0E" w:rsidP="00B64F0E">
      <w:pPr>
        <w:pStyle w:val="PL"/>
      </w:pPr>
      <w:r>
        <w:t xml:space="preserve">          type: string</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644BF88D" w14:textId="77777777" w:rsidR="00B64F0E" w:rsidRDefault="00B64F0E" w:rsidP="00B64F0E">
      <w:pPr>
        <w:pStyle w:val="PL"/>
      </w:pPr>
      <w:r>
        <w:lastRenderedPageBreak/>
        <w:t xml:space="preserve">      required:</w:t>
      </w:r>
    </w:p>
    <w:p w14:paraId="518B3740" w14:textId="77777777" w:rsidR="00B64F0E" w:rsidRDefault="00B64F0E" w:rsidP="00B64F0E">
      <w:pPr>
        <w:pStyle w:val="PL"/>
      </w:pPr>
      <w:r>
        <w:t xml:space="preserve">        - imsEventType</w:t>
      </w:r>
    </w:p>
    <w:p w14:paraId="64D38005" w14:textId="77777777" w:rsidR="00B64F0E" w:rsidRDefault="00B64F0E" w:rsidP="00B64F0E">
      <w:pPr>
        <w:pStyle w:val="PL"/>
      </w:pPr>
      <w:r>
        <w:t xml:space="preserve">      oneOf:</w:t>
      </w:r>
    </w:p>
    <w:p w14:paraId="20E31DA1" w14:textId="77777777" w:rsidR="00B64F0E" w:rsidRDefault="00B64F0E" w:rsidP="00B64F0E">
      <w:pPr>
        <w:pStyle w:val="PL"/>
      </w:pPr>
      <w:r>
        <w:t xml:space="preserve">        - required: [stndImsEvent]</w:t>
      </w:r>
    </w:p>
    <w:p w14:paraId="43F46CD9" w14:textId="77777777" w:rsidR="00B64F0E" w:rsidRDefault="00B64F0E" w:rsidP="00B64F0E">
      <w:pPr>
        <w:pStyle w:val="PL"/>
      </w:pPr>
      <w:r>
        <w:t xml:space="preserve">        - required: [nonStndImsEvent]</w:t>
      </w:r>
    </w:p>
    <w:p w14:paraId="4BA1760A" w14:textId="77777777" w:rsidR="00B64F0E" w:rsidRDefault="00B64F0E" w:rsidP="005F3356">
      <w:pPr>
        <w:pStyle w:val="PL"/>
      </w:pPr>
    </w:p>
    <w:p w14:paraId="78DA60E4" w14:textId="5E8B4957"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77777777" w:rsidR="00B64F0E" w:rsidRDefault="00B64F0E" w:rsidP="00B64F0E">
      <w:pPr>
        <w:pStyle w:val="PL"/>
      </w:pPr>
      <w:r>
        <w:t xml:space="preserve">        stndImsEvent:</w:t>
      </w:r>
    </w:p>
    <w:p w14:paraId="602F6F15" w14:textId="77777777" w:rsidR="00B64F0E" w:rsidRDefault="00B64F0E" w:rsidP="00B64F0E">
      <w:pPr>
        <w:pStyle w:val="PL"/>
      </w:pPr>
      <w:r>
        <w:t xml:space="preserve">          $ref: 'TS29571_CommonData.yaml#/components/schemas/ImsEvent'</w:t>
      </w:r>
    </w:p>
    <w:p w14:paraId="2C9784A5" w14:textId="77777777" w:rsidR="00B64F0E" w:rsidRDefault="00B64F0E" w:rsidP="00B64F0E">
      <w:pPr>
        <w:pStyle w:val="PL"/>
      </w:pPr>
      <w:r>
        <w:t xml:space="preserve">        nonStndImsEvent:</w:t>
      </w:r>
    </w:p>
    <w:p w14:paraId="4BC87559" w14:textId="77777777" w:rsidR="00B64F0E" w:rsidRDefault="00B64F0E" w:rsidP="00B64F0E">
      <w:pPr>
        <w:pStyle w:val="PL"/>
      </w:pPr>
      <w:r>
        <w:t xml:space="preserve">          type: string</w:t>
      </w:r>
    </w:p>
    <w:p w14:paraId="644AB524" w14:textId="77777777" w:rsidR="00B64F0E" w:rsidRDefault="00B64F0E" w:rsidP="00B64F0E">
      <w:pPr>
        <w:pStyle w:val="PL"/>
      </w:pPr>
      <w:r w:rsidRPr="00AF1831">
        <w:t xml:space="preserve">          description: Indicates the </w:t>
      </w:r>
      <w:r>
        <w:t>non-</w:t>
      </w:r>
      <w:r w:rsidRPr="00AF1831">
        <w:t>standardized IMS event within the requested scope.</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7CF2438E" w14:textId="77777777" w:rsidR="005F3356" w:rsidRPr="008748AA" w:rsidRDefault="005F3356" w:rsidP="005F3356">
      <w:pPr>
        <w:pStyle w:val="PL"/>
      </w:pPr>
      <w:r w:rsidRPr="008748AA">
        <w:t xml:space="preserve">          type: string</w:t>
      </w:r>
    </w:p>
    <w:p w14:paraId="7516921F" w14:textId="77777777" w:rsidR="005F3356" w:rsidRPr="0049256F" w:rsidRDefault="005F3356" w:rsidP="005F3356">
      <w:pPr>
        <w:pStyle w:val="PL"/>
      </w:pPr>
      <w:r w:rsidRPr="0049256F">
        <w:t xml:space="preserve">      required:</w:t>
      </w:r>
    </w:p>
    <w:p w14:paraId="7DF0B30F" w14:textId="3FEABC93" w:rsidR="005F3356" w:rsidRDefault="005F3356" w:rsidP="005F3356">
      <w:pPr>
        <w:pStyle w:val="PL"/>
      </w:pPr>
      <w:r w:rsidRPr="0049256F">
        <w:t xml:space="preserve">        - time</w:t>
      </w:r>
      <w:r w:rsidR="00DA710D">
        <w:t>S</w:t>
      </w:r>
      <w:r w:rsidRPr="0049256F">
        <w:t>tamp</w:t>
      </w:r>
    </w:p>
    <w:p w14:paraId="5242B351" w14:textId="77777777" w:rsidR="00B64F0E" w:rsidRDefault="00B64F0E" w:rsidP="00B64F0E">
      <w:pPr>
        <w:pStyle w:val="PL"/>
      </w:pPr>
      <w:r>
        <w:t xml:space="preserve">      oneOf:</w:t>
      </w:r>
    </w:p>
    <w:p w14:paraId="63E617F8" w14:textId="77777777" w:rsidR="00B64F0E" w:rsidRDefault="00B64F0E" w:rsidP="00B64F0E">
      <w:pPr>
        <w:pStyle w:val="PL"/>
      </w:pPr>
      <w:r>
        <w:t xml:space="preserve">        - required: [stndImsEvent]</w:t>
      </w:r>
    </w:p>
    <w:p w14:paraId="0D32745E" w14:textId="77777777" w:rsidR="00B64F0E" w:rsidRDefault="00B64F0E" w:rsidP="00B64F0E">
      <w:pPr>
        <w:pStyle w:val="PL"/>
      </w:pPr>
      <w:r>
        <w:t xml:space="preserve">        - required: [nonStndImsEvent]</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251A3DA0" w14:textId="77777777" w:rsidR="00B64F0E" w:rsidRDefault="00B64F0E" w:rsidP="00B64F0E">
      <w:pPr>
        <w:pStyle w:val="PL"/>
      </w:pPr>
      <w:r>
        <w:t xml:space="preserve">          - SUBSCRIBER_SPECIFIC: </w:t>
      </w:r>
      <w:r w:rsidRPr="00FE4086">
        <w:t>Indicates the IMS Event is Subscriber Specific</w:t>
      </w:r>
      <w:r>
        <w:t xml:space="preserve"> for data channel.</w:t>
      </w:r>
    </w:p>
    <w:p w14:paraId="7ABAE3C9" w14:textId="77777777" w:rsidR="00B64F0E" w:rsidRDefault="00B64F0E" w:rsidP="00B64F0E">
      <w:pPr>
        <w:pStyle w:val="PL"/>
      </w:pPr>
      <w:r>
        <w:t xml:space="preserve">          - </w:t>
      </w:r>
      <w:r w:rsidRPr="00FE4086">
        <w:t>NON_SUBSCRIBER_SPECIFIC</w:t>
      </w:r>
      <w:r>
        <w:t xml:space="preserve">: </w:t>
      </w:r>
      <w:r w:rsidRPr="00FE4086">
        <w:t>Indicates the IMS Event is Subscriber Specific</w:t>
      </w:r>
      <w:r>
        <w:t xml:space="preserve"> for data</w:t>
      </w:r>
    </w:p>
    <w:p w14:paraId="6EC18CDA" w14:textId="77777777" w:rsidR="00B64F0E" w:rsidRDefault="00B64F0E" w:rsidP="00B64F0E">
      <w:pPr>
        <w:pStyle w:val="PL"/>
      </w:pP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77777777" w:rsidR="009835FE" w:rsidRPr="00683719" w:rsidRDefault="009835FE" w:rsidP="009835FE">
      <w:pPr>
        <w:pStyle w:val="PL"/>
        <w:rPr>
          <w:lang w:val="en-US"/>
        </w:rPr>
      </w:pPr>
      <w:r w:rsidRPr="00683719">
        <w:rPr>
          <w:lang w:val="en-US"/>
        </w:rPr>
        <w:t xml:space="preserve">  version: 1.0.0-alpha.1</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77777777" w:rsidR="009835FE" w:rsidRPr="008B1C02" w:rsidRDefault="009835FE" w:rsidP="009835FE">
      <w:pPr>
        <w:pStyle w:val="PL"/>
      </w:pPr>
      <w:r w:rsidRPr="008B1C02">
        <w:t xml:space="preserve">    3GPP TS 29.522 V1</w:t>
      </w:r>
      <w:r>
        <w:t>9</w:t>
      </w:r>
      <w:r w:rsidRPr="008B1C02">
        <w:t>.</w:t>
      </w:r>
      <w:r>
        <w:t>2</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lastRenderedPageBreak/>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lastRenderedPageBreak/>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lastRenderedPageBreak/>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77777777" w:rsidR="009835FE" w:rsidRDefault="009835FE" w:rsidP="009835FE">
      <w:pPr>
        <w:pStyle w:val="PL"/>
      </w:pPr>
    </w:p>
    <w:p w14:paraId="0CC456A4" w14:textId="77777777" w:rsidR="009835FE" w:rsidRDefault="009835FE" w:rsidP="009835FE">
      <w:pPr>
        <w:pStyle w:val="PL"/>
      </w:pPr>
      <w:r>
        <w:t xml:space="preserve">    patch:</w:t>
      </w:r>
    </w:p>
    <w:p w14:paraId="633C84D4" w14:textId="77777777" w:rsidR="009835FE" w:rsidRDefault="009835FE" w:rsidP="009835FE">
      <w:pPr>
        <w:pStyle w:val="PL"/>
      </w:pPr>
      <w:r>
        <w:t xml:space="preserve">      summary: Modify an existing Individual IMS Parameters Provisioning resource.</w:t>
      </w:r>
    </w:p>
    <w:p w14:paraId="23C09C26" w14:textId="77777777" w:rsidR="009835FE" w:rsidRDefault="009835FE" w:rsidP="009835FE">
      <w:pPr>
        <w:pStyle w:val="PL"/>
      </w:pPr>
      <w:r>
        <w:t xml:space="preserve">      operationId: ModifyIndImsParamProvisioning</w:t>
      </w:r>
    </w:p>
    <w:p w14:paraId="2F331D32" w14:textId="77777777" w:rsidR="009835FE" w:rsidRDefault="009835FE" w:rsidP="009835FE">
      <w:pPr>
        <w:pStyle w:val="PL"/>
      </w:pPr>
      <w:r>
        <w:t xml:space="preserve">      tags:</w:t>
      </w:r>
    </w:p>
    <w:p w14:paraId="56F3D444" w14:textId="77777777" w:rsidR="009835FE" w:rsidRDefault="009835FE" w:rsidP="009835FE">
      <w:pPr>
        <w:pStyle w:val="PL"/>
      </w:pPr>
      <w:r>
        <w:t xml:space="preserve">        - Individual IMS Parameters Provisioning (Document)</w:t>
      </w:r>
    </w:p>
    <w:p w14:paraId="63230B05" w14:textId="77777777" w:rsidR="009835FE" w:rsidRDefault="009835FE" w:rsidP="009835FE">
      <w:pPr>
        <w:pStyle w:val="PL"/>
      </w:pPr>
      <w:r>
        <w:t xml:space="preserve">      requestBody:</w:t>
      </w:r>
    </w:p>
    <w:p w14:paraId="526AA23F" w14:textId="77777777" w:rsidR="009835FE" w:rsidRDefault="009835FE" w:rsidP="009835FE">
      <w:pPr>
        <w:pStyle w:val="PL"/>
      </w:pPr>
      <w:r>
        <w:t xml:space="preserve">        required: true</w:t>
      </w:r>
    </w:p>
    <w:p w14:paraId="5FDF2626" w14:textId="77777777" w:rsidR="009835FE" w:rsidRDefault="009835FE" w:rsidP="009835FE">
      <w:pPr>
        <w:pStyle w:val="PL"/>
      </w:pPr>
      <w:r>
        <w:t xml:space="preserve">        content:</w:t>
      </w:r>
    </w:p>
    <w:p w14:paraId="0EC762CA" w14:textId="77777777" w:rsidR="009835FE" w:rsidRDefault="009835FE" w:rsidP="009835FE">
      <w:pPr>
        <w:pStyle w:val="PL"/>
      </w:pPr>
      <w:r>
        <w:t xml:space="preserve">          application/merge-patch+json:</w:t>
      </w:r>
    </w:p>
    <w:p w14:paraId="122590D7" w14:textId="77777777" w:rsidR="009835FE" w:rsidRDefault="009835FE" w:rsidP="009835FE">
      <w:pPr>
        <w:pStyle w:val="PL"/>
      </w:pPr>
      <w:r>
        <w:t xml:space="preserve">            schema:</w:t>
      </w:r>
    </w:p>
    <w:p w14:paraId="46323716" w14:textId="77777777" w:rsidR="009835FE" w:rsidRDefault="009835FE" w:rsidP="009835FE">
      <w:pPr>
        <w:pStyle w:val="PL"/>
      </w:pPr>
      <w:r>
        <w:t xml:space="preserve">              $ref: '#/components/schemas/</w:t>
      </w:r>
      <w:r>
        <w:rPr>
          <w:lang w:val="en-US"/>
        </w:rPr>
        <w:t>ImsPpData</w:t>
      </w:r>
      <w:r>
        <w:t>Patch</w:t>
      </w:r>
      <w:r>
        <w:rPr>
          <w:lang w:val="en-US"/>
        </w:rPr>
        <w:t>'</w:t>
      </w:r>
    </w:p>
    <w:p w14:paraId="0F781C90" w14:textId="77777777" w:rsidR="009835FE" w:rsidRDefault="009835FE" w:rsidP="009835FE">
      <w:pPr>
        <w:pStyle w:val="PL"/>
      </w:pPr>
      <w:r>
        <w:t xml:space="preserve">      responses:</w:t>
      </w:r>
    </w:p>
    <w:p w14:paraId="0DEC846D" w14:textId="77777777" w:rsidR="009835FE" w:rsidRDefault="009835FE" w:rsidP="009835FE">
      <w:pPr>
        <w:pStyle w:val="PL"/>
      </w:pPr>
      <w:r>
        <w:t xml:space="preserve">        '200':</w:t>
      </w:r>
    </w:p>
    <w:p w14:paraId="45A10158" w14:textId="77777777" w:rsidR="009835FE" w:rsidRDefault="009835FE" w:rsidP="009835FE">
      <w:pPr>
        <w:pStyle w:val="PL"/>
      </w:pPr>
      <w:r>
        <w:t xml:space="preserve">          description: &gt;</w:t>
      </w:r>
    </w:p>
    <w:p w14:paraId="4CBD6C34" w14:textId="77777777" w:rsidR="009835FE" w:rsidRDefault="009835FE" w:rsidP="009835FE">
      <w:pPr>
        <w:pStyle w:val="PL"/>
      </w:pPr>
      <w:r>
        <w:t xml:space="preserve">            OK. The Individual IMS Parameters Provisioning resource is successfully</w:t>
      </w:r>
    </w:p>
    <w:p w14:paraId="19ECDB90" w14:textId="77777777" w:rsidR="009835FE" w:rsidRDefault="009835FE" w:rsidP="009835FE">
      <w:pPr>
        <w:pStyle w:val="PL"/>
      </w:pPr>
      <w:r>
        <w:t xml:space="preserve">            modified and a representation of the updated resource is returned in the response body.</w:t>
      </w:r>
    </w:p>
    <w:p w14:paraId="2EAFE088" w14:textId="77777777" w:rsidR="009835FE" w:rsidRDefault="009835FE" w:rsidP="009835FE">
      <w:pPr>
        <w:pStyle w:val="PL"/>
      </w:pPr>
      <w:r>
        <w:t xml:space="preserve">          content:</w:t>
      </w:r>
    </w:p>
    <w:p w14:paraId="2C45843E" w14:textId="77777777" w:rsidR="009835FE" w:rsidRDefault="009835FE" w:rsidP="009835FE">
      <w:pPr>
        <w:pStyle w:val="PL"/>
      </w:pPr>
      <w:r>
        <w:t xml:space="preserve">            application/json:</w:t>
      </w:r>
    </w:p>
    <w:p w14:paraId="01EF1944" w14:textId="77777777" w:rsidR="009835FE" w:rsidRDefault="009835FE" w:rsidP="009835FE">
      <w:pPr>
        <w:pStyle w:val="PL"/>
      </w:pPr>
      <w:r>
        <w:t xml:space="preserve">              schema:</w:t>
      </w:r>
    </w:p>
    <w:p w14:paraId="4CA8F7E8" w14:textId="77777777" w:rsidR="009835FE" w:rsidRDefault="009835FE" w:rsidP="009835FE">
      <w:pPr>
        <w:pStyle w:val="PL"/>
      </w:pPr>
      <w:r>
        <w:t xml:space="preserve">                $ref: '#/components/schemas/</w:t>
      </w:r>
      <w:r>
        <w:rPr>
          <w:lang w:val="en-US"/>
        </w:rPr>
        <w:t>ImsPpData'</w:t>
      </w:r>
    </w:p>
    <w:p w14:paraId="093B4D96" w14:textId="77777777" w:rsidR="009835FE" w:rsidRDefault="009835FE" w:rsidP="009835FE">
      <w:pPr>
        <w:pStyle w:val="PL"/>
      </w:pPr>
      <w:r>
        <w:t xml:space="preserve">        '204':</w:t>
      </w:r>
    </w:p>
    <w:p w14:paraId="431C36DA" w14:textId="77777777" w:rsidR="009835FE" w:rsidRDefault="009835FE" w:rsidP="009835FE">
      <w:pPr>
        <w:pStyle w:val="PL"/>
      </w:pPr>
      <w:r>
        <w:t xml:space="preserve">          description: &gt;</w:t>
      </w:r>
    </w:p>
    <w:p w14:paraId="2C712E5A" w14:textId="77777777" w:rsidR="009835FE" w:rsidRDefault="009835FE" w:rsidP="009835FE">
      <w:pPr>
        <w:pStyle w:val="PL"/>
      </w:pPr>
      <w:r>
        <w:t xml:space="preserve">            No Content. The Individual IMS Parameters Provisioning resource</w:t>
      </w:r>
      <w:r w:rsidRPr="00861A30">
        <w:t xml:space="preserve"> </w:t>
      </w:r>
      <w:r>
        <w:t>is</w:t>
      </w:r>
    </w:p>
    <w:p w14:paraId="0D0BEE6B" w14:textId="77777777" w:rsidR="009835FE" w:rsidRDefault="009835FE" w:rsidP="009835FE">
      <w:pPr>
        <w:pStyle w:val="PL"/>
      </w:pPr>
      <w:r>
        <w:t xml:space="preserve">            successfully modified and no content is returned in the response body.</w:t>
      </w:r>
    </w:p>
    <w:p w14:paraId="1DC6296F" w14:textId="77777777" w:rsidR="009835FE" w:rsidRDefault="009835FE" w:rsidP="009835FE">
      <w:pPr>
        <w:pStyle w:val="PL"/>
      </w:pPr>
      <w:r>
        <w:t xml:space="preserve">        '307':</w:t>
      </w:r>
    </w:p>
    <w:p w14:paraId="56304165" w14:textId="77777777" w:rsidR="009835FE" w:rsidRDefault="009835FE" w:rsidP="009835FE">
      <w:pPr>
        <w:pStyle w:val="PL"/>
      </w:pPr>
      <w:r>
        <w:t xml:space="preserve">          $ref: 'TS29122_CommonData.yaml#/components/responses/307'</w:t>
      </w:r>
    </w:p>
    <w:p w14:paraId="144990C4" w14:textId="77777777" w:rsidR="009835FE" w:rsidRDefault="009835FE" w:rsidP="009835FE">
      <w:pPr>
        <w:pStyle w:val="PL"/>
      </w:pPr>
      <w:r>
        <w:t xml:space="preserve">        '308':</w:t>
      </w:r>
    </w:p>
    <w:p w14:paraId="65437735" w14:textId="77777777" w:rsidR="009835FE" w:rsidRDefault="009835FE" w:rsidP="009835FE">
      <w:pPr>
        <w:pStyle w:val="PL"/>
      </w:pPr>
      <w:r>
        <w:t xml:space="preserve">          $ref: 'TS29122_CommonData.yaml#/components/responses/308'</w:t>
      </w:r>
    </w:p>
    <w:p w14:paraId="68411B72" w14:textId="77777777" w:rsidR="009835FE" w:rsidRDefault="009835FE" w:rsidP="009835FE">
      <w:pPr>
        <w:pStyle w:val="PL"/>
      </w:pPr>
      <w:r>
        <w:t xml:space="preserve">        '400':</w:t>
      </w:r>
    </w:p>
    <w:p w14:paraId="24C6D389" w14:textId="77777777" w:rsidR="009835FE" w:rsidRDefault="009835FE" w:rsidP="009835FE">
      <w:pPr>
        <w:pStyle w:val="PL"/>
      </w:pPr>
      <w:r>
        <w:t xml:space="preserve">          $ref: 'TS29122_CommonData.yaml#/components/responses/400'</w:t>
      </w:r>
    </w:p>
    <w:p w14:paraId="7AADF08E" w14:textId="77777777" w:rsidR="009835FE" w:rsidRDefault="009835FE" w:rsidP="009835FE">
      <w:pPr>
        <w:pStyle w:val="PL"/>
      </w:pPr>
      <w:r>
        <w:t xml:space="preserve">        '401':</w:t>
      </w:r>
    </w:p>
    <w:p w14:paraId="7DF263DB" w14:textId="77777777" w:rsidR="009835FE" w:rsidRDefault="009835FE" w:rsidP="009835FE">
      <w:pPr>
        <w:pStyle w:val="PL"/>
      </w:pPr>
      <w:r>
        <w:t xml:space="preserve">          $ref: 'TS29122_CommonData.yaml#/components/responses/401'</w:t>
      </w:r>
    </w:p>
    <w:p w14:paraId="56EDB487" w14:textId="77777777" w:rsidR="009835FE" w:rsidRDefault="009835FE" w:rsidP="009835FE">
      <w:pPr>
        <w:pStyle w:val="PL"/>
      </w:pPr>
      <w:r>
        <w:t xml:space="preserve">        '403':</w:t>
      </w:r>
    </w:p>
    <w:p w14:paraId="78339580" w14:textId="77777777" w:rsidR="009835FE" w:rsidRDefault="009835FE" w:rsidP="009835FE">
      <w:pPr>
        <w:pStyle w:val="PL"/>
      </w:pPr>
      <w:r>
        <w:t xml:space="preserve">          $ref: 'TS29122_CommonData.yaml#/components/responses/403'</w:t>
      </w:r>
    </w:p>
    <w:p w14:paraId="6DFB565E" w14:textId="77777777" w:rsidR="009835FE" w:rsidRDefault="009835FE" w:rsidP="009835FE">
      <w:pPr>
        <w:pStyle w:val="PL"/>
      </w:pPr>
      <w:r>
        <w:t xml:space="preserve">        '404':</w:t>
      </w:r>
    </w:p>
    <w:p w14:paraId="5E2D528D" w14:textId="77777777" w:rsidR="009835FE" w:rsidRDefault="009835FE" w:rsidP="009835FE">
      <w:pPr>
        <w:pStyle w:val="PL"/>
      </w:pPr>
      <w:r>
        <w:lastRenderedPageBreak/>
        <w:t xml:space="preserve">          $ref: 'TS29122_CommonData.yaml#/components/responses/404'</w:t>
      </w:r>
    </w:p>
    <w:p w14:paraId="0BC4D58D" w14:textId="77777777" w:rsidR="009835FE" w:rsidRDefault="009835FE" w:rsidP="009835FE">
      <w:pPr>
        <w:pStyle w:val="PL"/>
      </w:pPr>
      <w:r>
        <w:t xml:space="preserve">        '411':</w:t>
      </w:r>
    </w:p>
    <w:p w14:paraId="19412C09" w14:textId="77777777" w:rsidR="009835FE" w:rsidRDefault="009835FE" w:rsidP="009835FE">
      <w:pPr>
        <w:pStyle w:val="PL"/>
      </w:pPr>
      <w:r>
        <w:t xml:space="preserve">          $ref: 'TS29122_CommonData.yaml#/components/responses/411'</w:t>
      </w:r>
    </w:p>
    <w:p w14:paraId="74431661" w14:textId="77777777" w:rsidR="009835FE" w:rsidRDefault="009835FE" w:rsidP="009835FE">
      <w:pPr>
        <w:pStyle w:val="PL"/>
      </w:pPr>
      <w:r>
        <w:t xml:space="preserve">        '413':</w:t>
      </w:r>
    </w:p>
    <w:p w14:paraId="4CBE8185" w14:textId="77777777" w:rsidR="009835FE" w:rsidRDefault="009835FE" w:rsidP="009835FE">
      <w:pPr>
        <w:pStyle w:val="PL"/>
      </w:pPr>
      <w:r>
        <w:t xml:space="preserve">          $ref: 'TS29122_CommonData.yaml#/components/responses/413'</w:t>
      </w:r>
    </w:p>
    <w:p w14:paraId="437BB5F1" w14:textId="77777777" w:rsidR="009835FE" w:rsidRDefault="009835FE" w:rsidP="009835FE">
      <w:pPr>
        <w:pStyle w:val="PL"/>
      </w:pPr>
      <w:r>
        <w:t xml:space="preserve">        '415':</w:t>
      </w:r>
    </w:p>
    <w:p w14:paraId="7BFFA43B" w14:textId="77777777" w:rsidR="009835FE" w:rsidRDefault="009835FE" w:rsidP="009835FE">
      <w:pPr>
        <w:pStyle w:val="PL"/>
      </w:pPr>
      <w:r>
        <w:t xml:space="preserve">          $ref: 'TS29122_CommonData.yaml#/components/responses/415'</w:t>
      </w:r>
    </w:p>
    <w:p w14:paraId="194C68CB" w14:textId="77777777" w:rsidR="009835FE" w:rsidRDefault="009835FE" w:rsidP="009835FE">
      <w:pPr>
        <w:pStyle w:val="PL"/>
      </w:pPr>
      <w:r>
        <w:t xml:space="preserve">        '429':</w:t>
      </w:r>
    </w:p>
    <w:p w14:paraId="235CE2E1" w14:textId="77777777" w:rsidR="009835FE" w:rsidRDefault="009835FE" w:rsidP="009835FE">
      <w:pPr>
        <w:pStyle w:val="PL"/>
      </w:pPr>
      <w:r>
        <w:t xml:space="preserve">          $ref: 'TS29122_CommonData.yaml#/components/responses/429'</w:t>
      </w:r>
    </w:p>
    <w:p w14:paraId="3D788EE1" w14:textId="77777777" w:rsidR="009835FE" w:rsidRDefault="009835FE" w:rsidP="009835FE">
      <w:pPr>
        <w:pStyle w:val="PL"/>
      </w:pPr>
      <w:r>
        <w:t xml:space="preserve">        '500':</w:t>
      </w:r>
    </w:p>
    <w:p w14:paraId="550E2FF8" w14:textId="77777777" w:rsidR="009835FE" w:rsidRDefault="009835FE" w:rsidP="009835FE">
      <w:pPr>
        <w:pStyle w:val="PL"/>
      </w:pPr>
      <w:r>
        <w:t xml:space="preserve">          $ref: 'TS29122_CommonData.yaml#/components/responses/500'</w:t>
      </w:r>
    </w:p>
    <w:p w14:paraId="1C531BF5" w14:textId="77777777" w:rsidR="009835FE" w:rsidRDefault="009835FE" w:rsidP="009835FE">
      <w:pPr>
        <w:pStyle w:val="PL"/>
      </w:pPr>
      <w:r>
        <w:t xml:space="preserve">        '503':</w:t>
      </w:r>
    </w:p>
    <w:p w14:paraId="3B6437D5" w14:textId="77777777" w:rsidR="009835FE" w:rsidRDefault="009835FE" w:rsidP="009835FE">
      <w:pPr>
        <w:pStyle w:val="PL"/>
      </w:pPr>
      <w:r>
        <w:t xml:space="preserve">          $ref: 'TS29122_CommonData.yaml#/components/responses/503'</w:t>
      </w:r>
    </w:p>
    <w:p w14:paraId="0EBEB834" w14:textId="77777777" w:rsidR="009835FE" w:rsidRDefault="009835FE" w:rsidP="009835FE">
      <w:pPr>
        <w:pStyle w:val="PL"/>
      </w:pPr>
      <w:r>
        <w:t xml:space="preserve">        default:</w:t>
      </w:r>
    </w:p>
    <w:p w14:paraId="45AD63DA"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77777777" w:rsidR="009835FE" w:rsidRDefault="009835FE" w:rsidP="009835FE">
      <w:pPr>
        <w:pStyle w:val="PL"/>
      </w:pPr>
    </w:p>
    <w:p w14:paraId="2EABAF19" w14:textId="77777777" w:rsidR="009835FE" w:rsidRDefault="009835FE" w:rsidP="009835FE">
      <w:pPr>
        <w:pStyle w:val="PL"/>
      </w:pPr>
      <w:r>
        <w:t xml:space="preserve">    </w:t>
      </w:r>
      <w:r>
        <w:rPr>
          <w:lang w:val="en-US"/>
        </w:rPr>
        <w:t>ImsPpData</w:t>
      </w:r>
      <w:r>
        <w:t>Patch:</w:t>
      </w:r>
    </w:p>
    <w:p w14:paraId="0B690E2E" w14:textId="77777777" w:rsidR="009835FE" w:rsidRDefault="009835FE" w:rsidP="009835FE">
      <w:pPr>
        <w:pStyle w:val="PL"/>
      </w:pPr>
      <w:r>
        <w:t xml:space="preserve">      description: &gt;</w:t>
      </w:r>
    </w:p>
    <w:p w14:paraId="5851A1BF" w14:textId="77777777" w:rsidR="009835FE" w:rsidRDefault="009835FE" w:rsidP="009835FE">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4EB70E94" w14:textId="77777777" w:rsidR="009835FE" w:rsidRDefault="009835FE" w:rsidP="009835FE">
      <w:pPr>
        <w:pStyle w:val="PL"/>
      </w:pPr>
      <w:r>
        <w:rPr>
          <w:rFonts w:cs="Arial"/>
          <w:szCs w:val="18"/>
          <w:lang w:eastAsia="zh-CN"/>
        </w:rPr>
        <w:t xml:space="preserve">        data</w:t>
      </w:r>
      <w:r>
        <w:t>.</w:t>
      </w:r>
    </w:p>
    <w:p w14:paraId="5FB716B6" w14:textId="77777777" w:rsidR="009835FE" w:rsidRDefault="009835FE" w:rsidP="009835FE">
      <w:pPr>
        <w:pStyle w:val="PL"/>
      </w:pPr>
      <w:r>
        <w:t xml:space="preserve">      type: object</w:t>
      </w:r>
    </w:p>
    <w:p w14:paraId="0DEF20E2" w14:textId="77777777" w:rsidR="009835FE" w:rsidRDefault="009835FE" w:rsidP="009835FE">
      <w:pPr>
        <w:pStyle w:val="PL"/>
      </w:pPr>
      <w:r>
        <w:lastRenderedPageBreak/>
        <w:t xml:space="preserve">      properties:</w:t>
      </w:r>
    </w:p>
    <w:p w14:paraId="29CD2CA2" w14:textId="77777777" w:rsidR="009835FE" w:rsidRPr="008B1C02" w:rsidRDefault="009835FE" w:rsidP="009835FE">
      <w:pPr>
        <w:pStyle w:val="PL"/>
      </w:pPr>
      <w:r>
        <w:t xml:space="preserve">        imsData:</w:t>
      </w:r>
    </w:p>
    <w:p w14:paraId="3F3614F9"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77777777" w:rsidR="009835FE" w:rsidRDefault="009835FE" w:rsidP="009835FE">
      <w:pPr>
        <w:pStyle w:val="PL"/>
      </w:pPr>
      <w:r>
        <w:t xml:space="preserve">          $ref: '</w:t>
      </w:r>
      <w:r w:rsidRPr="00535965">
        <w:t>TS295</w:t>
      </w:r>
      <w:r>
        <w:t>62</w:t>
      </w:r>
      <w:r w:rsidRPr="00535965">
        <w:t>_</w:t>
      </w:r>
      <w:r>
        <w:t>Nhss_imsSDM</w:t>
      </w:r>
      <w:r w:rsidRPr="00535965">
        <w:t>.yaml</w:t>
      </w:r>
      <w:r>
        <w:t>#/components/schemas/PublicIdentity'</w:t>
      </w:r>
    </w:p>
    <w:p w14:paraId="7276724E" w14:textId="77777777" w:rsidR="009835FE" w:rsidRPr="008B1C02" w:rsidRDefault="009835FE" w:rsidP="009835FE">
      <w:pPr>
        <w:pStyle w:val="PL"/>
      </w:pPr>
      <w:r>
        <w:t xml:space="preserve">        rcdServerAddr:</w:t>
      </w:r>
    </w:p>
    <w:p w14:paraId="450BFDEA" w14:textId="77777777" w:rsidR="009835FE" w:rsidRPr="008B1C02" w:rsidRDefault="009835FE" w:rsidP="009835FE">
      <w:pPr>
        <w:pStyle w:val="PL"/>
      </w:pPr>
      <w:r w:rsidRPr="008B1C02">
        <w:t xml:space="preserve">          $ref: '</w:t>
      </w:r>
      <w:r>
        <w:rPr>
          <w:rFonts w:cs="Courier New"/>
          <w:szCs w:val="16"/>
        </w:rPr>
        <w:t>TS29571_CommonData.yaml#</w:t>
      </w:r>
      <w:r w:rsidRPr="008B1C02">
        <w:t>/components/schemas/</w:t>
      </w:r>
      <w:r>
        <w:t>ServerAddressingInfo</w:t>
      </w:r>
      <w:r w:rsidRPr="008B1C02">
        <w:t>'</w:t>
      </w:r>
    </w:p>
    <w:p w14:paraId="7818E347" w14:textId="77777777" w:rsidR="009835FE" w:rsidRDefault="009835FE" w:rsidP="009835FE">
      <w:pPr>
        <w:pStyle w:val="PL"/>
      </w:pPr>
      <w:r>
        <w:t xml:space="preserve">        rcdUrl:</w:t>
      </w:r>
    </w:p>
    <w:p w14:paraId="6DD422DC" w14:textId="77777777" w:rsidR="009835FE" w:rsidRDefault="009835FE" w:rsidP="009835FE">
      <w:pPr>
        <w:pStyle w:val="PL"/>
      </w:pPr>
      <w:r>
        <w:t xml:space="preserve">          $ref: 'TS29122_CommonData.yaml#/components/schemas/Link'</w:t>
      </w:r>
    </w:p>
    <w:p w14:paraId="7E4A4CBA" w14:textId="77777777" w:rsidR="009835FE" w:rsidRDefault="009835FE" w:rsidP="009835FE">
      <w:pPr>
        <w:pStyle w:val="PL"/>
      </w:pPr>
      <w:r>
        <w:t xml:space="preserve">        rcdInfo:</w:t>
      </w:r>
    </w:p>
    <w:p w14:paraId="036E70B0" w14:textId="77777777" w:rsidR="009835FE" w:rsidRDefault="009835FE" w:rsidP="009835FE">
      <w:pPr>
        <w:pStyle w:val="PL"/>
      </w:pPr>
      <w:r>
        <w:t xml:space="preserve">          type: string</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oneOf:</w:t>
      </w:r>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p>
    <w:p w14:paraId="7C732AB3" w14:textId="77777777" w:rsidR="009835FE" w:rsidRDefault="009835FE" w:rsidP="009835FE">
      <w:pPr>
        <w:pStyle w:val="PL"/>
      </w:pPr>
      <w:r w:rsidRPr="009F6B98">
        <w:t xml:space="preserve">          - required: [rcd</w:t>
      </w:r>
      <w:r>
        <w:t>Info</w:t>
      </w:r>
      <w:r w:rsidRPr="009F6B98">
        <w:t>]</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43"/>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2"/>
      <w:bookmarkEnd w:id="333"/>
      <w:commentRangeEnd w:id="343"/>
      <w:r w:rsidR="00B41338">
        <w:rPr>
          <w:rStyle w:val="CommentReference"/>
          <w:rFonts w:ascii="Times New Roman" w:hAnsi="Times New Roman"/>
        </w:rPr>
        <w:commentReference w:id="343"/>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bl>
    <w:p w14:paraId="3B177A23" w14:textId="77777777" w:rsidR="00C82647" w:rsidRDefault="00C82647"/>
    <w:sectPr w:rsidR="00C82647" w:rsidSect="00922F3B">
      <w:headerReference w:type="default" r:id="rId12"/>
      <w:footerReference w:type="default" r:id="rId13"/>
      <w:footnotePr>
        <w:numRestart w:val="eachSect"/>
      </w:footnotePr>
      <w:pgSz w:w="11907" w:h="16840" w:code="9"/>
      <w:pgMar w:top="1416" w:right="1133" w:bottom="1133" w:left="1133" w:header="850" w:footer="340" w:gutter="0"/>
      <w:pgNumType w:start="719"/>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3" w:author="Rapporteur [AEM, Huawei]" w:date="2025-02-27T17:20:00Z" w:initials="AEM">
    <w:p w14:paraId="00201E26" w14:textId="6F6F714C" w:rsidR="00B41338" w:rsidRDefault="00B41338">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13068" w14:textId="77777777" w:rsidR="00187564" w:rsidRDefault="00187564">
      <w:r>
        <w:separator/>
      </w:r>
    </w:p>
  </w:endnote>
  <w:endnote w:type="continuationSeparator" w:id="0">
    <w:p w14:paraId="6C2AEBAE" w14:textId="77777777" w:rsidR="00187564" w:rsidRDefault="00187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0BBD8D35" w:rsidR="00985DCB" w:rsidRDefault="00985D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6CD05" w14:textId="77777777" w:rsidR="00187564" w:rsidRDefault="00187564">
      <w:r>
        <w:separator/>
      </w:r>
    </w:p>
  </w:footnote>
  <w:footnote w:type="continuationSeparator" w:id="0">
    <w:p w14:paraId="1869F9B4" w14:textId="77777777" w:rsidR="00187564" w:rsidRDefault="00187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739E1E43" w:rsidR="00985DCB" w:rsidRDefault="00985DCB"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5E0E9DCC" w14:textId="77777777" w:rsidR="00985DCB" w:rsidRDefault="00985DCB"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BA08753" w:rsidR="00985DCB" w:rsidRDefault="00985DCB"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985DCB" w:rsidRPr="000A08C0" w:rsidRDefault="00985DCB"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59AA"/>
    <w:rsid w:val="000459D8"/>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0D91"/>
    <w:rsid w:val="000A1B87"/>
    <w:rsid w:val="000A514D"/>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5A90"/>
    <w:rsid w:val="000E6DF3"/>
    <w:rsid w:val="000F17DA"/>
    <w:rsid w:val="000F1DEB"/>
    <w:rsid w:val="000F4694"/>
    <w:rsid w:val="000F67FE"/>
    <w:rsid w:val="000F6B84"/>
    <w:rsid w:val="0010222E"/>
    <w:rsid w:val="0010345C"/>
    <w:rsid w:val="00105B0A"/>
    <w:rsid w:val="00106706"/>
    <w:rsid w:val="00110862"/>
    <w:rsid w:val="001126FA"/>
    <w:rsid w:val="001133A2"/>
    <w:rsid w:val="00115CAE"/>
    <w:rsid w:val="00116443"/>
    <w:rsid w:val="001202BA"/>
    <w:rsid w:val="001203C2"/>
    <w:rsid w:val="001215DD"/>
    <w:rsid w:val="00124BC9"/>
    <w:rsid w:val="00124D90"/>
    <w:rsid w:val="00125E00"/>
    <w:rsid w:val="00130B28"/>
    <w:rsid w:val="00133826"/>
    <w:rsid w:val="00133D62"/>
    <w:rsid w:val="00133F2D"/>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564"/>
    <w:rsid w:val="00190B89"/>
    <w:rsid w:val="001910A3"/>
    <w:rsid w:val="001917A7"/>
    <w:rsid w:val="00193526"/>
    <w:rsid w:val="00195817"/>
    <w:rsid w:val="00197771"/>
    <w:rsid w:val="001A2A04"/>
    <w:rsid w:val="001A39DA"/>
    <w:rsid w:val="001A6868"/>
    <w:rsid w:val="001B5816"/>
    <w:rsid w:val="001C66AE"/>
    <w:rsid w:val="001C69BC"/>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36"/>
    <w:rsid w:val="00297EE1"/>
    <w:rsid w:val="002A0398"/>
    <w:rsid w:val="002A0CB4"/>
    <w:rsid w:val="002A2266"/>
    <w:rsid w:val="002A3CF8"/>
    <w:rsid w:val="002A6671"/>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C42"/>
    <w:rsid w:val="002F52DF"/>
    <w:rsid w:val="002F77E1"/>
    <w:rsid w:val="002F7942"/>
    <w:rsid w:val="00300C08"/>
    <w:rsid w:val="003048E3"/>
    <w:rsid w:val="00306FE0"/>
    <w:rsid w:val="003108C0"/>
    <w:rsid w:val="00311558"/>
    <w:rsid w:val="003121FA"/>
    <w:rsid w:val="00312BA4"/>
    <w:rsid w:val="00313458"/>
    <w:rsid w:val="00313A3C"/>
    <w:rsid w:val="00315C23"/>
    <w:rsid w:val="003162A7"/>
    <w:rsid w:val="00316A4C"/>
    <w:rsid w:val="00316F26"/>
    <w:rsid w:val="0031702A"/>
    <w:rsid w:val="00325039"/>
    <w:rsid w:val="00325436"/>
    <w:rsid w:val="00326D9B"/>
    <w:rsid w:val="00330399"/>
    <w:rsid w:val="00330EB4"/>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794E"/>
    <w:rsid w:val="003501D5"/>
    <w:rsid w:val="003505BD"/>
    <w:rsid w:val="00350674"/>
    <w:rsid w:val="00352149"/>
    <w:rsid w:val="00355DE2"/>
    <w:rsid w:val="00355EA5"/>
    <w:rsid w:val="0035699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44C"/>
    <w:rsid w:val="0042199D"/>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58E0"/>
    <w:rsid w:val="004B748C"/>
    <w:rsid w:val="004C0065"/>
    <w:rsid w:val="004C0EED"/>
    <w:rsid w:val="004C2A54"/>
    <w:rsid w:val="004C70FD"/>
    <w:rsid w:val="004D1D78"/>
    <w:rsid w:val="004D297C"/>
    <w:rsid w:val="004D372E"/>
    <w:rsid w:val="004D3A1D"/>
    <w:rsid w:val="004D405A"/>
    <w:rsid w:val="004D47C2"/>
    <w:rsid w:val="004D5EBC"/>
    <w:rsid w:val="004D5F95"/>
    <w:rsid w:val="004E053B"/>
    <w:rsid w:val="004E0C0E"/>
    <w:rsid w:val="004E0C8D"/>
    <w:rsid w:val="004E2CB2"/>
    <w:rsid w:val="004E5F70"/>
    <w:rsid w:val="004F16D7"/>
    <w:rsid w:val="004F3305"/>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4576"/>
    <w:rsid w:val="005950FC"/>
    <w:rsid w:val="0059569E"/>
    <w:rsid w:val="00595A1B"/>
    <w:rsid w:val="00596E42"/>
    <w:rsid w:val="00597225"/>
    <w:rsid w:val="00597AF5"/>
    <w:rsid w:val="005A23C4"/>
    <w:rsid w:val="005A3135"/>
    <w:rsid w:val="005A3FD3"/>
    <w:rsid w:val="005A4CB9"/>
    <w:rsid w:val="005A669E"/>
    <w:rsid w:val="005B1352"/>
    <w:rsid w:val="005B1C24"/>
    <w:rsid w:val="005B33BE"/>
    <w:rsid w:val="005B3C22"/>
    <w:rsid w:val="005B5E0A"/>
    <w:rsid w:val="005C03DB"/>
    <w:rsid w:val="005C0AF8"/>
    <w:rsid w:val="005C14B6"/>
    <w:rsid w:val="005C1AF5"/>
    <w:rsid w:val="005C21E8"/>
    <w:rsid w:val="005C2A5D"/>
    <w:rsid w:val="005C4245"/>
    <w:rsid w:val="005C4E1C"/>
    <w:rsid w:val="005C693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D6461"/>
    <w:rsid w:val="006E3F8A"/>
    <w:rsid w:val="006E43DA"/>
    <w:rsid w:val="006E64EF"/>
    <w:rsid w:val="006F02F8"/>
    <w:rsid w:val="006F0F48"/>
    <w:rsid w:val="006F1276"/>
    <w:rsid w:val="006F3D4C"/>
    <w:rsid w:val="006F3EAB"/>
    <w:rsid w:val="006F4BB7"/>
    <w:rsid w:val="006F57E5"/>
    <w:rsid w:val="00700C3E"/>
    <w:rsid w:val="00700CC0"/>
    <w:rsid w:val="007015E7"/>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0D2"/>
    <w:rsid w:val="00793368"/>
    <w:rsid w:val="007935DA"/>
    <w:rsid w:val="00793CF8"/>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0FC9"/>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3B21"/>
    <w:rsid w:val="00845B6D"/>
    <w:rsid w:val="00847B86"/>
    <w:rsid w:val="0085122F"/>
    <w:rsid w:val="008520C2"/>
    <w:rsid w:val="00852A9F"/>
    <w:rsid w:val="00853893"/>
    <w:rsid w:val="00853E69"/>
    <w:rsid w:val="00854613"/>
    <w:rsid w:val="00856882"/>
    <w:rsid w:val="00860C30"/>
    <w:rsid w:val="00861574"/>
    <w:rsid w:val="0086386D"/>
    <w:rsid w:val="00864E61"/>
    <w:rsid w:val="00867757"/>
    <w:rsid w:val="008705F7"/>
    <w:rsid w:val="00873623"/>
    <w:rsid w:val="008742D5"/>
    <w:rsid w:val="0087431C"/>
    <w:rsid w:val="00880470"/>
    <w:rsid w:val="00881362"/>
    <w:rsid w:val="00882BB2"/>
    <w:rsid w:val="008833BA"/>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E67"/>
    <w:rsid w:val="00922F3B"/>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380E"/>
    <w:rsid w:val="00944F54"/>
    <w:rsid w:val="00945616"/>
    <w:rsid w:val="00946452"/>
    <w:rsid w:val="00946FC8"/>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5FE"/>
    <w:rsid w:val="00983A33"/>
    <w:rsid w:val="00984521"/>
    <w:rsid w:val="00985B3E"/>
    <w:rsid w:val="00985DCB"/>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DA8"/>
    <w:rsid w:val="009C3DC4"/>
    <w:rsid w:val="009C401A"/>
    <w:rsid w:val="009C6698"/>
    <w:rsid w:val="009C6998"/>
    <w:rsid w:val="009C7269"/>
    <w:rsid w:val="009D0FDF"/>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4168"/>
    <w:rsid w:val="00A94407"/>
    <w:rsid w:val="00A9448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084E"/>
    <w:rsid w:val="00AD53A2"/>
    <w:rsid w:val="00AD66DD"/>
    <w:rsid w:val="00AE10A7"/>
    <w:rsid w:val="00AE13E4"/>
    <w:rsid w:val="00AE421E"/>
    <w:rsid w:val="00AE42D8"/>
    <w:rsid w:val="00AE61A1"/>
    <w:rsid w:val="00AF0785"/>
    <w:rsid w:val="00AF0A6D"/>
    <w:rsid w:val="00AF1A35"/>
    <w:rsid w:val="00AF262E"/>
    <w:rsid w:val="00AF2D62"/>
    <w:rsid w:val="00AF2F35"/>
    <w:rsid w:val="00AF380E"/>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6020"/>
    <w:rsid w:val="00BA73BC"/>
    <w:rsid w:val="00BA782D"/>
    <w:rsid w:val="00BB00D7"/>
    <w:rsid w:val="00BB1F0E"/>
    <w:rsid w:val="00BB39EF"/>
    <w:rsid w:val="00BB566B"/>
    <w:rsid w:val="00BB70BA"/>
    <w:rsid w:val="00BB74DD"/>
    <w:rsid w:val="00BB753C"/>
    <w:rsid w:val="00BC02DA"/>
    <w:rsid w:val="00BC11EE"/>
    <w:rsid w:val="00BC14D8"/>
    <w:rsid w:val="00BC44A5"/>
    <w:rsid w:val="00BC61F2"/>
    <w:rsid w:val="00BC648B"/>
    <w:rsid w:val="00BC6ECF"/>
    <w:rsid w:val="00BC78D9"/>
    <w:rsid w:val="00BD247E"/>
    <w:rsid w:val="00BD49C1"/>
    <w:rsid w:val="00BD59E2"/>
    <w:rsid w:val="00BD62C8"/>
    <w:rsid w:val="00BD7A5F"/>
    <w:rsid w:val="00BE0CF1"/>
    <w:rsid w:val="00BE1507"/>
    <w:rsid w:val="00BE2535"/>
    <w:rsid w:val="00BE3EE5"/>
    <w:rsid w:val="00BE7CFC"/>
    <w:rsid w:val="00BF065C"/>
    <w:rsid w:val="00BF099E"/>
    <w:rsid w:val="00BF22EB"/>
    <w:rsid w:val="00BF7636"/>
    <w:rsid w:val="00C00CAF"/>
    <w:rsid w:val="00C02198"/>
    <w:rsid w:val="00C04C06"/>
    <w:rsid w:val="00C05F61"/>
    <w:rsid w:val="00C11185"/>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0A02"/>
    <w:rsid w:val="00C529F6"/>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0AA9"/>
    <w:rsid w:val="00CA1035"/>
    <w:rsid w:val="00CA3F3E"/>
    <w:rsid w:val="00CA4062"/>
    <w:rsid w:val="00CA5337"/>
    <w:rsid w:val="00CA7592"/>
    <w:rsid w:val="00CB082D"/>
    <w:rsid w:val="00CB0BE8"/>
    <w:rsid w:val="00CB109C"/>
    <w:rsid w:val="00CB18C9"/>
    <w:rsid w:val="00CB2229"/>
    <w:rsid w:val="00CB5C48"/>
    <w:rsid w:val="00CB6352"/>
    <w:rsid w:val="00CB7E99"/>
    <w:rsid w:val="00CC0DD2"/>
    <w:rsid w:val="00CC2838"/>
    <w:rsid w:val="00CC6A96"/>
    <w:rsid w:val="00CD0D9F"/>
    <w:rsid w:val="00CD1055"/>
    <w:rsid w:val="00CD339F"/>
    <w:rsid w:val="00CD4D97"/>
    <w:rsid w:val="00CD552A"/>
    <w:rsid w:val="00CD62FB"/>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E44"/>
    <w:rsid w:val="00DF7331"/>
    <w:rsid w:val="00E00276"/>
    <w:rsid w:val="00E01459"/>
    <w:rsid w:val="00E0149B"/>
    <w:rsid w:val="00E018E0"/>
    <w:rsid w:val="00E01B27"/>
    <w:rsid w:val="00E0240E"/>
    <w:rsid w:val="00E03D2A"/>
    <w:rsid w:val="00E05720"/>
    <w:rsid w:val="00E05724"/>
    <w:rsid w:val="00E05737"/>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B96"/>
    <w:rsid w:val="00E27FB5"/>
    <w:rsid w:val="00E3091F"/>
    <w:rsid w:val="00E404A8"/>
    <w:rsid w:val="00E40538"/>
    <w:rsid w:val="00E41818"/>
    <w:rsid w:val="00E437B3"/>
    <w:rsid w:val="00E43AE2"/>
    <w:rsid w:val="00E43B71"/>
    <w:rsid w:val="00E43CC3"/>
    <w:rsid w:val="00E518BE"/>
    <w:rsid w:val="00E52050"/>
    <w:rsid w:val="00E53F7B"/>
    <w:rsid w:val="00E55B2C"/>
    <w:rsid w:val="00E566EF"/>
    <w:rsid w:val="00E57882"/>
    <w:rsid w:val="00E57C5F"/>
    <w:rsid w:val="00E606C9"/>
    <w:rsid w:val="00E610FC"/>
    <w:rsid w:val="00E61A37"/>
    <w:rsid w:val="00E61AC0"/>
    <w:rsid w:val="00E6427E"/>
    <w:rsid w:val="00E65084"/>
    <w:rsid w:val="00E656D2"/>
    <w:rsid w:val="00E67CF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202F"/>
    <w:rsid w:val="00EF42B2"/>
    <w:rsid w:val="00EF6B2E"/>
    <w:rsid w:val="00F00576"/>
    <w:rsid w:val="00F00D5C"/>
    <w:rsid w:val="00F02FAE"/>
    <w:rsid w:val="00F04347"/>
    <w:rsid w:val="00F05B75"/>
    <w:rsid w:val="00F0727D"/>
    <w:rsid w:val="00F10C5B"/>
    <w:rsid w:val="00F13C53"/>
    <w:rsid w:val="00F152A2"/>
    <w:rsid w:val="00F15D7D"/>
    <w:rsid w:val="00F2137E"/>
    <w:rsid w:val="00F21E9D"/>
    <w:rsid w:val="00F22621"/>
    <w:rsid w:val="00F23646"/>
    <w:rsid w:val="00F236B5"/>
    <w:rsid w:val="00F23D9A"/>
    <w:rsid w:val="00F24C43"/>
    <w:rsid w:val="00F25000"/>
    <w:rsid w:val="00F255E5"/>
    <w:rsid w:val="00F27368"/>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2A16"/>
    <w:rsid w:val="00F635B6"/>
    <w:rsid w:val="00F7182A"/>
    <w:rsid w:val="00F71845"/>
    <w:rsid w:val="00F72169"/>
    <w:rsid w:val="00F7390D"/>
    <w:rsid w:val="00F761F0"/>
    <w:rsid w:val="00F76FE4"/>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244C8-A78A-48E4-9FAA-D98DB0EEC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277</Pages>
  <Words>121814</Words>
  <Characters>694340</Characters>
  <Application>Microsoft Office Word</Application>
  <DocSecurity>0</DocSecurity>
  <Lines>5786</Lines>
  <Paragraphs>1629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814525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3</cp:revision>
  <cp:lastPrinted>2014-03-14T12:41:00Z</cp:lastPrinted>
  <dcterms:created xsi:type="dcterms:W3CDTF">2025-02-27T14:02:00Z</dcterms:created>
  <dcterms:modified xsi:type="dcterms:W3CDTF">2025-02-27T14:03:00Z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