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2E5FF8"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6C46DC">
              <w:t>5</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6C46D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bookmarkStart w:id="2" w:name="_GoBack"/>
            <w:bookmarkEnd w:id="2"/>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244B9EB" w14:textId="318240A7" w:rsidR="004A4D63" w:rsidRDefault="00681657">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8761723"/>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8761724"/>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8761725"/>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8761726"/>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8761727"/>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8761728"/>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8761729"/>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8761730"/>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64056962"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64056963"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8761731"/>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8761732"/>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8761733"/>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8761734"/>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8761735"/>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8761736"/>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8761737"/>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8761738"/>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8761739"/>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8761740"/>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8761741"/>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8761742"/>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8761743"/>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64056964"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8761744"/>
      <w:r>
        <w:lastRenderedPageBreak/>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64056965"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8761745"/>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8761746"/>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8761747"/>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64056966"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2" w:name="_Toc94261287"/>
      <w:bookmarkStart w:id="253" w:name="_Toc104198937"/>
      <w:bookmarkStart w:id="254" w:name="_Toc104489373"/>
      <w:bookmarkStart w:id="255" w:name="_Toc138761748"/>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8761749"/>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8761750"/>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64056967"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8761751"/>
      <w:r w:rsidRPr="0047408B">
        <w:lastRenderedPageBreak/>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8761752"/>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8761753"/>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64056968"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38761754"/>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38761755"/>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38761756"/>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64056969"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7"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38761757"/>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38761758"/>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38761759"/>
      <w:r>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64056970"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38761760"/>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38761761"/>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38761762"/>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64056971"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38761763"/>
      <w:bookmarkEnd w:id="327"/>
      <w:bookmarkEnd w:id="328"/>
      <w:r>
        <w:t>5.3</w:t>
      </w:r>
      <w:r>
        <w:tab/>
      </w:r>
      <w:r w:rsidR="00D615CF">
        <w:t>Ntsctsf_QoSand</w:t>
      </w:r>
      <w:r w:rsidR="00C4427D">
        <w:t>TSC</w:t>
      </w:r>
      <w:r w:rsidR="00D615CF">
        <w:t>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38761764"/>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38761765"/>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38761766"/>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38761767"/>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38761769"/>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38761770"/>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38761771"/>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38761772"/>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38761773"/>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64056972"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38761774"/>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38761775"/>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38761776"/>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38761777"/>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38761778"/>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38761779"/>
      <w:r w:rsidRPr="00773E80">
        <w:rPr>
          <w:rFonts w:eastAsia="宋体"/>
        </w:rPr>
        <w:lastRenderedPageBreak/>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38761780"/>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38761781"/>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64056973"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38761782"/>
      <w:r>
        <w:lastRenderedPageBreak/>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38761783"/>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38761784"/>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38761785"/>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38761786"/>
      <w:r>
        <w:t>5.3.2.3.</w:t>
      </w:r>
      <w:r w:rsidR="00C4427D">
        <w:t>7</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38761787"/>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38761788"/>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38761789"/>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64056974"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38761790"/>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38761791"/>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38761792"/>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38761793"/>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64056975"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38761794"/>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64056976"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38761795"/>
      <w:r>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38761796"/>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38761797"/>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38761798"/>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38761799"/>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38761800"/>
      <w:r w:rsidRPr="00773E80">
        <w:rPr>
          <w:rFonts w:eastAsia="宋体"/>
        </w:rPr>
        <w:lastRenderedPageBreak/>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38761801"/>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38761802"/>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64056977"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64056978"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38761803"/>
      <w:r>
        <w:lastRenderedPageBreak/>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38761804"/>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38761805"/>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38761806"/>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38761807"/>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64056979"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38761808"/>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38761809"/>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38761810"/>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38761811"/>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38761812"/>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38761813"/>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38761814"/>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38761815"/>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38761816"/>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38761817"/>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38761818"/>
      <w:r>
        <w:lastRenderedPageBreak/>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55pt" o:ole="">
            <v:imagedata r:id="rId48" o:title=""/>
          </v:shape>
          <o:OLEObject Type="Embed" ProgID="Visio.Drawing.11" ShapeID="_x0000_i1043" DrawAspect="Content" ObjectID="_1764056980"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38761819"/>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38761820"/>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38761821"/>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55pt" o:ole="">
            <v:imagedata r:id="rId50" o:title=""/>
          </v:shape>
          <o:OLEObject Type="Embed" ProgID="Visio.Drawing.11" ShapeID="_x0000_i1044" DrawAspect="Content" ObjectID="_1764056981"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38761822"/>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38761823"/>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38761824"/>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55pt" o:ole="">
            <v:imagedata r:id="rId52" o:title=""/>
          </v:shape>
          <o:OLEObject Type="Embed" ProgID="Visio.Drawing.11" ShapeID="_x0000_i1045" DrawAspect="Content" ObjectID="_1764056982"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38761825"/>
      <w:r>
        <w:lastRenderedPageBreak/>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38761826"/>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38761827"/>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55pt" o:ole="">
            <v:imagedata r:id="rId54" o:title=""/>
          </v:shape>
          <o:OLEObject Type="Embed" ProgID="Visio.Drawing.11" ShapeID="_x0000_i1046" DrawAspect="Content" ObjectID="_1764056983"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38761828"/>
      <w:r>
        <w:lastRenderedPageBreak/>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38761829"/>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38761830"/>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38761831"/>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38761832"/>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38761833"/>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38761834"/>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38761835"/>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38761836"/>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38761837"/>
      <w:bookmarkEnd w:id="670"/>
      <w:bookmarkEnd w:id="671"/>
      <w:bookmarkEnd w:id="672"/>
      <w:bookmarkEnd w:id="673"/>
      <w:bookmarkEnd w:id="674"/>
      <w:bookmarkEnd w:id="675"/>
      <w:bookmarkEnd w:id="676"/>
      <w:bookmarkEnd w:id="677"/>
      <w:r>
        <w:lastRenderedPageBreak/>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38761838"/>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64056984"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38761839"/>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38761840"/>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38761841"/>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38761842"/>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38761843"/>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38761844"/>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38761846"/>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38761847"/>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38761848"/>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38761849"/>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38761850"/>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38761851"/>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38761852"/>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38761853"/>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38761854"/>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38761855"/>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38761856"/>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38761857"/>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38761858"/>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38761859"/>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38761860"/>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38761861"/>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38761862"/>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38761863"/>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38761864"/>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38761865"/>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38761866"/>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38761867"/>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38761868"/>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38761869"/>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38761870"/>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38761871"/>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38761872"/>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38761873"/>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1F2865" w:rsidRDefault="00E105F0" w:rsidP="001F2865">
      <w:pPr>
        <w:pStyle w:val="6"/>
        <w:rPr>
          <w:rFonts w:eastAsia="宋体"/>
        </w:rPr>
      </w:pPr>
      <w:bookmarkStart w:id="907" w:name="_Toc532994458"/>
      <w:bookmarkStart w:id="908" w:name="_Toc35971425"/>
      <w:bookmarkStart w:id="909" w:name="_Toc138761874"/>
      <w:r w:rsidRPr="001F2865">
        <w:rPr>
          <w:rFonts w:eastAsia="宋体"/>
        </w:rPr>
        <w:t>6.1.5.2.3.1</w:t>
      </w:r>
      <w:r w:rsidRPr="001F2865">
        <w:rPr>
          <w:rFonts w:eastAsia="宋体"/>
        </w:rPr>
        <w:tab/>
        <w:t>POST</w:t>
      </w:r>
      <w:bookmarkEnd w:id="907"/>
      <w:bookmarkEnd w:id="908"/>
      <w:bookmarkEnd w:id="909"/>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0" w:name="_Toc35971426"/>
      <w:bookmarkStart w:id="911" w:name="_Toc67903542"/>
      <w:bookmarkStart w:id="912" w:name="_Toc89295686"/>
      <w:bookmarkStart w:id="913" w:name="_Toc94261402"/>
      <w:bookmarkStart w:id="914" w:name="_Toc104199058"/>
      <w:bookmarkStart w:id="915" w:name="_Toc104489494"/>
      <w:bookmarkStart w:id="916"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10"/>
      <w:bookmarkEnd w:id="911"/>
      <w:bookmarkEnd w:id="912"/>
      <w:bookmarkEnd w:id="913"/>
      <w:bookmarkEnd w:id="914"/>
      <w:bookmarkEnd w:id="915"/>
      <w:bookmarkEnd w:id="916"/>
    </w:p>
    <w:p w14:paraId="2C221823" w14:textId="77777777" w:rsidR="00E27D8A" w:rsidRPr="00986E88" w:rsidRDefault="00E27D8A" w:rsidP="00E27D8A">
      <w:pPr>
        <w:pStyle w:val="50"/>
        <w:rPr>
          <w:noProof/>
        </w:rPr>
      </w:pPr>
      <w:bookmarkStart w:id="917" w:name="_Toc89295687"/>
      <w:bookmarkStart w:id="918" w:name="_Toc94261403"/>
      <w:bookmarkStart w:id="919" w:name="_Toc104199059"/>
      <w:bookmarkStart w:id="920" w:name="_Toc104489495"/>
      <w:bookmarkStart w:id="921" w:name="_Toc138761876"/>
      <w:r>
        <w:t>6.1.5.3</w:t>
      </w:r>
      <w:r w:rsidRPr="00986E88">
        <w:rPr>
          <w:noProof/>
        </w:rPr>
        <w:t>.1</w:t>
      </w:r>
      <w:r w:rsidRPr="00986E88">
        <w:rPr>
          <w:noProof/>
        </w:rPr>
        <w:tab/>
        <w:t>Description</w:t>
      </w:r>
      <w:bookmarkEnd w:id="917"/>
      <w:bookmarkEnd w:id="918"/>
      <w:bookmarkEnd w:id="919"/>
      <w:bookmarkEnd w:id="920"/>
      <w:bookmarkEnd w:id="92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2" w:name="_Toc89295688"/>
      <w:bookmarkStart w:id="923" w:name="_Toc94261404"/>
      <w:bookmarkStart w:id="924" w:name="_Toc104199060"/>
      <w:bookmarkStart w:id="925" w:name="_Toc104489496"/>
      <w:bookmarkStart w:id="926" w:name="_Toc138761877"/>
      <w:r>
        <w:t>6.1.5.3</w:t>
      </w:r>
      <w:r w:rsidRPr="00986E88">
        <w:rPr>
          <w:noProof/>
        </w:rPr>
        <w:t>.2</w:t>
      </w:r>
      <w:r w:rsidRPr="00986E88">
        <w:rPr>
          <w:noProof/>
        </w:rPr>
        <w:tab/>
        <w:t>Target URI</w:t>
      </w:r>
      <w:bookmarkEnd w:id="922"/>
      <w:bookmarkEnd w:id="923"/>
      <w:bookmarkEnd w:id="924"/>
      <w:bookmarkEnd w:id="925"/>
      <w:bookmarkEnd w:id="92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7" w:name="_Toc89295689"/>
      <w:bookmarkStart w:id="928" w:name="_Toc94261405"/>
      <w:bookmarkStart w:id="929" w:name="_Toc104199061"/>
      <w:bookmarkStart w:id="930" w:name="_Toc104489497"/>
      <w:bookmarkStart w:id="931" w:name="_Toc138761878"/>
      <w:r>
        <w:lastRenderedPageBreak/>
        <w:t>6.1.5.3</w:t>
      </w:r>
      <w:r w:rsidRPr="00986E88">
        <w:rPr>
          <w:noProof/>
        </w:rPr>
        <w:t>.3</w:t>
      </w:r>
      <w:r w:rsidRPr="00986E88">
        <w:rPr>
          <w:noProof/>
        </w:rPr>
        <w:tab/>
        <w:t>Standard Methods</w:t>
      </w:r>
      <w:bookmarkEnd w:id="927"/>
      <w:bookmarkEnd w:id="928"/>
      <w:bookmarkEnd w:id="929"/>
      <w:bookmarkEnd w:id="930"/>
      <w:bookmarkEnd w:id="931"/>
    </w:p>
    <w:p w14:paraId="55E89023" w14:textId="77777777" w:rsidR="00E27D8A" w:rsidRPr="00986E88" w:rsidRDefault="00E27D8A" w:rsidP="00D208E0">
      <w:pPr>
        <w:pStyle w:val="6"/>
        <w:rPr>
          <w:noProof/>
        </w:rPr>
      </w:pPr>
      <w:bookmarkStart w:id="932" w:name="_Toc104199062"/>
      <w:bookmarkStart w:id="933" w:name="_Toc104489498"/>
      <w:bookmarkStart w:id="934" w:name="_Toc138761879"/>
      <w:r>
        <w:t>6.1.5.3.3</w:t>
      </w:r>
      <w:r w:rsidRPr="00986E88">
        <w:rPr>
          <w:noProof/>
        </w:rPr>
        <w:t>.1</w:t>
      </w:r>
      <w:r w:rsidRPr="00986E88">
        <w:rPr>
          <w:noProof/>
        </w:rPr>
        <w:tab/>
        <w:t>POST</w:t>
      </w:r>
      <w:bookmarkEnd w:id="932"/>
      <w:bookmarkEnd w:id="933"/>
      <w:bookmarkEnd w:id="934"/>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5" w:name="_Toc35971427"/>
      <w:bookmarkStart w:id="936" w:name="_Toc67903543"/>
      <w:bookmarkStart w:id="937" w:name="_Toc89295690"/>
      <w:bookmarkStart w:id="938" w:name="_Toc94261406"/>
      <w:bookmarkStart w:id="939" w:name="_Toc104199063"/>
      <w:bookmarkStart w:id="940" w:name="_Toc104489499"/>
      <w:bookmarkStart w:id="941" w:name="_Toc138761880"/>
      <w:r>
        <w:t>6.1.6</w:t>
      </w:r>
      <w:r>
        <w:tab/>
        <w:t>Data Model</w:t>
      </w:r>
      <w:bookmarkEnd w:id="874"/>
      <w:bookmarkEnd w:id="935"/>
      <w:bookmarkEnd w:id="936"/>
      <w:bookmarkEnd w:id="937"/>
      <w:bookmarkEnd w:id="938"/>
      <w:bookmarkEnd w:id="939"/>
      <w:bookmarkEnd w:id="940"/>
      <w:bookmarkEnd w:id="941"/>
    </w:p>
    <w:p w14:paraId="405EFF41" w14:textId="77777777" w:rsidR="008A6D4A" w:rsidRDefault="008A6D4A" w:rsidP="008A6D4A">
      <w:pPr>
        <w:pStyle w:val="40"/>
      </w:pPr>
      <w:bookmarkStart w:id="942" w:name="_Toc510696633"/>
      <w:bookmarkStart w:id="943" w:name="_Toc35971428"/>
      <w:bookmarkStart w:id="944" w:name="_Toc67903544"/>
      <w:bookmarkStart w:id="945" w:name="_Toc89295691"/>
      <w:bookmarkStart w:id="946" w:name="_Toc94261407"/>
      <w:bookmarkStart w:id="947" w:name="_Toc104199064"/>
      <w:bookmarkStart w:id="948" w:name="_Toc104489500"/>
      <w:bookmarkStart w:id="949" w:name="_Toc138761881"/>
      <w:r>
        <w:t>6.1.6.1</w:t>
      </w:r>
      <w:r>
        <w:tab/>
        <w:t>General</w:t>
      </w:r>
      <w:bookmarkEnd w:id="942"/>
      <w:bookmarkEnd w:id="943"/>
      <w:bookmarkEnd w:id="944"/>
      <w:bookmarkEnd w:id="945"/>
      <w:bookmarkEnd w:id="946"/>
      <w:bookmarkEnd w:id="947"/>
      <w:bookmarkEnd w:id="948"/>
      <w:bookmarkEnd w:id="94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0" w:name="_Toc510696634"/>
      <w:bookmarkStart w:id="951" w:name="_Toc35971429"/>
      <w:bookmarkStart w:id="952" w:name="_Toc67903545"/>
      <w:bookmarkStart w:id="953" w:name="_Toc89295692"/>
      <w:bookmarkStart w:id="954" w:name="_Toc94261408"/>
      <w:bookmarkStart w:id="955" w:name="_Toc104199065"/>
      <w:bookmarkStart w:id="956" w:name="_Toc104489501"/>
      <w:bookmarkStart w:id="957"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0"/>
      <w:bookmarkEnd w:id="951"/>
      <w:bookmarkEnd w:id="952"/>
      <w:bookmarkEnd w:id="953"/>
      <w:bookmarkEnd w:id="954"/>
      <w:bookmarkEnd w:id="955"/>
      <w:bookmarkEnd w:id="956"/>
      <w:bookmarkEnd w:id="957"/>
    </w:p>
    <w:p w14:paraId="672B9C59" w14:textId="77777777" w:rsidR="008A6D4A" w:rsidRDefault="008A6D4A" w:rsidP="008A6D4A">
      <w:pPr>
        <w:pStyle w:val="50"/>
      </w:pPr>
      <w:bookmarkStart w:id="958" w:name="_Toc510696635"/>
      <w:bookmarkStart w:id="959" w:name="_Toc35971430"/>
      <w:bookmarkStart w:id="960" w:name="_Toc67903546"/>
      <w:bookmarkStart w:id="961" w:name="_Toc89295693"/>
      <w:bookmarkStart w:id="962" w:name="_Toc94261409"/>
      <w:bookmarkStart w:id="963" w:name="_Toc104199066"/>
      <w:bookmarkStart w:id="964" w:name="_Toc104489502"/>
      <w:bookmarkStart w:id="965" w:name="_Toc138761883"/>
      <w:r>
        <w:t>6.1.6.2.1</w:t>
      </w:r>
      <w:r>
        <w:tab/>
        <w:t>Introduction</w:t>
      </w:r>
      <w:bookmarkEnd w:id="958"/>
      <w:bookmarkEnd w:id="959"/>
      <w:bookmarkEnd w:id="960"/>
      <w:bookmarkEnd w:id="961"/>
      <w:bookmarkEnd w:id="962"/>
      <w:bookmarkEnd w:id="963"/>
      <w:bookmarkEnd w:id="964"/>
      <w:bookmarkEnd w:id="96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6" w:name="_Toc510696636"/>
      <w:bookmarkStart w:id="967" w:name="_Toc35971431"/>
      <w:bookmarkStart w:id="968" w:name="_Toc67903547"/>
      <w:bookmarkStart w:id="969" w:name="_Toc89295694"/>
      <w:bookmarkStart w:id="970" w:name="_Toc94261410"/>
      <w:bookmarkStart w:id="971" w:name="_Toc104199067"/>
      <w:bookmarkStart w:id="972" w:name="_Toc104489503"/>
      <w:bookmarkStart w:id="973"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6"/>
      <w:bookmarkEnd w:id="967"/>
      <w:bookmarkEnd w:id="968"/>
      <w:bookmarkEnd w:id="969"/>
      <w:bookmarkEnd w:id="970"/>
      <w:bookmarkEnd w:id="971"/>
      <w:bookmarkEnd w:id="972"/>
      <w:bookmarkEnd w:id="97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4" w:name="_Toc510696637"/>
      <w:bookmarkStart w:id="975" w:name="_Toc35971432"/>
      <w:bookmarkStart w:id="976" w:name="_Toc67903548"/>
      <w:bookmarkStart w:id="977" w:name="_Toc89295695"/>
      <w:bookmarkStart w:id="978" w:name="_Toc94261411"/>
      <w:bookmarkStart w:id="979" w:name="_Toc104199068"/>
      <w:bookmarkStart w:id="980" w:name="_Toc104489504"/>
      <w:bookmarkStart w:id="981" w:name="_Toc138761885"/>
      <w:r>
        <w:t>6.1.6.2.3</w:t>
      </w:r>
      <w:r>
        <w:tab/>
        <w:t xml:space="preserve">Type: </w:t>
      </w:r>
      <w:r w:rsidR="000D3A48">
        <w:rPr>
          <w:lang w:eastAsia="zh-CN"/>
        </w:rPr>
        <w:t>TimeSyncExposureSubsNotif</w:t>
      </w:r>
      <w:bookmarkEnd w:id="974"/>
      <w:bookmarkEnd w:id="975"/>
      <w:bookmarkEnd w:id="976"/>
      <w:bookmarkEnd w:id="977"/>
      <w:bookmarkEnd w:id="978"/>
      <w:bookmarkEnd w:id="979"/>
      <w:bookmarkEnd w:id="980"/>
      <w:bookmarkEnd w:id="98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2" w:name="_Toc28011587"/>
      <w:bookmarkStart w:id="983" w:name="_Toc34210703"/>
      <w:bookmarkStart w:id="984" w:name="_Toc36037728"/>
      <w:bookmarkStart w:id="985" w:name="_Toc39063162"/>
      <w:bookmarkStart w:id="986" w:name="_Toc43298220"/>
      <w:bookmarkStart w:id="987" w:name="_Toc45132997"/>
      <w:bookmarkStart w:id="988" w:name="_Toc49935464"/>
      <w:bookmarkStart w:id="989" w:name="_Toc50023810"/>
      <w:bookmarkStart w:id="990" w:name="_Toc51761300"/>
      <w:bookmarkStart w:id="991" w:name="_Toc56672230"/>
      <w:bookmarkStart w:id="992" w:name="_Toc66277788"/>
      <w:bookmarkStart w:id="993" w:name="_Toc68166470"/>
      <w:bookmarkStart w:id="994" w:name="_Toc89295696"/>
      <w:bookmarkStart w:id="995" w:name="_Toc94261412"/>
      <w:bookmarkStart w:id="996" w:name="_Toc104199069"/>
      <w:bookmarkStart w:id="997" w:name="_Toc104489505"/>
      <w:bookmarkStart w:id="998" w:name="_Toc138761886"/>
      <w:r>
        <w:t>6.1.6.2.4</w:t>
      </w:r>
      <w:r>
        <w:tab/>
        <w:t>Type SubsEvent</w:t>
      </w:r>
      <w:bookmarkEnd w:id="982"/>
      <w:bookmarkEnd w:id="983"/>
      <w:bookmarkEnd w:id="984"/>
      <w:bookmarkEnd w:id="985"/>
      <w:bookmarkEnd w:id="986"/>
      <w:bookmarkEnd w:id="987"/>
      <w:bookmarkEnd w:id="988"/>
      <w:bookmarkEnd w:id="989"/>
      <w:bookmarkEnd w:id="990"/>
      <w:bookmarkEnd w:id="991"/>
      <w:bookmarkEnd w:id="992"/>
      <w:bookmarkEnd w:id="993"/>
      <w:r>
        <w:t>Notification</w:t>
      </w:r>
      <w:bookmarkEnd w:id="994"/>
      <w:bookmarkEnd w:id="995"/>
      <w:bookmarkEnd w:id="996"/>
      <w:bookmarkEnd w:id="997"/>
      <w:bookmarkEnd w:id="99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9" w:name="_Toc73716346"/>
      <w:bookmarkStart w:id="1000" w:name="_Toc89295697"/>
      <w:bookmarkStart w:id="1001" w:name="_Toc94261413"/>
      <w:bookmarkStart w:id="1002" w:name="_Toc104199070"/>
      <w:bookmarkStart w:id="1003" w:name="_Toc104489506"/>
      <w:bookmarkStart w:id="1004" w:name="_Toc138761887"/>
      <w:r>
        <w:lastRenderedPageBreak/>
        <w:t>6.1.6.2.5</w:t>
      </w:r>
      <w:r>
        <w:tab/>
        <w:t xml:space="preserve">Type: </w:t>
      </w:r>
      <w:r>
        <w:rPr>
          <w:noProof/>
        </w:rPr>
        <w:t>TimeSyncCapability</w:t>
      </w:r>
      <w:bookmarkEnd w:id="999"/>
      <w:bookmarkEnd w:id="1000"/>
      <w:bookmarkEnd w:id="1001"/>
      <w:bookmarkEnd w:id="1002"/>
      <w:bookmarkEnd w:id="1003"/>
      <w:bookmarkEnd w:id="100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5" w:name="_Toc89295698"/>
      <w:bookmarkStart w:id="1006" w:name="_Toc94261414"/>
      <w:bookmarkStart w:id="1007" w:name="_Toc104199071"/>
      <w:bookmarkStart w:id="1008" w:name="_Toc104489507"/>
      <w:bookmarkStart w:id="1009" w:name="_Toc138761888"/>
      <w:r>
        <w:t>6.1.6.2.</w:t>
      </w:r>
      <w:r w:rsidR="00D44E53">
        <w:t>6</w:t>
      </w:r>
      <w:r>
        <w:tab/>
        <w:t xml:space="preserve">Type: </w:t>
      </w:r>
      <w:r>
        <w:rPr>
          <w:rFonts w:hint="eastAsia"/>
        </w:rPr>
        <w:t>Ptp</w:t>
      </w:r>
      <w:r>
        <w:t>CapabilitiesPerUe</w:t>
      </w:r>
      <w:bookmarkEnd w:id="1005"/>
      <w:bookmarkEnd w:id="1006"/>
      <w:bookmarkEnd w:id="1007"/>
      <w:bookmarkEnd w:id="1008"/>
      <w:bookmarkEnd w:id="100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0" w:name="_Toc82747466"/>
      <w:bookmarkStart w:id="1011" w:name="_Toc94261420"/>
      <w:bookmarkStart w:id="1012" w:name="_Toc104199072"/>
      <w:bookmarkStart w:id="1013" w:name="_Toc104489508"/>
      <w:bookmarkStart w:id="1014" w:name="_Toc138761889"/>
      <w:r>
        <w:lastRenderedPageBreak/>
        <w:t>6.1.6.2.</w:t>
      </w:r>
      <w:r w:rsidR="00D62A29">
        <w:t>7</w:t>
      </w:r>
      <w:r>
        <w:tab/>
        <w:t xml:space="preserve">Type: </w:t>
      </w:r>
      <w:r>
        <w:rPr>
          <w:lang w:eastAsia="zh-CN"/>
        </w:rPr>
        <w:t>TimeSyncExposureConfigNotif</w:t>
      </w:r>
      <w:bookmarkEnd w:id="1010"/>
      <w:bookmarkEnd w:id="1011"/>
      <w:bookmarkEnd w:id="1012"/>
      <w:bookmarkEnd w:id="1013"/>
      <w:bookmarkEnd w:id="101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5" w:name="_Toc94261421"/>
      <w:bookmarkStart w:id="1016" w:name="_Toc104199073"/>
      <w:bookmarkStart w:id="1017" w:name="_Toc104489509"/>
      <w:bookmarkStart w:id="1018" w:name="_Toc138761890"/>
      <w:r>
        <w:t>6.1.6.2.</w:t>
      </w:r>
      <w:r w:rsidR="00D62A29">
        <w:t>8</w:t>
      </w:r>
      <w:r>
        <w:tab/>
        <w:t xml:space="preserve">Type: </w:t>
      </w:r>
      <w:bookmarkEnd w:id="1015"/>
      <w:r w:rsidR="00C33FAA">
        <w:rPr>
          <w:lang w:eastAsia="zh-CN"/>
        </w:rPr>
        <w:t>StateOfConfiguration</w:t>
      </w:r>
      <w:bookmarkEnd w:id="1016"/>
      <w:bookmarkEnd w:id="1017"/>
      <w:bookmarkEnd w:id="101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9" w:name="_Toc90658239"/>
      <w:bookmarkStart w:id="1020" w:name="_Toc94261422"/>
      <w:bookmarkStart w:id="1021" w:name="_Toc104199074"/>
      <w:bookmarkStart w:id="1022" w:name="_Toc104489510"/>
      <w:bookmarkStart w:id="1023" w:name="_Toc138761891"/>
      <w:r>
        <w:lastRenderedPageBreak/>
        <w:t>6.1.6.2.</w:t>
      </w:r>
      <w:r w:rsidR="00D62A29">
        <w:t>9</w:t>
      </w:r>
      <w:r w:rsidR="003416B7">
        <w:tab/>
        <w:t>Type: TimeSyncExposureConfig</w:t>
      </w:r>
      <w:bookmarkEnd w:id="1019"/>
      <w:bookmarkEnd w:id="1020"/>
      <w:bookmarkEnd w:id="1021"/>
      <w:bookmarkEnd w:id="1022"/>
      <w:bookmarkEnd w:id="102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4" w:name="_Toc90658245"/>
      <w:bookmarkStart w:id="1025" w:name="_Toc94261423"/>
      <w:bookmarkStart w:id="1026" w:name="_Toc104199075"/>
      <w:bookmarkStart w:id="1027" w:name="_Toc104489511"/>
      <w:bookmarkStart w:id="1028" w:name="_Toc138761892"/>
      <w:r>
        <w:t>6.1.6.2.1</w:t>
      </w:r>
      <w:r w:rsidR="00D62A29">
        <w:t>0</w:t>
      </w:r>
      <w:r w:rsidR="003416B7">
        <w:tab/>
        <w:t xml:space="preserve">Type: </w:t>
      </w:r>
      <w:r w:rsidR="003416B7">
        <w:rPr>
          <w:lang w:eastAsia="zh-CN"/>
        </w:rPr>
        <w:t>PtpInstance</w:t>
      </w:r>
      <w:bookmarkEnd w:id="1024"/>
      <w:bookmarkEnd w:id="1025"/>
      <w:bookmarkEnd w:id="1026"/>
      <w:bookmarkEnd w:id="1027"/>
      <w:bookmarkEnd w:id="10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9" w:name="_Toc94261424"/>
      <w:bookmarkStart w:id="1030" w:name="_Toc104199076"/>
      <w:bookmarkStart w:id="1031" w:name="_Toc104489512"/>
      <w:bookmarkStart w:id="1032" w:name="_Toc138761893"/>
      <w:r>
        <w:lastRenderedPageBreak/>
        <w:t>6.1.6.2.</w:t>
      </w:r>
      <w:r w:rsidR="00D62A29">
        <w:t>11</w:t>
      </w:r>
      <w:r w:rsidR="003416B7">
        <w:tab/>
        <w:t xml:space="preserve">Type: </w:t>
      </w:r>
      <w:r w:rsidR="003416B7">
        <w:rPr>
          <w:lang w:eastAsia="zh-CN"/>
        </w:rPr>
        <w:t>ConfigForPort</w:t>
      </w:r>
      <w:bookmarkEnd w:id="1029"/>
      <w:bookmarkEnd w:id="1030"/>
      <w:bookmarkEnd w:id="1031"/>
      <w:bookmarkEnd w:id="103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3" w:name="_Toc104199077"/>
      <w:bookmarkStart w:id="1034" w:name="_Toc104489513"/>
      <w:bookmarkStart w:id="1035"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3"/>
      <w:bookmarkEnd w:id="1034"/>
      <w:bookmarkEnd w:id="103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6" w:name="_Toc510696638"/>
      <w:bookmarkStart w:id="1037" w:name="_Toc35971433"/>
      <w:bookmarkStart w:id="1038" w:name="_Toc67903549"/>
      <w:bookmarkStart w:id="1039" w:name="_Toc89295704"/>
      <w:bookmarkStart w:id="1040" w:name="_Toc94261425"/>
      <w:bookmarkStart w:id="1041" w:name="_Toc104199078"/>
      <w:bookmarkStart w:id="1042" w:name="_Toc104489514"/>
      <w:bookmarkStart w:id="1043"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6"/>
      <w:bookmarkEnd w:id="1037"/>
      <w:bookmarkEnd w:id="1038"/>
      <w:bookmarkEnd w:id="1039"/>
      <w:bookmarkEnd w:id="1040"/>
      <w:bookmarkEnd w:id="1041"/>
      <w:bookmarkEnd w:id="1042"/>
      <w:bookmarkEnd w:id="1043"/>
    </w:p>
    <w:p w14:paraId="65A70611" w14:textId="77777777" w:rsidR="008A6D4A" w:rsidRPr="00384E92" w:rsidRDefault="008A6D4A" w:rsidP="008A6D4A">
      <w:pPr>
        <w:pStyle w:val="50"/>
      </w:pPr>
      <w:bookmarkStart w:id="1044" w:name="_Toc510696639"/>
      <w:bookmarkStart w:id="1045" w:name="_Toc35971434"/>
      <w:bookmarkStart w:id="1046" w:name="_Toc67903550"/>
      <w:bookmarkStart w:id="1047" w:name="_Toc89295705"/>
      <w:bookmarkStart w:id="1048" w:name="_Toc94261426"/>
      <w:bookmarkStart w:id="1049" w:name="_Toc104199079"/>
      <w:bookmarkStart w:id="1050" w:name="_Toc104489515"/>
      <w:bookmarkStart w:id="1051" w:name="_Toc138761896"/>
      <w:r>
        <w:t>6.1.6.3.1</w:t>
      </w:r>
      <w:r w:rsidRPr="00384E92">
        <w:tab/>
        <w:t>Introduction</w:t>
      </w:r>
      <w:bookmarkEnd w:id="1044"/>
      <w:bookmarkEnd w:id="1045"/>
      <w:bookmarkEnd w:id="1046"/>
      <w:bookmarkEnd w:id="1047"/>
      <w:bookmarkEnd w:id="1048"/>
      <w:bookmarkEnd w:id="1049"/>
      <w:bookmarkEnd w:id="1050"/>
      <w:bookmarkEnd w:id="10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2" w:name="_Toc510696640"/>
      <w:bookmarkStart w:id="1053" w:name="_Toc35971435"/>
      <w:bookmarkStart w:id="1054" w:name="_Toc67903551"/>
      <w:bookmarkStart w:id="1055" w:name="_Toc89295706"/>
      <w:bookmarkStart w:id="1056" w:name="_Toc94261427"/>
      <w:bookmarkStart w:id="1057" w:name="_Toc104199080"/>
      <w:bookmarkStart w:id="1058" w:name="_Toc104489516"/>
      <w:bookmarkStart w:id="1059" w:name="_Toc138761897"/>
      <w:r>
        <w:t>6.1.6.3.2</w:t>
      </w:r>
      <w:r w:rsidRPr="00384E92">
        <w:tab/>
        <w:t>Simple data types</w:t>
      </w:r>
      <w:bookmarkEnd w:id="1052"/>
      <w:bookmarkEnd w:id="1053"/>
      <w:bookmarkEnd w:id="1054"/>
      <w:bookmarkEnd w:id="1055"/>
      <w:bookmarkEnd w:id="1056"/>
      <w:bookmarkEnd w:id="1057"/>
      <w:bookmarkEnd w:id="1058"/>
      <w:bookmarkEnd w:id="105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0" w:name="_Toc510696647"/>
      <w:bookmarkStart w:id="1061" w:name="_Toc35971443"/>
      <w:bookmarkStart w:id="1062" w:name="_Toc67903560"/>
      <w:bookmarkStart w:id="1063" w:name="_Toc89295715"/>
      <w:bookmarkStart w:id="1064" w:name="_Toc94261428"/>
      <w:bookmarkStart w:id="1065" w:name="_Toc104199081"/>
      <w:bookmarkStart w:id="1066" w:name="_Toc104489517"/>
      <w:bookmarkStart w:id="1067" w:name="_Toc138761898"/>
      <w:r>
        <w:t>6.1.7</w:t>
      </w:r>
      <w:r>
        <w:tab/>
        <w:t>Error Handling</w:t>
      </w:r>
      <w:bookmarkEnd w:id="1060"/>
      <w:bookmarkEnd w:id="1061"/>
      <w:bookmarkEnd w:id="1062"/>
      <w:bookmarkEnd w:id="1063"/>
      <w:bookmarkEnd w:id="1064"/>
      <w:bookmarkEnd w:id="1065"/>
      <w:bookmarkEnd w:id="1066"/>
      <w:bookmarkEnd w:id="1067"/>
    </w:p>
    <w:p w14:paraId="07F0DFC0" w14:textId="77777777" w:rsidR="008A6D4A" w:rsidRPr="00971458" w:rsidRDefault="008A6D4A" w:rsidP="008A6D4A">
      <w:pPr>
        <w:pStyle w:val="40"/>
      </w:pPr>
      <w:bookmarkStart w:id="1068" w:name="_Toc35971444"/>
      <w:bookmarkStart w:id="1069" w:name="_Toc67903561"/>
      <w:bookmarkStart w:id="1070" w:name="_Toc89295716"/>
      <w:bookmarkStart w:id="1071" w:name="_Toc94261429"/>
      <w:bookmarkStart w:id="1072" w:name="_Toc104199082"/>
      <w:bookmarkStart w:id="1073" w:name="_Toc104489518"/>
      <w:bookmarkStart w:id="1074" w:name="_Toc138761899"/>
      <w:r w:rsidRPr="00971458">
        <w:t>6.1.7.1</w:t>
      </w:r>
      <w:r w:rsidRPr="00971458">
        <w:tab/>
        <w:t>General</w:t>
      </w:r>
      <w:bookmarkEnd w:id="1068"/>
      <w:bookmarkEnd w:id="1069"/>
      <w:bookmarkEnd w:id="1070"/>
      <w:bookmarkEnd w:id="1071"/>
      <w:bookmarkEnd w:id="1072"/>
      <w:bookmarkEnd w:id="1073"/>
      <w:bookmarkEnd w:id="107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5" w:name="_Toc35971445"/>
      <w:bookmarkStart w:id="1076" w:name="_Toc67903562"/>
      <w:bookmarkStart w:id="1077" w:name="_Toc89295717"/>
      <w:bookmarkStart w:id="1078" w:name="_Toc94261430"/>
      <w:bookmarkStart w:id="1079" w:name="_Toc104199083"/>
      <w:bookmarkStart w:id="1080" w:name="_Toc104489519"/>
      <w:bookmarkStart w:id="1081" w:name="_Toc138761900"/>
      <w:r w:rsidRPr="00971458">
        <w:t>6.1.7.2</w:t>
      </w:r>
      <w:r w:rsidRPr="00971458">
        <w:tab/>
        <w:t>Protocol Errors</w:t>
      </w:r>
      <w:bookmarkEnd w:id="1075"/>
      <w:bookmarkEnd w:id="1076"/>
      <w:bookmarkEnd w:id="1077"/>
      <w:bookmarkEnd w:id="1078"/>
      <w:bookmarkEnd w:id="1079"/>
      <w:bookmarkEnd w:id="1080"/>
      <w:bookmarkEnd w:id="108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2" w:name="_Toc35971446"/>
      <w:bookmarkStart w:id="1083" w:name="_Toc67903563"/>
      <w:bookmarkStart w:id="1084" w:name="_Toc89295718"/>
      <w:bookmarkStart w:id="1085" w:name="_Toc94261431"/>
      <w:bookmarkStart w:id="1086" w:name="_Toc104199084"/>
      <w:bookmarkStart w:id="1087" w:name="_Toc104489520"/>
      <w:bookmarkStart w:id="1088" w:name="_Toc138761901"/>
      <w:r>
        <w:lastRenderedPageBreak/>
        <w:t>6.1.7.3</w:t>
      </w:r>
      <w:r>
        <w:tab/>
        <w:t>Application Errors</w:t>
      </w:r>
      <w:bookmarkEnd w:id="1082"/>
      <w:bookmarkEnd w:id="1083"/>
      <w:bookmarkEnd w:id="1084"/>
      <w:bookmarkEnd w:id="1085"/>
      <w:bookmarkEnd w:id="1086"/>
      <w:bookmarkEnd w:id="1087"/>
      <w:bookmarkEnd w:id="10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77777777" w:rsidR="008A6D4A" w:rsidRPr="0023018E" w:rsidRDefault="008A6D4A" w:rsidP="00662390">
      <w:pPr>
        <w:pStyle w:val="30"/>
        <w:rPr>
          <w:lang w:eastAsia="zh-CN"/>
        </w:rPr>
      </w:pPr>
      <w:bookmarkStart w:id="1099" w:name="_Toc67903564"/>
      <w:bookmarkStart w:id="1100" w:name="_Toc89295719"/>
      <w:bookmarkStart w:id="1101" w:name="_Toc94261432"/>
      <w:bookmarkStart w:id="1102" w:name="_Toc104199085"/>
      <w:bookmarkStart w:id="1103" w:name="_Toc104489521"/>
      <w:bookmarkStart w:id="1104" w:name="_Toc138761902"/>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5" w:name="_Toc532994477"/>
      <w:bookmarkStart w:id="1106" w:name="_Toc35971448"/>
      <w:bookmarkStart w:id="1107" w:name="_Toc67903565"/>
      <w:bookmarkStart w:id="1108" w:name="_Toc89295720"/>
      <w:bookmarkStart w:id="1109" w:name="_Toc94261433"/>
      <w:bookmarkStart w:id="1110" w:name="_Toc104199086"/>
      <w:bookmarkStart w:id="1111" w:name="_Toc104489522"/>
      <w:bookmarkStart w:id="1112" w:name="_Toc138761903"/>
      <w:bookmarkStart w:id="1113" w:name="_Hlk525137310"/>
      <w:bookmarkStart w:id="1114" w:name="_Toc510696649"/>
      <w:r>
        <w:t>6.1.9</w:t>
      </w:r>
      <w:r w:rsidRPr="001E7573">
        <w:tab/>
        <w:t>Security</w:t>
      </w:r>
      <w:bookmarkEnd w:id="1105"/>
      <w:bookmarkEnd w:id="1106"/>
      <w:bookmarkEnd w:id="1107"/>
      <w:bookmarkEnd w:id="1108"/>
      <w:bookmarkEnd w:id="1109"/>
      <w:bookmarkEnd w:id="1110"/>
      <w:bookmarkEnd w:id="1111"/>
      <w:bookmarkEnd w:id="11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5" w:name="_Hlk530142087"/>
      <w:bookmarkEnd w:id="11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6" w:name="_Toc35971449"/>
      <w:bookmarkStart w:id="1117" w:name="_Toc67903566"/>
      <w:bookmarkStart w:id="1118" w:name="_Toc89295721"/>
      <w:bookmarkStart w:id="1119" w:name="_Toc94261434"/>
      <w:bookmarkStart w:id="1120" w:name="_Toc104199087"/>
      <w:bookmarkStart w:id="1121" w:name="_Toc104489523"/>
      <w:bookmarkStart w:id="1122" w:name="_Toc138761904"/>
      <w:bookmarkEnd w:id="1115"/>
      <w:r>
        <w:t>6.2</w:t>
      </w:r>
      <w:r>
        <w:tab/>
      </w:r>
      <w:r w:rsidR="00D615CF">
        <w:t>Ntsctsf_QoSand</w:t>
      </w:r>
      <w:r w:rsidR="005F5F2F">
        <w:t>TSC</w:t>
      </w:r>
      <w:r w:rsidR="00D615CF">
        <w:t>Assistance</w:t>
      </w:r>
      <w:r>
        <w:t xml:space="preserve"> Service API</w:t>
      </w:r>
      <w:bookmarkEnd w:id="1114"/>
      <w:bookmarkEnd w:id="1116"/>
      <w:bookmarkEnd w:id="1117"/>
      <w:bookmarkEnd w:id="1118"/>
      <w:bookmarkEnd w:id="1119"/>
      <w:bookmarkEnd w:id="1120"/>
      <w:bookmarkEnd w:id="1121"/>
      <w:bookmarkEnd w:id="1122"/>
    </w:p>
    <w:p w14:paraId="1DD4AE2F" w14:textId="77777777" w:rsidR="00E32AAC" w:rsidRDefault="00E32AAC" w:rsidP="00E32AAC">
      <w:pPr>
        <w:pStyle w:val="30"/>
      </w:pPr>
      <w:bookmarkStart w:id="1123" w:name="_Toc89295722"/>
      <w:bookmarkStart w:id="1124" w:name="_Toc94261435"/>
      <w:bookmarkStart w:id="1125" w:name="_Toc104199088"/>
      <w:bookmarkStart w:id="1126" w:name="_Toc104489524"/>
      <w:bookmarkStart w:id="1127" w:name="_Toc138761905"/>
      <w:r>
        <w:t>6.2.1</w:t>
      </w:r>
      <w:r>
        <w:tab/>
        <w:t>Introduction</w:t>
      </w:r>
      <w:bookmarkEnd w:id="1123"/>
      <w:bookmarkEnd w:id="1124"/>
      <w:bookmarkEnd w:id="1125"/>
      <w:bookmarkEnd w:id="1126"/>
      <w:bookmarkEnd w:id="11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8" w:name="_Toc89295723"/>
      <w:bookmarkStart w:id="1129" w:name="_Toc94261436"/>
      <w:bookmarkStart w:id="1130" w:name="_Toc104199089"/>
      <w:bookmarkStart w:id="1131" w:name="_Toc104489525"/>
      <w:bookmarkStart w:id="1132" w:name="_Toc138761906"/>
      <w:r>
        <w:lastRenderedPageBreak/>
        <w:t>6.2.2</w:t>
      </w:r>
      <w:r>
        <w:tab/>
        <w:t>Usage of HTTP</w:t>
      </w:r>
      <w:bookmarkEnd w:id="1128"/>
      <w:bookmarkEnd w:id="1129"/>
      <w:bookmarkEnd w:id="1130"/>
      <w:bookmarkEnd w:id="1131"/>
      <w:bookmarkEnd w:id="1132"/>
    </w:p>
    <w:p w14:paraId="2D2CB30A" w14:textId="77777777" w:rsidR="00E32AAC" w:rsidRPr="000C5200" w:rsidRDefault="00E32AAC" w:rsidP="00E32AAC">
      <w:pPr>
        <w:pStyle w:val="40"/>
      </w:pPr>
      <w:bookmarkStart w:id="1133" w:name="_Toc89295724"/>
      <w:bookmarkStart w:id="1134" w:name="_Toc94261437"/>
      <w:bookmarkStart w:id="1135" w:name="_Toc104199090"/>
      <w:bookmarkStart w:id="1136" w:name="_Toc104489526"/>
      <w:bookmarkStart w:id="1137" w:name="_Toc138761907"/>
      <w:r>
        <w:t>6.2.2.1</w:t>
      </w:r>
      <w:r>
        <w:tab/>
        <w:t>General</w:t>
      </w:r>
      <w:bookmarkEnd w:id="1133"/>
      <w:bookmarkEnd w:id="1134"/>
      <w:bookmarkEnd w:id="1135"/>
      <w:bookmarkEnd w:id="1136"/>
      <w:bookmarkEnd w:id="113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8" w:name="_Toc89295725"/>
      <w:bookmarkStart w:id="1139" w:name="_Toc94261438"/>
      <w:bookmarkStart w:id="1140" w:name="_Toc104199091"/>
      <w:bookmarkStart w:id="1141" w:name="_Toc104489527"/>
      <w:bookmarkStart w:id="1142" w:name="_Toc138761908"/>
      <w:r>
        <w:t>6.2.2.2</w:t>
      </w:r>
      <w:r>
        <w:tab/>
        <w:t>HTTP standard headers</w:t>
      </w:r>
      <w:bookmarkEnd w:id="1138"/>
      <w:bookmarkEnd w:id="1139"/>
      <w:bookmarkEnd w:id="1140"/>
      <w:bookmarkEnd w:id="1141"/>
      <w:bookmarkEnd w:id="1142"/>
    </w:p>
    <w:p w14:paraId="75FD6301" w14:textId="77777777" w:rsidR="00E32AAC" w:rsidRDefault="00E32AAC" w:rsidP="00E32AAC">
      <w:pPr>
        <w:pStyle w:val="50"/>
        <w:rPr>
          <w:lang w:eastAsia="zh-CN"/>
        </w:rPr>
      </w:pPr>
      <w:bookmarkStart w:id="1143" w:name="_Toc89295726"/>
      <w:bookmarkStart w:id="1144" w:name="_Toc94261439"/>
      <w:bookmarkStart w:id="1145" w:name="_Toc104199092"/>
      <w:bookmarkStart w:id="1146" w:name="_Toc104489528"/>
      <w:bookmarkStart w:id="1147" w:name="_Toc138761909"/>
      <w:r>
        <w:t>6.2.2.2.1</w:t>
      </w:r>
      <w:r>
        <w:rPr>
          <w:rFonts w:hint="eastAsia"/>
          <w:lang w:eastAsia="zh-CN"/>
        </w:rPr>
        <w:tab/>
      </w:r>
      <w:r>
        <w:rPr>
          <w:lang w:eastAsia="zh-CN"/>
        </w:rPr>
        <w:t>General</w:t>
      </w:r>
      <w:bookmarkEnd w:id="1143"/>
      <w:bookmarkEnd w:id="1144"/>
      <w:bookmarkEnd w:id="1145"/>
      <w:bookmarkEnd w:id="1146"/>
      <w:bookmarkEnd w:id="11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8" w:name="_Toc89295727"/>
      <w:bookmarkStart w:id="1149" w:name="_Toc94261440"/>
      <w:bookmarkStart w:id="1150" w:name="_Toc104199093"/>
      <w:bookmarkStart w:id="1151" w:name="_Toc104489529"/>
      <w:bookmarkStart w:id="1152" w:name="_Toc138761910"/>
      <w:r>
        <w:t>6.2.2.2.2</w:t>
      </w:r>
      <w:r>
        <w:tab/>
        <w:t>Content type</w:t>
      </w:r>
      <w:bookmarkEnd w:id="1148"/>
      <w:bookmarkEnd w:id="1149"/>
      <w:bookmarkEnd w:id="1150"/>
      <w:bookmarkEnd w:id="1151"/>
      <w:bookmarkEnd w:id="11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3" w:name="_Toc89295728"/>
      <w:bookmarkStart w:id="1154" w:name="_Toc94261441"/>
      <w:bookmarkStart w:id="1155" w:name="_Toc104199094"/>
      <w:bookmarkStart w:id="1156" w:name="_Toc104489530"/>
      <w:bookmarkStart w:id="1157" w:name="_Toc138761911"/>
      <w:r>
        <w:t>6.2.2.3</w:t>
      </w:r>
      <w:r>
        <w:tab/>
        <w:t>HTTP custom headers</w:t>
      </w:r>
      <w:bookmarkEnd w:id="1153"/>
      <w:bookmarkEnd w:id="1154"/>
      <w:bookmarkEnd w:id="1155"/>
      <w:bookmarkEnd w:id="1156"/>
      <w:bookmarkEnd w:id="115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8" w:name="_Toc89295729"/>
      <w:bookmarkStart w:id="1159" w:name="_Toc94261442"/>
      <w:bookmarkStart w:id="1160" w:name="_Toc104199095"/>
      <w:bookmarkStart w:id="1161" w:name="_Toc104489531"/>
      <w:bookmarkStart w:id="1162" w:name="_Toc138761912"/>
      <w:r>
        <w:t>6.2.3</w:t>
      </w:r>
      <w:r>
        <w:tab/>
        <w:t>Resources</w:t>
      </w:r>
      <w:bookmarkEnd w:id="1158"/>
      <w:bookmarkEnd w:id="1159"/>
      <w:bookmarkEnd w:id="1160"/>
      <w:bookmarkEnd w:id="1161"/>
      <w:bookmarkEnd w:id="1162"/>
    </w:p>
    <w:p w14:paraId="081C0831" w14:textId="77777777" w:rsidR="00E32AAC" w:rsidRDefault="00E32AAC" w:rsidP="00E32AAC">
      <w:pPr>
        <w:pStyle w:val="40"/>
      </w:pPr>
      <w:bookmarkStart w:id="1163" w:name="_Toc89295730"/>
      <w:bookmarkStart w:id="1164" w:name="_Toc94261443"/>
      <w:bookmarkStart w:id="1165" w:name="_Toc104199096"/>
      <w:bookmarkStart w:id="1166" w:name="_Toc104489532"/>
      <w:bookmarkStart w:id="1167" w:name="_Toc138761913"/>
      <w:r>
        <w:t>6.2.3.1</w:t>
      </w:r>
      <w:r>
        <w:tab/>
        <w:t>Overview</w:t>
      </w:r>
      <w:bookmarkEnd w:id="1163"/>
      <w:bookmarkEnd w:id="1164"/>
      <w:bookmarkEnd w:id="1165"/>
      <w:bookmarkEnd w:id="1166"/>
      <w:bookmarkEnd w:id="116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2.65pt" o:ole="">
            <v:imagedata r:id="rId58" o:title=""/>
          </v:shape>
          <o:OLEObject Type="Embed" ProgID="Visio.Drawing.15" ShapeID="_x0000_i1048" DrawAspect="Content" ObjectID="_1764056985"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8" w:name="_Toc89295731"/>
      <w:bookmarkStart w:id="1169" w:name="_Toc94261444"/>
      <w:bookmarkStart w:id="1170" w:name="_Toc104199097"/>
      <w:bookmarkStart w:id="1171" w:name="_Toc104489533"/>
      <w:bookmarkStart w:id="1172" w:name="_Toc138761914"/>
      <w:r>
        <w:t>6.2.3.2</w:t>
      </w:r>
      <w:r>
        <w:tab/>
        <w:t>Resource: TSC Application Sessions</w:t>
      </w:r>
      <w:bookmarkEnd w:id="1168"/>
      <w:bookmarkEnd w:id="1169"/>
      <w:bookmarkEnd w:id="1170"/>
      <w:bookmarkEnd w:id="1171"/>
      <w:bookmarkEnd w:id="1172"/>
    </w:p>
    <w:p w14:paraId="04BA55D9" w14:textId="77777777" w:rsidR="00E32AAC" w:rsidRDefault="00E32AAC" w:rsidP="00E32AAC">
      <w:pPr>
        <w:pStyle w:val="50"/>
      </w:pPr>
      <w:bookmarkStart w:id="1173" w:name="_Toc89295732"/>
      <w:bookmarkStart w:id="1174" w:name="_Toc94261445"/>
      <w:bookmarkStart w:id="1175" w:name="_Toc104199098"/>
      <w:bookmarkStart w:id="1176" w:name="_Toc104489534"/>
      <w:bookmarkStart w:id="1177" w:name="_Toc138761915"/>
      <w:r>
        <w:t>6.2.3.2.1</w:t>
      </w:r>
      <w:r>
        <w:tab/>
        <w:t>Description</w:t>
      </w:r>
      <w:bookmarkEnd w:id="1173"/>
      <w:bookmarkEnd w:id="1174"/>
      <w:bookmarkEnd w:id="1175"/>
      <w:bookmarkEnd w:id="1176"/>
      <w:bookmarkEnd w:id="117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8" w:name="_Toc89295733"/>
      <w:bookmarkStart w:id="1179" w:name="_Toc94261446"/>
      <w:bookmarkStart w:id="1180" w:name="_Toc104199099"/>
      <w:bookmarkStart w:id="1181" w:name="_Toc104489535"/>
      <w:bookmarkStart w:id="1182" w:name="_Toc138761916"/>
      <w:r>
        <w:lastRenderedPageBreak/>
        <w:t>6.2.3.2.2</w:t>
      </w:r>
      <w:r>
        <w:tab/>
        <w:t>Resource Definition</w:t>
      </w:r>
      <w:bookmarkEnd w:id="1178"/>
      <w:bookmarkEnd w:id="1179"/>
      <w:bookmarkEnd w:id="1180"/>
      <w:bookmarkEnd w:id="1181"/>
      <w:bookmarkEnd w:id="11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3" w:name="_Toc89295734"/>
      <w:bookmarkStart w:id="1184" w:name="_Toc94261447"/>
      <w:bookmarkStart w:id="1185" w:name="_Toc104199100"/>
      <w:bookmarkStart w:id="1186" w:name="_Toc104489536"/>
      <w:bookmarkStart w:id="1187" w:name="_Toc138761917"/>
      <w:r>
        <w:t>6.2.3.2.3</w:t>
      </w:r>
      <w:r>
        <w:tab/>
        <w:t>Resource Standard Methods</w:t>
      </w:r>
      <w:bookmarkEnd w:id="1183"/>
      <w:bookmarkEnd w:id="1184"/>
      <w:bookmarkEnd w:id="1185"/>
      <w:bookmarkEnd w:id="1186"/>
      <w:bookmarkEnd w:id="1187"/>
    </w:p>
    <w:p w14:paraId="53FEB931" w14:textId="77777777" w:rsidR="00E32AAC" w:rsidRPr="00384E92" w:rsidRDefault="00E32AAC" w:rsidP="00D208E0">
      <w:pPr>
        <w:pStyle w:val="6"/>
      </w:pPr>
      <w:bookmarkStart w:id="1188" w:name="_Toc104199101"/>
      <w:bookmarkStart w:id="1189" w:name="_Toc104489537"/>
      <w:bookmarkStart w:id="1190" w:name="_Toc138761918"/>
      <w:r>
        <w:t>6.2.3.2.3</w:t>
      </w:r>
      <w:r w:rsidRPr="00384E92">
        <w:t>.1</w:t>
      </w:r>
      <w:r w:rsidRPr="00384E92">
        <w:tab/>
      </w:r>
      <w:r>
        <w:t>POST</w:t>
      </w:r>
      <w:bookmarkEnd w:id="1188"/>
      <w:bookmarkEnd w:id="1189"/>
      <w:bookmarkEnd w:id="119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1" w:name="_Toc89295735"/>
      <w:bookmarkStart w:id="1192" w:name="_Toc94261448"/>
      <w:bookmarkStart w:id="1193" w:name="_Toc104199102"/>
      <w:bookmarkStart w:id="1194" w:name="_Toc104489538"/>
      <w:bookmarkStart w:id="1195" w:name="_Toc138761919"/>
      <w:r>
        <w:t>6.2.3.2.4</w:t>
      </w:r>
      <w:r>
        <w:tab/>
        <w:t>Resource Custom Operations</w:t>
      </w:r>
      <w:bookmarkEnd w:id="1191"/>
      <w:bookmarkEnd w:id="1192"/>
      <w:bookmarkEnd w:id="1193"/>
      <w:bookmarkEnd w:id="1194"/>
      <w:bookmarkEnd w:id="1195"/>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6" w:name="_Toc89295736"/>
      <w:bookmarkStart w:id="1197" w:name="_Toc94261449"/>
      <w:bookmarkStart w:id="1198" w:name="_Toc104199103"/>
      <w:bookmarkStart w:id="1199" w:name="_Toc104489539"/>
      <w:bookmarkStart w:id="1200" w:name="_Toc138761920"/>
      <w:r>
        <w:lastRenderedPageBreak/>
        <w:t>6.2.3.3</w:t>
      </w:r>
      <w:r>
        <w:tab/>
        <w:t>Resource: Individual TSC Application Session</w:t>
      </w:r>
      <w:bookmarkEnd w:id="1196"/>
      <w:bookmarkEnd w:id="1197"/>
      <w:bookmarkEnd w:id="1198"/>
      <w:bookmarkEnd w:id="1199"/>
      <w:r w:rsidR="00132DDB">
        <w:t xml:space="preserve"> Context</w:t>
      </w:r>
      <w:bookmarkEnd w:id="1200"/>
    </w:p>
    <w:p w14:paraId="435587B3" w14:textId="77777777" w:rsidR="00E32AAC" w:rsidRDefault="00E32AAC" w:rsidP="00E32AAC">
      <w:pPr>
        <w:pStyle w:val="50"/>
      </w:pPr>
      <w:bookmarkStart w:id="1201" w:name="_Toc89295737"/>
      <w:bookmarkStart w:id="1202" w:name="_Toc94261450"/>
      <w:bookmarkStart w:id="1203" w:name="_Toc104199104"/>
      <w:bookmarkStart w:id="1204" w:name="_Toc104489540"/>
      <w:bookmarkStart w:id="1205" w:name="_Toc138761921"/>
      <w:r>
        <w:t>6.2.3.3.1</w:t>
      </w:r>
      <w:r>
        <w:tab/>
        <w:t>Description</w:t>
      </w:r>
      <w:bookmarkEnd w:id="1201"/>
      <w:bookmarkEnd w:id="1202"/>
      <w:bookmarkEnd w:id="1203"/>
      <w:bookmarkEnd w:id="1204"/>
      <w:bookmarkEnd w:id="12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6" w:name="_Toc89295738"/>
      <w:bookmarkStart w:id="1207" w:name="_Toc94261451"/>
      <w:bookmarkStart w:id="1208" w:name="_Toc104199105"/>
      <w:bookmarkStart w:id="1209" w:name="_Toc104489541"/>
      <w:bookmarkStart w:id="1210" w:name="_Toc138761922"/>
      <w:r>
        <w:t>6.2.3.3.2</w:t>
      </w:r>
      <w:r>
        <w:tab/>
        <w:t>Resource Definition</w:t>
      </w:r>
      <w:bookmarkEnd w:id="1206"/>
      <w:bookmarkEnd w:id="1207"/>
      <w:bookmarkEnd w:id="1208"/>
      <w:bookmarkEnd w:id="1209"/>
      <w:bookmarkEnd w:id="12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1" w:name="_Toc89295739"/>
      <w:bookmarkStart w:id="1212" w:name="_Toc94261452"/>
      <w:bookmarkStart w:id="1213" w:name="_Toc104199106"/>
      <w:bookmarkStart w:id="1214" w:name="_Toc104489542"/>
      <w:bookmarkStart w:id="1215" w:name="_Toc138761923"/>
      <w:r>
        <w:t>6.2.3.3.3</w:t>
      </w:r>
      <w:r>
        <w:tab/>
        <w:t>Resource Standard Methods</w:t>
      </w:r>
      <w:bookmarkEnd w:id="1211"/>
      <w:bookmarkEnd w:id="1212"/>
      <w:bookmarkEnd w:id="1213"/>
      <w:bookmarkEnd w:id="1214"/>
      <w:bookmarkEnd w:id="1215"/>
    </w:p>
    <w:p w14:paraId="7F8B463D" w14:textId="77777777" w:rsidR="00E32AAC" w:rsidRPr="00D61D2C" w:rsidRDefault="00E32AAC" w:rsidP="00E32AAC">
      <w:pPr>
        <w:pStyle w:val="6"/>
      </w:pPr>
      <w:bookmarkStart w:id="1216" w:name="_Toc89295740"/>
      <w:bookmarkStart w:id="1217" w:name="_Toc94261453"/>
      <w:bookmarkStart w:id="1218" w:name="_Toc104199107"/>
      <w:bookmarkStart w:id="1219" w:name="_Toc104489543"/>
      <w:bookmarkStart w:id="1220" w:name="_Toc138761924"/>
      <w:r>
        <w:t>6.2</w:t>
      </w:r>
      <w:r w:rsidRPr="00D61D2C">
        <w:t>.3.3.3.1</w:t>
      </w:r>
      <w:r w:rsidRPr="00D61D2C">
        <w:tab/>
        <w:t>GET</w:t>
      </w:r>
      <w:bookmarkEnd w:id="1216"/>
      <w:bookmarkEnd w:id="1217"/>
      <w:bookmarkEnd w:id="1218"/>
      <w:bookmarkEnd w:id="1219"/>
      <w:bookmarkEnd w:id="122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1" w:name="_Toc59016975"/>
      <w:bookmarkStart w:id="1222" w:name="_Toc68168140"/>
      <w:bookmarkStart w:id="1223" w:name="_Toc89295741"/>
      <w:bookmarkStart w:id="1224" w:name="_Toc94261454"/>
      <w:bookmarkStart w:id="1225" w:name="_Toc104199108"/>
      <w:bookmarkStart w:id="1226" w:name="_Toc104489544"/>
      <w:bookmarkStart w:id="1227" w:name="_Toc138761925"/>
      <w:r>
        <w:t>6.2.3.3.3.2</w:t>
      </w:r>
      <w:r>
        <w:tab/>
        <w:t>PATCH</w:t>
      </w:r>
      <w:bookmarkEnd w:id="1221"/>
      <w:bookmarkEnd w:id="1222"/>
      <w:bookmarkEnd w:id="1223"/>
      <w:bookmarkEnd w:id="1224"/>
      <w:bookmarkEnd w:id="1225"/>
      <w:bookmarkEnd w:id="1226"/>
      <w:bookmarkEnd w:id="122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8" w:name="_Toc89295742"/>
      <w:bookmarkStart w:id="1229" w:name="_Toc94261455"/>
      <w:bookmarkStart w:id="1230" w:name="_Toc104199109"/>
      <w:bookmarkStart w:id="1231" w:name="_Toc104489545"/>
      <w:bookmarkStart w:id="1232" w:name="_Toc138761926"/>
      <w:r>
        <w:t>6.2</w:t>
      </w:r>
      <w:r w:rsidRPr="00AA2E4A">
        <w:t>.3.</w:t>
      </w:r>
      <w:r>
        <w:t>3</w:t>
      </w:r>
      <w:r w:rsidRPr="00AA2E4A">
        <w:t>.4</w:t>
      </w:r>
      <w:r w:rsidRPr="00AA2E4A">
        <w:tab/>
        <w:t>Resource Custom Operations</w:t>
      </w:r>
      <w:bookmarkEnd w:id="1228"/>
      <w:bookmarkEnd w:id="1229"/>
      <w:bookmarkEnd w:id="1230"/>
      <w:bookmarkEnd w:id="1231"/>
      <w:bookmarkEnd w:id="1232"/>
    </w:p>
    <w:p w14:paraId="696357CC" w14:textId="77777777" w:rsidR="00E32AAC" w:rsidRDefault="00E32AAC" w:rsidP="00E32AAC">
      <w:pPr>
        <w:pStyle w:val="6"/>
      </w:pPr>
      <w:bookmarkStart w:id="1233" w:name="_Toc28012428"/>
      <w:bookmarkStart w:id="1234" w:name="_Toc36038381"/>
      <w:bookmarkStart w:id="1235" w:name="_Toc45133651"/>
      <w:bookmarkStart w:id="1236" w:name="_Toc51762405"/>
      <w:bookmarkStart w:id="1237" w:name="_Toc59016977"/>
      <w:bookmarkStart w:id="1238" w:name="_Toc68168142"/>
      <w:bookmarkStart w:id="1239" w:name="_Toc89295743"/>
      <w:bookmarkStart w:id="1240" w:name="_Toc94261456"/>
      <w:bookmarkStart w:id="1241" w:name="_Toc104199110"/>
      <w:bookmarkStart w:id="1242" w:name="_Toc104489546"/>
      <w:bookmarkStart w:id="1243" w:name="_Toc138761927"/>
      <w:r>
        <w:t>6.2</w:t>
      </w:r>
      <w:r w:rsidRPr="00AA2E4A">
        <w:t>.3.</w:t>
      </w:r>
      <w:r>
        <w:t>3</w:t>
      </w:r>
      <w:r w:rsidRPr="00AA2E4A">
        <w:t>.4</w:t>
      </w:r>
      <w:r>
        <w:t>.1</w:t>
      </w:r>
      <w:r>
        <w:tab/>
        <w:t>Overview</w:t>
      </w:r>
      <w:bookmarkEnd w:id="1233"/>
      <w:bookmarkEnd w:id="1234"/>
      <w:bookmarkEnd w:id="1235"/>
      <w:bookmarkEnd w:id="1236"/>
      <w:bookmarkEnd w:id="1237"/>
      <w:bookmarkEnd w:id="1238"/>
      <w:bookmarkEnd w:id="1239"/>
      <w:bookmarkEnd w:id="1240"/>
      <w:bookmarkEnd w:id="1241"/>
      <w:bookmarkEnd w:id="1242"/>
      <w:bookmarkEnd w:id="124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4" w:name="_Toc28012429"/>
      <w:bookmarkStart w:id="1245" w:name="_Toc36038382"/>
      <w:bookmarkStart w:id="1246" w:name="_Toc45133652"/>
      <w:bookmarkStart w:id="1247" w:name="_Toc51762406"/>
      <w:bookmarkStart w:id="1248" w:name="_Toc59016978"/>
      <w:bookmarkStart w:id="1249" w:name="_Toc68168143"/>
      <w:bookmarkStart w:id="1250" w:name="_Toc89295744"/>
      <w:bookmarkStart w:id="1251" w:name="_Toc94261457"/>
      <w:bookmarkStart w:id="1252" w:name="_Toc104199111"/>
      <w:bookmarkStart w:id="1253" w:name="_Toc104489547"/>
      <w:bookmarkStart w:id="1254" w:name="_Toc138761928"/>
      <w:r>
        <w:t>6.2</w:t>
      </w:r>
      <w:r w:rsidRPr="00AA2E4A">
        <w:t>.3.</w:t>
      </w:r>
      <w:r>
        <w:t>3</w:t>
      </w:r>
      <w:r w:rsidRPr="00AA2E4A">
        <w:t>.4</w:t>
      </w:r>
      <w:r>
        <w:t>.2</w:t>
      </w:r>
      <w:r>
        <w:tab/>
        <w:t>Operation: delete</w:t>
      </w:r>
      <w:bookmarkEnd w:id="1244"/>
      <w:bookmarkEnd w:id="1245"/>
      <w:bookmarkEnd w:id="1246"/>
      <w:bookmarkEnd w:id="1247"/>
      <w:bookmarkEnd w:id="1248"/>
      <w:bookmarkEnd w:id="1249"/>
      <w:bookmarkEnd w:id="1250"/>
      <w:bookmarkEnd w:id="1251"/>
      <w:bookmarkEnd w:id="1252"/>
      <w:bookmarkEnd w:id="1253"/>
      <w:bookmarkEnd w:id="1254"/>
    </w:p>
    <w:p w14:paraId="217CF382" w14:textId="77777777" w:rsidR="00E32AAC" w:rsidRDefault="00E32AAC" w:rsidP="00EF2AC7">
      <w:pPr>
        <w:pStyle w:val="7"/>
      </w:pPr>
      <w:bookmarkStart w:id="1255" w:name="_Toc28012430"/>
      <w:bookmarkStart w:id="1256" w:name="_Toc36038383"/>
      <w:bookmarkStart w:id="1257" w:name="_Toc45133653"/>
      <w:bookmarkStart w:id="1258" w:name="_Toc51762407"/>
      <w:bookmarkStart w:id="1259" w:name="_Toc59016979"/>
      <w:bookmarkStart w:id="1260" w:name="_Toc68168144"/>
      <w:bookmarkStart w:id="1261" w:name="_Toc89295745"/>
      <w:bookmarkStart w:id="1262" w:name="_Toc94261458"/>
      <w:bookmarkStart w:id="1263" w:name="_Toc104199112"/>
      <w:bookmarkStart w:id="1264" w:name="_Toc104489548"/>
      <w:bookmarkStart w:id="1265" w:name="_Toc138761929"/>
      <w:r>
        <w:t>6.2</w:t>
      </w:r>
      <w:r w:rsidRPr="00AA2E4A">
        <w:t>.3.</w:t>
      </w:r>
      <w:r>
        <w:t>3</w:t>
      </w:r>
      <w:r w:rsidRPr="00AA2E4A">
        <w:t>.4</w:t>
      </w:r>
      <w:r>
        <w:t>.2.1</w:t>
      </w:r>
      <w:r>
        <w:tab/>
        <w:t>Description</w:t>
      </w:r>
      <w:bookmarkEnd w:id="1255"/>
      <w:bookmarkEnd w:id="1256"/>
      <w:bookmarkEnd w:id="1257"/>
      <w:bookmarkEnd w:id="1258"/>
      <w:bookmarkEnd w:id="1259"/>
      <w:bookmarkEnd w:id="1260"/>
      <w:bookmarkEnd w:id="1261"/>
      <w:bookmarkEnd w:id="1262"/>
      <w:bookmarkEnd w:id="1263"/>
      <w:bookmarkEnd w:id="1264"/>
      <w:bookmarkEnd w:id="1265"/>
    </w:p>
    <w:p w14:paraId="51967C38" w14:textId="77777777" w:rsidR="00E32AAC" w:rsidRDefault="00E32AAC" w:rsidP="00EF2AC7">
      <w:pPr>
        <w:pStyle w:val="7"/>
      </w:pPr>
      <w:bookmarkStart w:id="1266" w:name="_Toc28012431"/>
      <w:bookmarkStart w:id="1267" w:name="_Toc36038384"/>
      <w:bookmarkStart w:id="1268" w:name="_Toc45133654"/>
      <w:bookmarkStart w:id="1269" w:name="_Toc51762408"/>
      <w:bookmarkStart w:id="1270" w:name="_Toc59016980"/>
      <w:bookmarkStart w:id="1271" w:name="_Toc68168145"/>
      <w:bookmarkStart w:id="1272" w:name="_Toc89295746"/>
      <w:bookmarkStart w:id="1273" w:name="_Toc94261459"/>
      <w:bookmarkStart w:id="1274" w:name="_Toc104199113"/>
      <w:bookmarkStart w:id="1275" w:name="_Toc104489549"/>
      <w:bookmarkStart w:id="1276" w:name="_Toc138761930"/>
      <w:r>
        <w:t>6.2</w:t>
      </w:r>
      <w:r w:rsidRPr="00AA2E4A">
        <w:t>.3.</w:t>
      </w:r>
      <w:r>
        <w:t>3</w:t>
      </w:r>
      <w:r w:rsidRPr="00AA2E4A">
        <w:t>.4</w:t>
      </w:r>
      <w:r>
        <w:t>.2.2</w:t>
      </w:r>
      <w:r>
        <w:tab/>
        <w:t>Operation Definition</w:t>
      </w:r>
      <w:bookmarkEnd w:id="1266"/>
      <w:bookmarkEnd w:id="1267"/>
      <w:bookmarkEnd w:id="1268"/>
      <w:bookmarkEnd w:id="1269"/>
      <w:bookmarkEnd w:id="1270"/>
      <w:bookmarkEnd w:id="1271"/>
      <w:bookmarkEnd w:id="1272"/>
      <w:bookmarkEnd w:id="1273"/>
      <w:bookmarkEnd w:id="1274"/>
      <w:bookmarkEnd w:id="1275"/>
      <w:bookmarkEnd w:id="127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7" w:name="_Toc89295747"/>
      <w:bookmarkStart w:id="1278" w:name="_Toc94261460"/>
      <w:bookmarkStart w:id="1279" w:name="_Toc104199114"/>
      <w:bookmarkStart w:id="1280" w:name="_Toc104489550"/>
      <w:bookmarkStart w:id="1281" w:name="_Toc138761931"/>
      <w:r>
        <w:t>6.2.3.4</w:t>
      </w:r>
      <w:r>
        <w:tab/>
      </w:r>
      <w:bookmarkStart w:id="1282" w:name="_Toc59016981"/>
      <w:bookmarkStart w:id="1283" w:name="_Toc68168146"/>
      <w:r>
        <w:t>Resource: Events Subscription (Document)</w:t>
      </w:r>
      <w:bookmarkEnd w:id="1277"/>
      <w:bookmarkEnd w:id="1278"/>
      <w:bookmarkEnd w:id="1279"/>
      <w:bookmarkEnd w:id="1280"/>
      <w:bookmarkEnd w:id="1281"/>
      <w:bookmarkEnd w:id="1282"/>
      <w:bookmarkEnd w:id="1283"/>
    </w:p>
    <w:p w14:paraId="7804445C" w14:textId="77777777" w:rsidR="00E32AAC" w:rsidRDefault="00E32AAC" w:rsidP="00E32AAC">
      <w:pPr>
        <w:pStyle w:val="50"/>
      </w:pPr>
      <w:bookmarkStart w:id="1284" w:name="_Toc28012433"/>
      <w:bookmarkStart w:id="1285" w:name="_Toc36038386"/>
      <w:bookmarkStart w:id="1286" w:name="_Toc45133656"/>
      <w:bookmarkStart w:id="1287" w:name="_Toc51762410"/>
      <w:bookmarkStart w:id="1288" w:name="_Toc59016982"/>
      <w:bookmarkStart w:id="1289" w:name="_Toc68168147"/>
      <w:bookmarkStart w:id="1290" w:name="_Toc89295748"/>
      <w:bookmarkStart w:id="1291" w:name="_Toc94261461"/>
      <w:bookmarkStart w:id="1292" w:name="_Toc104199115"/>
      <w:bookmarkStart w:id="1293" w:name="_Toc104489551"/>
      <w:bookmarkStart w:id="1294" w:name="_Toc138761932"/>
      <w:r>
        <w:t>6.2.3.4.1</w:t>
      </w:r>
      <w:r>
        <w:tab/>
        <w:t>Description</w:t>
      </w:r>
      <w:bookmarkEnd w:id="1284"/>
      <w:bookmarkEnd w:id="1285"/>
      <w:bookmarkEnd w:id="1286"/>
      <w:bookmarkEnd w:id="1287"/>
      <w:bookmarkEnd w:id="1288"/>
      <w:bookmarkEnd w:id="1289"/>
      <w:bookmarkEnd w:id="1290"/>
      <w:bookmarkEnd w:id="1291"/>
      <w:bookmarkEnd w:id="1292"/>
      <w:bookmarkEnd w:id="1293"/>
      <w:bookmarkEnd w:id="12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5" w:name="_Toc28012434"/>
      <w:bookmarkStart w:id="1296" w:name="_Toc36038387"/>
      <w:bookmarkStart w:id="1297" w:name="_Toc45133657"/>
      <w:bookmarkStart w:id="1298" w:name="_Toc51762411"/>
      <w:bookmarkStart w:id="1299" w:name="_Toc59016983"/>
      <w:bookmarkStart w:id="1300" w:name="_Toc68168148"/>
      <w:bookmarkStart w:id="1301" w:name="_Toc89295749"/>
      <w:bookmarkStart w:id="1302" w:name="_Toc94261462"/>
      <w:bookmarkStart w:id="1303" w:name="_Toc104199116"/>
      <w:bookmarkStart w:id="1304" w:name="_Toc104489552"/>
      <w:bookmarkStart w:id="1305" w:name="_Toc138761933"/>
      <w:r>
        <w:t>6.2.3.4.2</w:t>
      </w:r>
      <w:r>
        <w:tab/>
        <w:t xml:space="preserve">Resource </w:t>
      </w:r>
      <w:r w:rsidR="00F851BD">
        <w:t>Definition</w:t>
      </w:r>
      <w:bookmarkEnd w:id="1295"/>
      <w:bookmarkEnd w:id="1296"/>
      <w:bookmarkEnd w:id="1297"/>
      <w:bookmarkEnd w:id="1298"/>
      <w:bookmarkEnd w:id="1299"/>
      <w:bookmarkEnd w:id="1300"/>
      <w:bookmarkEnd w:id="1301"/>
      <w:bookmarkEnd w:id="1302"/>
      <w:bookmarkEnd w:id="1303"/>
      <w:bookmarkEnd w:id="1304"/>
      <w:bookmarkEnd w:id="130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6" w:name="_Toc28012435"/>
      <w:bookmarkStart w:id="1307" w:name="_Toc36038388"/>
      <w:bookmarkStart w:id="1308" w:name="_Toc45133658"/>
      <w:bookmarkStart w:id="1309" w:name="_Toc51762412"/>
      <w:bookmarkStart w:id="1310" w:name="_Toc59016984"/>
      <w:bookmarkStart w:id="1311" w:name="_Toc68168149"/>
      <w:bookmarkStart w:id="1312" w:name="_Toc89295750"/>
      <w:bookmarkStart w:id="1313" w:name="_Toc94261463"/>
      <w:bookmarkStart w:id="1314" w:name="_Toc104199117"/>
      <w:bookmarkStart w:id="1315" w:name="_Toc104489553"/>
      <w:bookmarkStart w:id="1316" w:name="_Toc138761934"/>
      <w:r>
        <w:lastRenderedPageBreak/>
        <w:t>6.2.3.4.3</w:t>
      </w:r>
      <w:r>
        <w:tab/>
        <w:t>Resource Standard Methods</w:t>
      </w:r>
      <w:bookmarkEnd w:id="1306"/>
      <w:bookmarkEnd w:id="1307"/>
      <w:bookmarkEnd w:id="1308"/>
      <w:bookmarkEnd w:id="1309"/>
      <w:bookmarkEnd w:id="1310"/>
      <w:bookmarkEnd w:id="1311"/>
      <w:bookmarkEnd w:id="1312"/>
      <w:bookmarkEnd w:id="1313"/>
      <w:bookmarkEnd w:id="1314"/>
      <w:bookmarkEnd w:id="1315"/>
      <w:bookmarkEnd w:id="1316"/>
    </w:p>
    <w:p w14:paraId="45A4BF77" w14:textId="77777777" w:rsidR="00E32AAC" w:rsidRDefault="00E32AAC" w:rsidP="00E32AAC">
      <w:pPr>
        <w:pStyle w:val="6"/>
      </w:pPr>
      <w:bookmarkStart w:id="1317" w:name="_Toc28012436"/>
      <w:bookmarkStart w:id="1318" w:name="_Toc36038389"/>
      <w:bookmarkStart w:id="1319" w:name="_Toc45133659"/>
      <w:bookmarkStart w:id="1320" w:name="_Toc51762413"/>
      <w:bookmarkStart w:id="1321" w:name="_Toc59016985"/>
      <w:bookmarkStart w:id="1322" w:name="_Toc68168150"/>
      <w:bookmarkStart w:id="1323" w:name="_Toc89295751"/>
      <w:bookmarkStart w:id="1324" w:name="_Toc94261464"/>
      <w:bookmarkStart w:id="1325" w:name="_Toc104199118"/>
      <w:bookmarkStart w:id="1326" w:name="_Toc104489554"/>
      <w:bookmarkStart w:id="1327" w:name="_Toc138761935"/>
      <w:r>
        <w:t>6.2.3.4.3.1</w:t>
      </w:r>
      <w:r>
        <w:tab/>
        <w:t>PUT</w:t>
      </w:r>
      <w:bookmarkEnd w:id="1317"/>
      <w:bookmarkEnd w:id="1318"/>
      <w:bookmarkEnd w:id="1319"/>
      <w:bookmarkEnd w:id="1320"/>
      <w:bookmarkEnd w:id="1321"/>
      <w:bookmarkEnd w:id="1322"/>
      <w:bookmarkEnd w:id="1323"/>
      <w:bookmarkEnd w:id="1324"/>
      <w:bookmarkEnd w:id="1325"/>
      <w:bookmarkEnd w:id="1326"/>
      <w:bookmarkEnd w:id="132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8" w:name="_Toc28012437"/>
      <w:bookmarkStart w:id="1329" w:name="_Toc36038390"/>
      <w:bookmarkStart w:id="1330" w:name="_Toc45133660"/>
      <w:bookmarkStart w:id="1331" w:name="_Toc51762414"/>
      <w:bookmarkStart w:id="1332" w:name="_Toc59016986"/>
      <w:bookmarkStart w:id="1333" w:name="_Toc68168151"/>
      <w:bookmarkStart w:id="1334" w:name="_Toc89295752"/>
      <w:bookmarkStart w:id="1335" w:name="_Toc94261465"/>
      <w:bookmarkStart w:id="1336" w:name="_Toc104199119"/>
      <w:bookmarkStart w:id="1337" w:name="_Toc104489555"/>
      <w:bookmarkStart w:id="1338" w:name="_Toc138761936"/>
      <w:r>
        <w:t>6.2.3.4.3.2</w:t>
      </w:r>
      <w:r>
        <w:tab/>
        <w:t>DELETE</w:t>
      </w:r>
      <w:bookmarkEnd w:id="1328"/>
      <w:bookmarkEnd w:id="1329"/>
      <w:bookmarkEnd w:id="1330"/>
      <w:bookmarkEnd w:id="1331"/>
      <w:bookmarkEnd w:id="1332"/>
      <w:bookmarkEnd w:id="1333"/>
      <w:bookmarkEnd w:id="1334"/>
      <w:bookmarkEnd w:id="1335"/>
      <w:bookmarkEnd w:id="1336"/>
      <w:bookmarkEnd w:id="1337"/>
      <w:bookmarkEnd w:id="133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9" w:name="_Toc28012438"/>
      <w:bookmarkStart w:id="1340" w:name="_Toc36038391"/>
      <w:bookmarkStart w:id="1341" w:name="_Toc45133661"/>
      <w:bookmarkStart w:id="1342" w:name="_Toc51762415"/>
      <w:bookmarkStart w:id="1343" w:name="_Toc59016987"/>
      <w:bookmarkStart w:id="1344" w:name="_Toc68168152"/>
      <w:bookmarkStart w:id="1345" w:name="_Toc89295753"/>
      <w:bookmarkStart w:id="1346" w:name="_Toc94261466"/>
      <w:bookmarkStart w:id="1347" w:name="_Toc104199120"/>
      <w:bookmarkStart w:id="1348" w:name="_Toc104489556"/>
      <w:bookmarkStart w:id="1349" w:name="_Toc138761937"/>
      <w:r>
        <w:lastRenderedPageBreak/>
        <w:t>6.2.3.4.4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p>
    <w:p w14:paraId="3405F010" w14:textId="77777777" w:rsidR="00E32AAC" w:rsidRPr="004829B1" w:rsidRDefault="00E32AAC" w:rsidP="00E32AAC">
      <w:r>
        <w:t>None.</w:t>
      </w:r>
    </w:p>
    <w:p w14:paraId="62D762E9" w14:textId="77777777" w:rsidR="00E32AAC" w:rsidRDefault="00E32AAC" w:rsidP="00E32AAC">
      <w:pPr>
        <w:pStyle w:val="30"/>
      </w:pPr>
      <w:bookmarkStart w:id="1350" w:name="_Toc89295754"/>
      <w:bookmarkStart w:id="1351" w:name="_Toc94261467"/>
      <w:bookmarkStart w:id="1352" w:name="_Toc104199121"/>
      <w:bookmarkStart w:id="1353" w:name="_Toc104489557"/>
      <w:bookmarkStart w:id="1354" w:name="_Toc138761938"/>
      <w:r>
        <w:t>6.2.4</w:t>
      </w:r>
      <w:r>
        <w:tab/>
        <w:t>Custom Operations without associated resources</w:t>
      </w:r>
      <w:bookmarkEnd w:id="1350"/>
      <w:bookmarkEnd w:id="1351"/>
      <w:bookmarkEnd w:id="1352"/>
      <w:bookmarkEnd w:id="1353"/>
      <w:bookmarkEnd w:id="135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5" w:name="_Toc89295755"/>
      <w:bookmarkStart w:id="1356" w:name="_Toc94261468"/>
      <w:bookmarkStart w:id="1357" w:name="_Toc104199122"/>
      <w:bookmarkStart w:id="1358" w:name="_Toc104489558"/>
      <w:bookmarkStart w:id="1359" w:name="_Toc138761939"/>
      <w:bookmarkStart w:id="1360" w:name="_Toc78815795"/>
      <w:r>
        <w:t>6.2.5</w:t>
      </w:r>
      <w:r>
        <w:tab/>
        <w:t>Notifications</w:t>
      </w:r>
      <w:bookmarkEnd w:id="1355"/>
      <w:bookmarkEnd w:id="1356"/>
      <w:bookmarkEnd w:id="1357"/>
      <w:bookmarkEnd w:id="1358"/>
      <w:bookmarkEnd w:id="1359"/>
    </w:p>
    <w:p w14:paraId="7F660D82" w14:textId="77777777" w:rsidR="00E32AAC" w:rsidRPr="000A7435" w:rsidRDefault="00E32AAC" w:rsidP="00E32AAC">
      <w:pPr>
        <w:pStyle w:val="40"/>
      </w:pPr>
      <w:bookmarkStart w:id="1361" w:name="_Toc89295756"/>
      <w:bookmarkStart w:id="1362" w:name="_Toc94261469"/>
      <w:bookmarkStart w:id="1363" w:name="_Toc104199123"/>
      <w:bookmarkStart w:id="1364" w:name="_Toc104489559"/>
      <w:bookmarkStart w:id="1365" w:name="_Toc138761940"/>
      <w:r>
        <w:t>6.2.5.1</w:t>
      </w:r>
      <w:r>
        <w:tab/>
        <w:t>General</w:t>
      </w:r>
      <w:bookmarkEnd w:id="1360"/>
      <w:bookmarkEnd w:id="1361"/>
      <w:bookmarkEnd w:id="1362"/>
      <w:bookmarkEnd w:id="1363"/>
      <w:bookmarkEnd w:id="1364"/>
      <w:bookmarkEnd w:id="136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6" w:name="_Toc78815796"/>
      <w:bookmarkStart w:id="1367" w:name="_Toc89295757"/>
      <w:bookmarkStart w:id="1368" w:name="_Toc94261470"/>
      <w:bookmarkStart w:id="1369" w:name="_Toc104199124"/>
      <w:bookmarkStart w:id="1370" w:name="_Toc104489560"/>
      <w:bookmarkStart w:id="1371" w:name="_Toc138761941"/>
      <w:r>
        <w:t>6.2.5.2</w:t>
      </w:r>
      <w:r>
        <w:tab/>
      </w:r>
      <w:bookmarkEnd w:id="1366"/>
      <w:r>
        <w:t>Event Notification</w:t>
      </w:r>
      <w:bookmarkEnd w:id="1367"/>
      <w:bookmarkEnd w:id="1368"/>
      <w:bookmarkEnd w:id="1369"/>
      <w:bookmarkEnd w:id="1370"/>
      <w:bookmarkEnd w:id="1371"/>
    </w:p>
    <w:p w14:paraId="50EDAC9F" w14:textId="77777777" w:rsidR="00E32AAC" w:rsidRPr="00986E88" w:rsidRDefault="00E32AAC" w:rsidP="00E32AAC">
      <w:pPr>
        <w:pStyle w:val="50"/>
        <w:rPr>
          <w:noProof/>
        </w:rPr>
      </w:pPr>
      <w:bookmarkStart w:id="1372" w:name="_Toc78815797"/>
      <w:bookmarkStart w:id="1373" w:name="_Toc89295758"/>
      <w:bookmarkStart w:id="1374" w:name="_Toc94261471"/>
      <w:bookmarkStart w:id="1375" w:name="_Toc104199125"/>
      <w:bookmarkStart w:id="1376" w:name="_Toc104489561"/>
      <w:bookmarkStart w:id="1377" w:name="_Toc138761942"/>
      <w:r>
        <w:t>6.2.5.2</w:t>
      </w:r>
      <w:r w:rsidRPr="00986E88">
        <w:rPr>
          <w:noProof/>
        </w:rPr>
        <w:t>.1</w:t>
      </w:r>
      <w:r w:rsidRPr="00986E88">
        <w:rPr>
          <w:noProof/>
        </w:rPr>
        <w:tab/>
        <w:t>Description</w:t>
      </w:r>
      <w:bookmarkEnd w:id="1372"/>
      <w:bookmarkEnd w:id="1373"/>
      <w:bookmarkEnd w:id="1374"/>
      <w:bookmarkEnd w:id="1375"/>
      <w:bookmarkEnd w:id="1376"/>
      <w:bookmarkEnd w:id="13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8" w:name="_Toc78815798"/>
      <w:bookmarkStart w:id="1379" w:name="_Toc89295759"/>
      <w:bookmarkStart w:id="1380" w:name="_Toc94261472"/>
      <w:bookmarkStart w:id="1381" w:name="_Toc104199126"/>
      <w:bookmarkStart w:id="1382" w:name="_Toc104489562"/>
      <w:bookmarkStart w:id="1383" w:name="_Toc138761943"/>
      <w:r>
        <w:t>6.2.5.2</w:t>
      </w:r>
      <w:r w:rsidRPr="00986E88">
        <w:rPr>
          <w:noProof/>
        </w:rPr>
        <w:t>.2</w:t>
      </w:r>
      <w:r w:rsidRPr="00986E88">
        <w:rPr>
          <w:noProof/>
        </w:rPr>
        <w:tab/>
        <w:t>Target URI</w:t>
      </w:r>
      <w:bookmarkEnd w:id="1378"/>
      <w:bookmarkEnd w:id="1379"/>
      <w:bookmarkEnd w:id="1380"/>
      <w:bookmarkEnd w:id="1381"/>
      <w:bookmarkEnd w:id="1382"/>
      <w:bookmarkEnd w:id="13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4" w:name="_Toc78815799"/>
      <w:bookmarkStart w:id="1385" w:name="_Toc89295760"/>
      <w:bookmarkStart w:id="1386" w:name="_Toc94261473"/>
      <w:bookmarkStart w:id="1387" w:name="_Toc104199127"/>
      <w:bookmarkStart w:id="1388" w:name="_Toc104489563"/>
      <w:bookmarkStart w:id="1389" w:name="_Toc138761944"/>
      <w:r>
        <w:t>6.2.5.2</w:t>
      </w:r>
      <w:r w:rsidRPr="00986E88">
        <w:rPr>
          <w:noProof/>
        </w:rPr>
        <w:t>.3</w:t>
      </w:r>
      <w:r w:rsidRPr="00986E88">
        <w:rPr>
          <w:noProof/>
        </w:rPr>
        <w:tab/>
        <w:t>Standard Methods</w:t>
      </w:r>
      <w:bookmarkEnd w:id="1384"/>
      <w:bookmarkEnd w:id="1385"/>
      <w:bookmarkEnd w:id="1386"/>
      <w:bookmarkEnd w:id="1387"/>
      <w:bookmarkEnd w:id="1388"/>
      <w:bookmarkEnd w:id="1389"/>
    </w:p>
    <w:p w14:paraId="27EFA480" w14:textId="77777777" w:rsidR="00E32AAC" w:rsidRPr="00986E88" w:rsidRDefault="00E32AAC" w:rsidP="00D208E0">
      <w:pPr>
        <w:pStyle w:val="6"/>
        <w:rPr>
          <w:noProof/>
        </w:rPr>
      </w:pPr>
      <w:bookmarkStart w:id="1390" w:name="_Toc104199128"/>
      <w:bookmarkStart w:id="1391" w:name="_Toc104489564"/>
      <w:bookmarkStart w:id="1392" w:name="_Toc138761945"/>
      <w:r>
        <w:t>6.2.5.2.3</w:t>
      </w:r>
      <w:r w:rsidRPr="00986E88">
        <w:rPr>
          <w:noProof/>
        </w:rPr>
        <w:t>.1</w:t>
      </w:r>
      <w:r w:rsidRPr="00986E88">
        <w:rPr>
          <w:noProof/>
        </w:rPr>
        <w:tab/>
        <w:t>POST</w:t>
      </w:r>
      <w:bookmarkEnd w:id="1390"/>
      <w:bookmarkEnd w:id="1391"/>
      <w:bookmarkEnd w:id="1392"/>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3" w:name="_Toc78815800"/>
      <w:bookmarkStart w:id="1394" w:name="_Toc89295761"/>
      <w:bookmarkStart w:id="1395" w:name="_Toc94261474"/>
      <w:bookmarkStart w:id="1396" w:name="_Toc104199129"/>
      <w:bookmarkStart w:id="1397" w:name="_Toc104489565"/>
      <w:bookmarkStart w:id="1398" w:name="_Toc138761946"/>
      <w:r>
        <w:t>6.2.5.3</w:t>
      </w:r>
      <w:r>
        <w:tab/>
      </w:r>
      <w:bookmarkEnd w:id="1393"/>
      <w:r>
        <w:t>Termination Request</w:t>
      </w:r>
      <w:bookmarkEnd w:id="1394"/>
      <w:bookmarkEnd w:id="1395"/>
      <w:bookmarkEnd w:id="1396"/>
      <w:bookmarkEnd w:id="1397"/>
      <w:bookmarkEnd w:id="1398"/>
    </w:p>
    <w:p w14:paraId="52D543C4" w14:textId="77777777" w:rsidR="00E32AAC" w:rsidRPr="00986E88" w:rsidRDefault="00E32AAC" w:rsidP="00E32AAC">
      <w:pPr>
        <w:pStyle w:val="50"/>
        <w:rPr>
          <w:noProof/>
        </w:rPr>
      </w:pPr>
      <w:bookmarkStart w:id="1399" w:name="_Toc89295762"/>
      <w:bookmarkStart w:id="1400" w:name="_Toc94261475"/>
      <w:bookmarkStart w:id="1401" w:name="_Toc104199130"/>
      <w:bookmarkStart w:id="1402" w:name="_Toc104489566"/>
      <w:bookmarkStart w:id="1403" w:name="_Toc138761947"/>
      <w:r>
        <w:t>6.2.5.3</w:t>
      </w:r>
      <w:r w:rsidRPr="00986E88">
        <w:rPr>
          <w:noProof/>
        </w:rPr>
        <w:t>.1</w:t>
      </w:r>
      <w:r w:rsidRPr="00986E88">
        <w:rPr>
          <w:noProof/>
        </w:rPr>
        <w:tab/>
        <w:t>Description</w:t>
      </w:r>
      <w:bookmarkEnd w:id="1399"/>
      <w:bookmarkEnd w:id="1400"/>
      <w:bookmarkEnd w:id="1401"/>
      <w:bookmarkEnd w:id="1402"/>
      <w:bookmarkEnd w:id="14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4" w:name="_Toc89295763"/>
      <w:bookmarkStart w:id="1405" w:name="_Toc94261476"/>
      <w:bookmarkStart w:id="1406" w:name="_Toc104199131"/>
      <w:bookmarkStart w:id="1407" w:name="_Toc104489567"/>
      <w:bookmarkStart w:id="1408" w:name="_Toc138761948"/>
      <w:r>
        <w:t>6.2.5.3</w:t>
      </w:r>
      <w:r w:rsidRPr="00986E88">
        <w:rPr>
          <w:noProof/>
        </w:rPr>
        <w:t>.2</w:t>
      </w:r>
      <w:r w:rsidRPr="00986E88">
        <w:rPr>
          <w:noProof/>
        </w:rPr>
        <w:tab/>
        <w:t>Target URI</w:t>
      </w:r>
      <w:bookmarkEnd w:id="1404"/>
      <w:bookmarkEnd w:id="1405"/>
      <w:bookmarkEnd w:id="1406"/>
      <w:bookmarkEnd w:id="1407"/>
      <w:bookmarkEnd w:id="140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9" w:name="_Toc89295764"/>
      <w:bookmarkStart w:id="1410" w:name="_Toc94261477"/>
      <w:bookmarkStart w:id="1411" w:name="_Toc104199132"/>
      <w:bookmarkStart w:id="1412" w:name="_Toc104489568"/>
      <w:bookmarkStart w:id="1413" w:name="_Toc138761949"/>
      <w:r>
        <w:lastRenderedPageBreak/>
        <w:t>6.2.5.3</w:t>
      </w:r>
      <w:r w:rsidRPr="00986E88">
        <w:rPr>
          <w:noProof/>
        </w:rPr>
        <w:t>.3</w:t>
      </w:r>
      <w:r w:rsidRPr="00986E88">
        <w:rPr>
          <w:noProof/>
        </w:rPr>
        <w:tab/>
        <w:t>Standard Methods</w:t>
      </w:r>
      <w:bookmarkEnd w:id="1409"/>
      <w:bookmarkEnd w:id="1410"/>
      <w:bookmarkEnd w:id="1411"/>
      <w:bookmarkEnd w:id="1412"/>
      <w:bookmarkEnd w:id="1413"/>
    </w:p>
    <w:p w14:paraId="7DCE8EA9" w14:textId="77777777" w:rsidR="00E32AAC" w:rsidRPr="00986E88" w:rsidRDefault="00E32AAC" w:rsidP="00D208E0">
      <w:pPr>
        <w:pStyle w:val="6"/>
        <w:rPr>
          <w:noProof/>
        </w:rPr>
      </w:pPr>
      <w:bookmarkStart w:id="1414" w:name="_Toc104199133"/>
      <w:bookmarkStart w:id="1415" w:name="_Toc104489569"/>
      <w:bookmarkStart w:id="1416" w:name="_Toc138761950"/>
      <w:r>
        <w:t>6.2.5.3.3</w:t>
      </w:r>
      <w:r w:rsidRPr="00986E88">
        <w:rPr>
          <w:noProof/>
        </w:rPr>
        <w:t>.1</w:t>
      </w:r>
      <w:r w:rsidRPr="00986E88">
        <w:rPr>
          <w:noProof/>
        </w:rPr>
        <w:tab/>
        <w:t>POST</w:t>
      </w:r>
      <w:bookmarkEnd w:id="1414"/>
      <w:bookmarkEnd w:id="1415"/>
      <w:bookmarkEnd w:id="141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7" w:name="_Toc89295765"/>
      <w:bookmarkStart w:id="1418" w:name="_Toc94261478"/>
      <w:bookmarkStart w:id="1419" w:name="_Toc104199134"/>
      <w:bookmarkStart w:id="1420" w:name="_Toc104489570"/>
      <w:bookmarkStart w:id="1421" w:name="_Toc138761951"/>
      <w:r>
        <w:t>6.2.6</w:t>
      </w:r>
      <w:r>
        <w:tab/>
        <w:t>Data Model</w:t>
      </w:r>
      <w:bookmarkEnd w:id="1417"/>
      <w:bookmarkEnd w:id="1418"/>
      <w:bookmarkEnd w:id="1419"/>
      <w:bookmarkEnd w:id="1420"/>
      <w:bookmarkEnd w:id="1421"/>
    </w:p>
    <w:p w14:paraId="2E2F1C74" w14:textId="77777777" w:rsidR="00626335" w:rsidRDefault="00626335" w:rsidP="00626335">
      <w:pPr>
        <w:pStyle w:val="40"/>
      </w:pPr>
      <w:bookmarkStart w:id="1422" w:name="_Toc89295766"/>
      <w:bookmarkStart w:id="1423" w:name="_Toc94261479"/>
      <w:bookmarkStart w:id="1424" w:name="_Toc104199135"/>
      <w:bookmarkStart w:id="1425" w:name="_Toc104489571"/>
      <w:bookmarkStart w:id="1426" w:name="_Toc138761952"/>
      <w:r>
        <w:t>6.2.6.1</w:t>
      </w:r>
      <w:r>
        <w:tab/>
        <w:t>General</w:t>
      </w:r>
      <w:bookmarkEnd w:id="1422"/>
      <w:bookmarkEnd w:id="1423"/>
      <w:bookmarkEnd w:id="1424"/>
      <w:bookmarkEnd w:id="1425"/>
      <w:bookmarkEnd w:id="142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7" w:name="_Toc89295767"/>
      <w:bookmarkStart w:id="1428" w:name="_Toc94261480"/>
      <w:bookmarkStart w:id="1429" w:name="_Toc104199136"/>
      <w:bookmarkStart w:id="1430" w:name="_Toc104489572"/>
      <w:bookmarkStart w:id="1431"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p>
    <w:p w14:paraId="64CE2041" w14:textId="77777777" w:rsidR="00626335" w:rsidRDefault="00626335" w:rsidP="00626335">
      <w:pPr>
        <w:pStyle w:val="50"/>
      </w:pPr>
      <w:bookmarkStart w:id="1432" w:name="_Toc89295768"/>
      <w:bookmarkStart w:id="1433" w:name="_Toc94261481"/>
      <w:bookmarkStart w:id="1434" w:name="_Toc104199137"/>
      <w:bookmarkStart w:id="1435" w:name="_Toc104489573"/>
      <w:bookmarkStart w:id="1436" w:name="_Toc138761954"/>
      <w:r>
        <w:t>6.2.6.2.1</w:t>
      </w:r>
      <w:r>
        <w:tab/>
        <w:t>Introduction</w:t>
      </w:r>
      <w:bookmarkEnd w:id="1432"/>
      <w:bookmarkEnd w:id="1433"/>
      <w:bookmarkEnd w:id="1434"/>
      <w:bookmarkEnd w:id="1435"/>
      <w:bookmarkEnd w:id="143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7" w:name="_Toc89295769"/>
      <w:bookmarkStart w:id="1438" w:name="_Toc94261482"/>
      <w:bookmarkStart w:id="1439" w:name="_Toc104199138"/>
      <w:bookmarkStart w:id="1440" w:name="_Toc104489574"/>
      <w:bookmarkStart w:id="1441" w:name="_Toc138761955"/>
      <w:r>
        <w:lastRenderedPageBreak/>
        <w:t>6.2.6.2.2</w:t>
      </w:r>
      <w:r>
        <w:tab/>
        <w:t>Type TscAppSessionContextData</w:t>
      </w:r>
      <w:bookmarkEnd w:id="1437"/>
      <w:bookmarkEnd w:id="1438"/>
      <w:bookmarkEnd w:id="1439"/>
      <w:bookmarkEnd w:id="1440"/>
      <w:bookmarkEnd w:id="144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2" w:name="_Toc89295770"/>
      <w:bookmarkStart w:id="1443" w:name="_Toc94261483"/>
      <w:bookmarkStart w:id="1444" w:name="_Toc104199139"/>
      <w:bookmarkStart w:id="1445" w:name="_Toc104489575"/>
      <w:bookmarkStart w:id="1446" w:name="_Toc138761956"/>
      <w:r>
        <w:t>6.2.6.2.3</w:t>
      </w:r>
      <w:r>
        <w:tab/>
      </w:r>
      <w:bookmarkStart w:id="1447" w:name="_Toc28012460"/>
      <w:bookmarkStart w:id="1448" w:name="_Toc36038418"/>
      <w:bookmarkStart w:id="1449" w:name="_Toc45133688"/>
      <w:bookmarkStart w:id="1450" w:name="_Toc51762442"/>
      <w:bookmarkStart w:id="1451" w:name="_Toc59017014"/>
      <w:bookmarkStart w:id="1452" w:name="_Toc68168179"/>
      <w:r>
        <w:t>Type EventsSubscReqData</w:t>
      </w:r>
      <w:bookmarkEnd w:id="1442"/>
      <w:bookmarkEnd w:id="1443"/>
      <w:bookmarkEnd w:id="1444"/>
      <w:bookmarkEnd w:id="1445"/>
      <w:bookmarkEnd w:id="1446"/>
      <w:bookmarkEnd w:id="1447"/>
      <w:bookmarkEnd w:id="1448"/>
      <w:bookmarkEnd w:id="1449"/>
      <w:bookmarkEnd w:id="1450"/>
      <w:bookmarkEnd w:id="1451"/>
      <w:bookmarkEnd w:id="145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3" w:name="_Toc89295771"/>
      <w:bookmarkStart w:id="1454" w:name="_Toc94261484"/>
      <w:bookmarkStart w:id="1455" w:name="_Toc104199140"/>
      <w:bookmarkStart w:id="1456" w:name="_Toc104489576"/>
      <w:bookmarkStart w:id="1457" w:name="_Toc138761957"/>
      <w:r>
        <w:lastRenderedPageBreak/>
        <w:t>6.2.6.2.</w:t>
      </w:r>
      <w:r w:rsidR="005E4FD4">
        <w:t>4</w:t>
      </w:r>
      <w:r>
        <w:tab/>
        <w:t>Type TscAppSessionContextUpdateData</w:t>
      </w:r>
      <w:bookmarkEnd w:id="1453"/>
      <w:bookmarkEnd w:id="1454"/>
      <w:bookmarkEnd w:id="1455"/>
      <w:bookmarkEnd w:id="1456"/>
      <w:bookmarkEnd w:id="145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8" w:name="_Toc89295772"/>
      <w:bookmarkStart w:id="1459" w:name="_Toc94261485"/>
      <w:bookmarkStart w:id="1460" w:name="_Toc104199141"/>
      <w:bookmarkStart w:id="1461" w:name="_Toc104489577"/>
      <w:bookmarkStart w:id="1462" w:name="_Toc138761958"/>
      <w:r>
        <w:t>6.2.6.2.</w:t>
      </w:r>
      <w:r w:rsidR="005E4FD4">
        <w:t>5</w:t>
      </w:r>
      <w:r>
        <w:tab/>
        <w:t>Type EventsSubscReqDataRm</w:t>
      </w:r>
      <w:bookmarkEnd w:id="1458"/>
      <w:bookmarkEnd w:id="1459"/>
      <w:bookmarkEnd w:id="1460"/>
      <w:bookmarkEnd w:id="1461"/>
      <w:bookmarkEnd w:id="14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3" w:name="_Toc28012463"/>
      <w:bookmarkStart w:id="1464" w:name="_Toc36038421"/>
      <w:bookmarkStart w:id="1465" w:name="_Toc45133691"/>
      <w:bookmarkStart w:id="1466" w:name="_Toc51762445"/>
      <w:bookmarkStart w:id="1467" w:name="_Toc59017017"/>
      <w:bookmarkStart w:id="1468" w:name="_Toc68168182"/>
      <w:bookmarkStart w:id="1469" w:name="_Toc89295773"/>
      <w:bookmarkStart w:id="1470" w:name="_Toc94261486"/>
      <w:bookmarkStart w:id="1471" w:name="_Toc104199142"/>
      <w:bookmarkStart w:id="1472" w:name="_Toc104489578"/>
      <w:bookmarkStart w:id="1473" w:name="_Toc138761959"/>
      <w:r>
        <w:t>6.2.6.2.</w:t>
      </w:r>
      <w:r w:rsidR="005E4FD4">
        <w:t>6</w:t>
      </w:r>
      <w:r>
        <w:tab/>
        <w:t>Type EventsNotification</w:t>
      </w:r>
      <w:bookmarkEnd w:id="1463"/>
      <w:bookmarkEnd w:id="1464"/>
      <w:bookmarkEnd w:id="1465"/>
      <w:bookmarkEnd w:id="1466"/>
      <w:bookmarkEnd w:id="1467"/>
      <w:bookmarkEnd w:id="1468"/>
      <w:bookmarkEnd w:id="1469"/>
      <w:bookmarkEnd w:id="1470"/>
      <w:bookmarkEnd w:id="1471"/>
      <w:bookmarkEnd w:id="1472"/>
      <w:bookmarkEnd w:id="14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4" w:name="_Toc104199143"/>
      <w:bookmarkStart w:id="1475" w:name="_Toc104489579"/>
      <w:bookmarkStart w:id="1476" w:name="_Toc138761960"/>
      <w:r>
        <w:t>6.2.6.2.</w:t>
      </w:r>
      <w:r w:rsidR="00251BD2">
        <w:rPr>
          <w:lang w:eastAsia="zh-CN"/>
        </w:rPr>
        <w:t>7</w:t>
      </w:r>
      <w:r>
        <w:tab/>
        <w:t>Type EventNotification</w:t>
      </w:r>
      <w:bookmarkEnd w:id="1474"/>
      <w:bookmarkEnd w:id="1475"/>
      <w:bookmarkEnd w:id="14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7" w:name="_Toc89295774"/>
      <w:bookmarkStart w:id="1478" w:name="_Toc94261487"/>
      <w:bookmarkStart w:id="1479" w:name="_Toc104199144"/>
      <w:bookmarkStart w:id="1480" w:name="_Toc104489580"/>
      <w:bookmarkStart w:id="1481"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7"/>
      <w:bookmarkEnd w:id="1478"/>
      <w:bookmarkEnd w:id="1479"/>
      <w:bookmarkEnd w:id="1480"/>
      <w:bookmarkEnd w:id="1481"/>
    </w:p>
    <w:p w14:paraId="570D8449" w14:textId="77777777" w:rsidR="00626335" w:rsidRPr="00384E92" w:rsidRDefault="00626335" w:rsidP="00626335">
      <w:pPr>
        <w:pStyle w:val="50"/>
      </w:pPr>
      <w:bookmarkStart w:id="1482" w:name="_Toc89295775"/>
      <w:bookmarkStart w:id="1483" w:name="_Toc94261488"/>
      <w:bookmarkStart w:id="1484" w:name="_Toc104199145"/>
      <w:bookmarkStart w:id="1485" w:name="_Toc104489581"/>
      <w:bookmarkStart w:id="1486" w:name="_Toc138761962"/>
      <w:r>
        <w:t>6.2.6.3.1</w:t>
      </w:r>
      <w:r w:rsidRPr="00384E92">
        <w:tab/>
        <w:t>Introduction</w:t>
      </w:r>
      <w:bookmarkEnd w:id="1482"/>
      <w:bookmarkEnd w:id="1483"/>
      <w:bookmarkEnd w:id="1484"/>
      <w:bookmarkEnd w:id="1485"/>
      <w:bookmarkEnd w:id="14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7" w:name="_Toc89295776"/>
      <w:bookmarkStart w:id="1488" w:name="_Toc94261489"/>
      <w:bookmarkStart w:id="1489" w:name="_Toc104199146"/>
      <w:bookmarkStart w:id="1490" w:name="_Toc104489582"/>
      <w:bookmarkStart w:id="1491" w:name="_Toc138761963"/>
      <w:r>
        <w:lastRenderedPageBreak/>
        <w:t>6.2.6.3.2</w:t>
      </w:r>
      <w:r w:rsidRPr="00384E92">
        <w:tab/>
        <w:t>Simple data types</w:t>
      </w:r>
      <w:bookmarkEnd w:id="1487"/>
      <w:bookmarkEnd w:id="1488"/>
      <w:bookmarkEnd w:id="1489"/>
      <w:bookmarkEnd w:id="1490"/>
      <w:bookmarkEnd w:id="14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2" w:name="_Toc89295777"/>
      <w:bookmarkStart w:id="1493" w:name="_Toc94261490"/>
      <w:bookmarkStart w:id="1494" w:name="_Toc104199147"/>
      <w:bookmarkStart w:id="1495" w:name="_Toc104489583"/>
      <w:bookmarkStart w:id="1496" w:name="_Toc138761964"/>
      <w:r>
        <w:t>6.2.6.3.3</w:t>
      </w:r>
      <w:r w:rsidRPr="00BC662F">
        <w:tab/>
        <w:t xml:space="preserve">Enumeration: </w:t>
      </w:r>
      <w:r>
        <w:t>TscEvent</w:t>
      </w:r>
      <w:bookmarkEnd w:id="1492"/>
      <w:bookmarkEnd w:id="1493"/>
      <w:bookmarkEnd w:id="1494"/>
      <w:bookmarkEnd w:id="1495"/>
      <w:bookmarkEnd w:id="14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7" w:name="_Toc89295778"/>
      <w:bookmarkStart w:id="1498" w:name="_Toc94261491"/>
      <w:bookmarkStart w:id="1499" w:name="_Toc104199148"/>
      <w:bookmarkStart w:id="1500" w:name="_Toc104489584"/>
      <w:bookmarkStart w:id="1501" w:name="_Toc138761965"/>
      <w:r>
        <w:t>6.2.7</w:t>
      </w:r>
      <w:r>
        <w:tab/>
        <w:t>Error Handling</w:t>
      </w:r>
      <w:bookmarkEnd w:id="1497"/>
      <w:bookmarkEnd w:id="1498"/>
      <w:bookmarkEnd w:id="1499"/>
      <w:bookmarkEnd w:id="1500"/>
      <w:bookmarkEnd w:id="1501"/>
    </w:p>
    <w:p w14:paraId="592D497B" w14:textId="77777777" w:rsidR="00E9110E" w:rsidRPr="00971458" w:rsidRDefault="00E9110E" w:rsidP="00E9110E">
      <w:pPr>
        <w:pStyle w:val="40"/>
      </w:pPr>
      <w:bookmarkStart w:id="1502" w:name="_Toc89295779"/>
      <w:bookmarkStart w:id="1503" w:name="_Toc94261492"/>
      <w:bookmarkStart w:id="1504" w:name="_Toc104199149"/>
      <w:bookmarkStart w:id="1505" w:name="_Toc104489585"/>
      <w:bookmarkStart w:id="1506" w:name="_Toc138761966"/>
      <w:r w:rsidRPr="00971458">
        <w:t>6.</w:t>
      </w:r>
      <w:r>
        <w:t>2</w:t>
      </w:r>
      <w:r w:rsidRPr="00971458">
        <w:t>.7.1</w:t>
      </w:r>
      <w:r w:rsidRPr="00971458">
        <w:tab/>
        <w:t>General</w:t>
      </w:r>
      <w:bookmarkEnd w:id="1502"/>
      <w:bookmarkEnd w:id="1503"/>
      <w:bookmarkEnd w:id="1504"/>
      <w:bookmarkEnd w:id="1505"/>
      <w:bookmarkEnd w:id="15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7" w:name="_Toc89295780"/>
      <w:bookmarkStart w:id="1508" w:name="_Toc94261493"/>
      <w:bookmarkStart w:id="1509" w:name="_Toc104199150"/>
      <w:bookmarkStart w:id="1510" w:name="_Toc104489586"/>
      <w:bookmarkStart w:id="1511" w:name="_Toc138761967"/>
      <w:r>
        <w:t>6.2</w:t>
      </w:r>
      <w:r w:rsidRPr="00971458">
        <w:t>.7.2</w:t>
      </w:r>
      <w:r w:rsidRPr="00971458">
        <w:tab/>
        <w:t>Protocol Errors</w:t>
      </w:r>
      <w:bookmarkEnd w:id="1507"/>
      <w:bookmarkEnd w:id="1508"/>
      <w:bookmarkEnd w:id="1509"/>
      <w:bookmarkEnd w:id="1510"/>
      <w:bookmarkEnd w:id="15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2" w:name="_Toc89295781"/>
      <w:bookmarkStart w:id="1513" w:name="_Toc94261494"/>
      <w:bookmarkStart w:id="1514" w:name="_Toc104199151"/>
      <w:bookmarkStart w:id="1515" w:name="_Toc104489587"/>
      <w:bookmarkStart w:id="1516" w:name="_Toc138761968"/>
      <w:r>
        <w:t>6.2.7.3</w:t>
      </w:r>
      <w:r>
        <w:tab/>
        <w:t>Application Errors</w:t>
      </w:r>
      <w:bookmarkEnd w:id="1512"/>
      <w:bookmarkEnd w:id="1513"/>
      <w:bookmarkEnd w:id="1514"/>
      <w:bookmarkEnd w:id="1515"/>
      <w:bookmarkEnd w:id="15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7" w:name="_Toc89295782"/>
      <w:bookmarkStart w:id="1518" w:name="_Toc94261495"/>
      <w:bookmarkStart w:id="1519" w:name="_Toc104199152"/>
      <w:bookmarkStart w:id="1520" w:name="_Toc104489588"/>
      <w:bookmarkStart w:id="1521" w:name="_Toc138761969"/>
      <w:r>
        <w:t>6.2.8</w:t>
      </w:r>
      <w:r w:rsidRPr="0023018E">
        <w:rPr>
          <w:lang w:eastAsia="zh-CN"/>
        </w:rPr>
        <w:tab/>
        <w:t>Feature negotiation</w:t>
      </w:r>
      <w:bookmarkEnd w:id="1517"/>
      <w:bookmarkEnd w:id="1518"/>
      <w:bookmarkEnd w:id="1519"/>
      <w:bookmarkEnd w:id="1520"/>
      <w:bookmarkEnd w:id="15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2" w:name="_Toc89295783"/>
      <w:bookmarkStart w:id="1523" w:name="_Toc94261496"/>
      <w:bookmarkStart w:id="1524" w:name="_Toc104199153"/>
      <w:bookmarkStart w:id="1525" w:name="_Toc104489589"/>
      <w:bookmarkStart w:id="1526" w:name="_Toc138761970"/>
      <w:r>
        <w:t>6.2.9</w:t>
      </w:r>
      <w:r w:rsidRPr="001E7573">
        <w:tab/>
        <w:t>Security</w:t>
      </w:r>
      <w:bookmarkEnd w:id="1522"/>
      <w:bookmarkEnd w:id="1523"/>
      <w:bookmarkEnd w:id="1524"/>
      <w:bookmarkEnd w:id="1525"/>
      <w:bookmarkEnd w:id="15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7" w:name="_Toc104199154"/>
      <w:bookmarkStart w:id="1528" w:name="_Toc104489590"/>
      <w:bookmarkStart w:id="1529" w:name="_Toc138761971"/>
      <w:r>
        <w:t>6.3</w:t>
      </w:r>
      <w:r>
        <w:tab/>
        <w:t>Ntsctsf_ASTI Service API</w:t>
      </w:r>
      <w:bookmarkEnd w:id="1527"/>
      <w:bookmarkEnd w:id="1528"/>
      <w:bookmarkEnd w:id="1529"/>
    </w:p>
    <w:p w14:paraId="3D1F7046" w14:textId="77777777" w:rsidR="000A047E" w:rsidRDefault="000A047E" w:rsidP="000A047E">
      <w:pPr>
        <w:pStyle w:val="30"/>
      </w:pPr>
      <w:bookmarkStart w:id="1530" w:name="_Toc104199155"/>
      <w:bookmarkStart w:id="1531" w:name="_Toc104489591"/>
      <w:bookmarkStart w:id="1532" w:name="_Toc138761972"/>
      <w:r>
        <w:t>6.3.1</w:t>
      </w:r>
      <w:r>
        <w:tab/>
        <w:t>Introduction</w:t>
      </w:r>
      <w:bookmarkEnd w:id="1530"/>
      <w:bookmarkEnd w:id="1531"/>
      <w:bookmarkEnd w:id="15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3" w:name="_Toc104199156"/>
      <w:bookmarkStart w:id="1534" w:name="_Toc104489592"/>
      <w:bookmarkStart w:id="1535" w:name="_Toc138761973"/>
      <w:r>
        <w:lastRenderedPageBreak/>
        <w:t>6.3.2</w:t>
      </w:r>
      <w:r>
        <w:tab/>
        <w:t>Usage of HTTP</w:t>
      </w:r>
      <w:bookmarkEnd w:id="1533"/>
      <w:bookmarkEnd w:id="1534"/>
      <w:bookmarkEnd w:id="1535"/>
    </w:p>
    <w:p w14:paraId="6C94B434" w14:textId="77777777" w:rsidR="000A047E" w:rsidRPr="000C5200" w:rsidRDefault="000A047E" w:rsidP="000A047E">
      <w:pPr>
        <w:pStyle w:val="40"/>
      </w:pPr>
      <w:bookmarkStart w:id="1536" w:name="_Toc104199157"/>
      <w:bookmarkStart w:id="1537" w:name="_Toc104489593"/>
      <w:bookmarkStart w:id="1538" w:name="_Toc138761974"/>
      <w:r>
        <w:t>6.3.2.1</w:t>
      </w:r>
      <w:r>
        <w:tab/>
        <w:t>General</w:t>
      </w:r>
      <w:bookmarkEnd w:id="1536"/>
      <w:bookmarkEnd w:id="1537"/>
      <w:bookmarkEnd w:id="15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9" w:name="_Toc104199158"/>
      <w:bookmarkStart w:id="1540" w:name="_Toc104489594"/>
      <w:bookmarkStart w:id="1541" w:name="_Toc138761975"/>
      <w:r>
        <w:t>6.3.2.2</w:t>
      </w:r>
      <w:r>
        <w:tab/>
        <w:t>HTTP standard headers</w:t>
      </w:r>
      <w:bookmarkEnd w:id="1539"/>
      <w:bookmarkEnd w:id="1540"/>
      <w:bookmarkEnd w:id="1541"/>
    </w:p>
    <w:p w14:paraId="7A9B25F0" w14:textId="77777777" w:rsidR="000A047E" w:rsidRDefault="000A047E" w:rsidP="000A047E">
      <w:pPr>
        <w:pStyle w:val="50"/>
        <w:rPr>
          <w:lang w:eastAsia="zh-CN"/>
        </w:rPr>
      </w:pPr>
      <w:bookmarkStart w:id="1542" w:name="_Toc104199159"/>
      <w:bookmarkStart w:id="1543" w:name="_Toc104489595"/>
      <w:bookmarkStart w:id="1544" w:name="_Toc138761976"/>
      <w:r>
        <w:t>6.3.2.2.1</w:t>
      </w:r>
      <w:r>
        <w:rPr>
          <w:rFonts w:hint="eastAsia"/>
          <w:lang w:eastAsia="zh-CN"/>
        </w:rPr>
        <w:tab/>
      </w:r>
      <w:r>
        <w:rPr>
          <w:lang w:eastAsia="zh-CN"/>
        </w:rPr>
        <w:t>General</w:t>
      </w:r>
      <w:bookmarkEnd w:id="1542"/>
      <w:bookmarkEnd w:id="1543"/>
      <w:bookmarkEnd w:id="15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5" w:name="_Toc104199160"/>
      <w:bookmarkStart w:id="1546" w:name="_Toc104489596"/>
      <w:bookmarkStart w:id="1547" w:name="_Toc138761977"/>
      <w:r>
        <w:t>6.3.2.2.2</w:t>
      </w:r>
      <w:r>
        <w:tab/>
        <w:t>Content type</w:t>
      </w:r>
      <w:bookmarkEnd w:id="1545"/>
      <w:bookmarkEnd w:id="1546"/>
      <w:bookmarkEnd w:id="15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8" w:name="_Toc104199161"/>
      <w:bookmarkStart w:id="1549" w:name="_Toc104489597"/>
      <w:bookmarkStart w:id="1550" w:name="_Toc138761978"/>
      <w:r>
        <w:t>6.3.2.3</w:t>
      </w:r>
      <w:r>
        <w:tab/>
        <w:t>HTTP custom headers</w:t>
      </w:r>
      <w:bookmarkEnd w:id="1548"/>
      <w:bookmarkEnd w:id="1549"/>
      <w:bookmarkEnd w:id="15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1" w:name="_Toc104199162"/>
      <w:bookmarkStart w:id="1552" w:name="_Toc104489598"/>
      <w:bookmarkStart w:id="1553" w:name="_Toc138761979"/>
      <w:r>
        <w:t>6.3.3</w:t>
      </w:r>
      <w:r>
        <w:tab/>
        <w:t>Resources</w:t>
      </w:r>
      <w:bookmarkEnd w:id="1551"/>
      <w:bookmarkEnd w:id="1552"/>
      <w:bookmarkEnd w:id="1553"/>
    </w:p>
    <w:p w14:paraId="1290669C" w14:textId="77777777" w:rsidR="000A047E" w:rsidRDefault="000A047E" w:rsidP="000A047E">
      <w:pPr>
        <w:pStyle w:val="40"/>
      </w:pPr>
      <w:bookmarkStart w:id="1554" w:name="_Toc104199163"/>
      <w:bookmarkStart w:id="1555" w:name="_Toc104489599"/>
      <w:bookmarkStart w:id="1556" w:name="_Toc138761980"/>
      <w:r>
        <w:t>6.3.3.1</w:t>
      </w:r>
      <w:r>
        <w:tab/>
        <w:t>Overview</w:t>
      </w:r>
      <w:bookmarkEnd w:id="1554"/>
      <w:bookmarkEnd w:id="1555"/>
      <w:bookmarkEnd w:id="15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64056986"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7" w:name="_Toc104199164"/>
      <w:bookmarkStart w:id="1558" w:name="_Toc104489600"/>
      <w:bookmarkStart w:id="1559" w:name="_Toc138761981"/>
      <w:r>
        <w:t>6.3.3.2</w:t>
      </w:r>
      <w:r>
        <w:tab/>
        <w:t xml:space="preserve">Resource: </w:t>
      </w:r>
      <w:r>
        <w:rPr>
          <w:lang w:eastAsia="zh-CN"/>
        </w:rPr>
        <w:t>ASTI Configurations</w:t>
      </w:r>
      <w:bookmarkEnd w:id="1557"/>
      <w:bookmarkEnd w:id="1558"/>
      <w:bookmarkEnd w:id="1559"/>
    </w:p>
    <w:p w14:paraId="37C2C402" w14:textId="77777777" w:rsidR="000A047E" w:rsidRDefault="000A047E" w:rsidP="000A047E">
      <w:pPr>
        <w:pStyle w:val="50"/>
      </w:pPr>
      <w:bookmarkStart w:id="1560" w:name="_Toc104199165"/>
      <w:bookmarkStart w:id="1561" w:name="_Toc104489601"/>
      <w:bookmarkStart w:id="1562" w:name="_Toc138761982"/>
      <w:r>
        <w:t>6.3.3.2.1</w:t>
      </w:r>
      <w:r>
        <w:tab/>
        <w:t>Description</w:t>
      </w:r>
      <w:bookmarkEnd w:id="1560"/>
      <w:bookmarkEnd w:id="1561"/>
      <w:bookmarkEnd w:id="15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3" w:name="_Toc104199166"/>
      <w:bookmarkStart w:id="1564" w:name="_Toc104489602"/>
      <w:bookmarkStart w:id="1565" w:name="_Toc138761983"/>
      <w:r>
        <w:t>6.3.3.2.2</w:t>
      </w:r>
      <w:r>
        <w:tab/>
        <w:t>Resource Definition</w:t>
      </w:r>
      <w:bookmarkEnd w:id="1563"/>
      <w:bookmarkEnd w:id="1564"/>
      <w:bookmarkEnd w:id="15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6" w:name="_Toc104199167"/>
      <w:bookmarkStart w:id="1567" w:name="_Toc104489603"/>
      <w:bookmarkStart w:id="1568" w:name="_Toc138761984"/>
      <w:r>
        <w:lastRenderedPageBreak/>
        <w:t>6.3.3.2.3</w:t>
      </w:r>
      <w:r>
        <w:tab/>
        <w:t>Resource Standard Methods</w:t>
      </w:r>
      <w:bookmarkEnd w:id="1566"/>
      <w:bookmarkEnd w:id="1567"/>
      <w:bookmarkEnd w:id="1568"/>
    </w:p>
    <w:p w14:paraId="0F1C6FEA" w14:textId="77777777" w:rsidR="000A047E" w:rsidRPr="00384E92" w:rsidRDefault="000A047E" w:rsidP="000A047E">
      <w:pPr>
        <w:pStyle w:val="6"/>
      </w:pPr>
      <w:bookmarkStart w:id="1569" w:name="_Toc104199168"/>
      <w:bookmarkStart w:id="1570" w:name="_Toc104489604"/>
      <w:bookmarkStart w:id="1571" w:name="_Toc138761985"/>
      <w:r>
        <w:t>6.3.3.2.3</w:t>
      </w:r>
      <w:r w:rsidRPr="00384E92">
        <w:t>.1</w:t>
      </w:r>
      <w:r w:rsidRPr="00384E92">
        <w:tab/>
      </w:r>
      <w:r>
        <w:t>POST</w:t>
      </w:r>
      <w:bookmarkEnd w:id="1569"/>
      <w:bookmarkEnd w:id="1570"/>
      <w:bookmarkEnd w:id="15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2" w:name="_Toc104199169"/>
      <w:bookmarkStart w:id="1573" w:name="_Toc104489605"/>
      <w:bookmarkStart w:id="1574" w:name="_Toc138761986"/>
      <w:r>
        <w:t>6.3.3.2</w:t>
      </w:r>
      <w:r w:rsidRPr="00CB7E9F">
        <w:t>.4</w:t>
      </w:r>
      <w:r w:rsidRPr="00CB7E9F">
        <w:tab/>
        <w:t>Resource Custom Operations</w:t>
      </w:r>
      <w:bookmarkEnd w:id="1572"/>
      <w:bookmarkEnd w:id="1573"/>
      <w:bookmarkEnd w:id="1574"/>
    </w:p>
    <w:p w14:paraId="0B3CD985" w14:textId="77777777" w:rsidR="000A047E" w:rsidRDefault="000A047E" w:rsidP="000A047E">
      <w:pPr>
        <w:pStyle w:val="6"/>
      </w:pPr>
      <w:bookmarkStart w:id="1575" w:name="_Toc104199170"/>
      <w:bookmarkStart w:id="1576" w:name="_Toc104489606"/>
      <w:bookmarkStart w:id="1577" w:name="_Toc138761987"/>
      <w:r>
        <w:t>6.3.3.2.4.1</w:t>
      </w:r>
      <w:r>
        <w:tab/>
        <w:t>Overview</w:t>
      </w:r>
      <w:bookmarkEnd w:id="1575"/>
      <w:bookmarkEnd w:id="1576"/>
      <w:bookmarkEnd w:id="157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8" w:name="_Toc104199171"/>
      <w:bookmarkStart w:id="1579" w:name="_Toc104489607"/>
      <w:bookmarkStart w:id="1580" w:name="_Toc138761988"/>
      <w:r>
        <w:t>6.3.3.2</w:t>
      </w:r>
      <w:r w:rsidRPr="00A94431">
        <w:t>.4.2</w:t>
      </w:r>
      <w:r>
        <w:tab/>
        <w:t>Operation: retrieve</w:t>
      </w:r>
      <w:bookmarkEnd w:id="1578"/>
      <w:bookmarkEnd w:id="1579"/>
      <w:bookmarkEnd w:id="1580"/>
    </w:p>
    <w:p w14:paraId="7EDF76D6" w14:textId="77777777" w:rsidR="000A047E" w:rsidRPr="00A94431" w:rsidRDefault="000A047E" w:rsidP="000A047E">
      <w:pPr>
        <w:pStyle w:val="7"/>
      </w:pPr>
      <w:bookmarkStart w:id="1581" w:name="_Toc104199172"/>
      <w:bookmarkStart w:id="1582" w:name="_Toc104489608"/>
      <w:bookmarkStart w:id="1583" w:name="_Toc138761989"/>
      <w:r>
        <w:t>6.3.3.2</w:t>
      </w:r>
      <w:r w:rsidRPr="00A94431">
        <w:t>.4.2.1</w:t>
      </w:r>
      <w:r w:rsidRPr="00A94431">
        <w:tab/>
        <w:t>Description</w:t>
      </w:r>
      <w:bookmarkEnd w:id="1581"/>
      <w:bookmarkEnd w:id="1582"/>
      <w:bookmarkEnd w:id="1583"/>
    </w:p>
    <w:p w14:paraId="5DDEDC9D" w14:textId="77777777" w:rsidR="000A047E" w:rsidRDefault="000A047E" w:rsidP="000A047E">
      <w:pPr>
        <w:pStyle w:val="7"/>
      </w:pPr>
      <w:bookmarkStart w:id="1584" w:name="_Toc104199173"/>
      <w:bookmarkStart w:id="1585" w:name="_Toc104489609"/>
      <w:bookmarkStart w:id="1586" w:name="_Toc138761990"/>
      <w:r>
        <w:t>6.3.3.2</w:t>
      </w:r>
      <w:r w:rsidRPr="0046632B">
        <w:t>.4.2</w:t>
      </w:r>
      <w:r>
        <w:t>.2</w:t>
      </w:r>
      <w:r>
        <w:tab/>
        <w:t>Operation Definition</w:t>
      </w:r>
      <w:bookmarkEnd w:id="1584"/>
      <w:bookmarkEnd w:id="1585"/>
      <w:bookmarkEnd w:id="158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7" w:name="_Toc104199174"/>
      <w:bookmarkStart w:id="1588" w:name="_Toc104489610"/>
      <w:bookmarkStart w:id="1589" w:name="_Toc138761991"/>
      <w:r>
        <w:t>6.3.3.3</w:t>
      </w:r>
      <w:r>
        <w:tab/>
        <w:t xml:space="preserve">Resource: Individual </w:t>
      </w:r>
      <w:r>
        <w:rPr>
          <w:lang w:eastAsia="zh-CN"/>
        </w:rPr>
        <w:t>ASTI Configuration</w:t>
      </w:r>
      <w:bookmarkEnd w:id="1587"/>
      <w:bookmarkEnd w:id="1588"/>
      <w:bookmarkEnd w:id="1589"/>
    </w:p>
    <w:p w14:paraId="2FB3FFF3" w14:textId="77777777" w:rsidR="000A047E" w:rsidRDefault="000A047E" w:rsidP="000A047E">
      <w:pPr>
        <w:pStyle w:val="50"/>
      </w:pPr>
      <w:bookmarkStart w:id="1590" w:name="_Toc104199175"/>
      <w:bookmarkStart w:id="1591" w:name="_Toc104489611"/>
      <w:bookmarkStart w:id="1592" w:name="_Toc138761992"/>
      <w:r>
        <w:t>6.3.3.3.1</w:t>
      </w:r>
      <w:r>
        <w:tab/>
        <w:t>Description</w:t>
      </w:r>
      <w:bookmarkEnd w:id="1590"/>
      <w:bookmarkEnd w:id="1591"/>
      <w:bookmarkEnd w:id="15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3" w:name="_Toc104199176"/>
      <w:bookmarkStart w:id="1594" w:name="_Toc104489612"/>
      <w:bookmarkStart w:id="1595" w:name="_Toc138761993"/>
      <w:r>
        <w:t>6.3.3.3.2</w:t>
      </w:r>
      <w:r>
        <w:tab/>
        <w:t>Resource Definition</w:t>
      </w:r>
      <w:bookmarkEnd w:id="1593"/>
      <w:bookmarkEnd w:id="1594"/>
      <w:bookmarkEnd w:id="159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6" w:name="_Toc104199177"/>
      <w:bookmarkStart w:id="1597" w:name="_Toc104489613"/>
      <w:bookmarkStart w:id="1598" w:name="_Toc138761994"/>
      <w:r>
        <w:t>6.3.3.3.3</w:t>
      </w:r>
      <w:r>
        <w:tab/>
        <w:t>Resource Standard Methods</w:t>
      </w:r>
      <w:bookmarkEnd w:id="1596"/>
      <w:bookmarkEnd w:id="1597"/>
      <w:bookmarkEnd w:id="1598"/>
    </w:p>
    <w:p w14:paraId="5C036F3C" w14:textId="77777777" w:rsidR="000A047E" w:rsidRDefault="000A047E" w:rsidP="000A047E">
      <w:pPr>
        <w:pStyle w:val="6"/>
      </w:pPr>
      <w:bookmarkStart w:id="1599" w:name="_Toc104199178"/>
      <w:bookmarkStart w:id="1600" w:name="_Toc104489614"/>
      <w:bookmarkStart w:id="1601" w:name="_Toc138761995"/>
      <w:r>
        <w:t>6.3.3.3.3.2</w:t>
      </w:r>
      <w:r>
        <w:tab/>
        <w:t>PUT</w:t>
      </w:r>
      <w:bookmarkEnd w:id="1599"/>
      <w:bookmarkEnd w:id="1600"/>
      <w:bookmarkEnd w:id="160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2" w:name="_Toc104199179"/>
      <w:bookmarkStart w:id="1603" w:name="_Toc104489615"/>
      <w:bookmarkStart w:id="1604" w:name="_Toc138761996"/>
      <w:r>
        <w:t>6.3.3.3.3.3</w:t>
      </w:r>
      <w:r>
        <w:tab/>
        <w:t>DELETE</w:t>
      </w:r>
      <w:bookmarkEnd w:id="1602"/>
      <w:bookmarkEnd w:id="1603"/>
      <w:bookmarkEnd w:id="160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5" w:name="_Toc104199180"/>
      <w:bookmarkStart w:id="1606" w:name="_Toc104489616"/>
      <w:bookmarkStart w:id="1607" w:name="_Toc138761997"/>
      <w:r>
        <w:t>6.3.3.3</w:t>
      </w:r>
      <w:r w:rsidRPr="00AA2E4A">
        <w:t>.4</w:t>
      </w:r>
      <w:r w:rsidRPr="00AA2E4A">
        <w:tab/>
        <w:t>Resource Custom Operations</w:t>
      </w:r>
      <w:bookmarkEnd w:id="1605"/>
      <w:bookmarkEnd w:id="1606"/>
      <w:bookmarkEnd w:id="160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8" w:name="_Toc104199181"/>
      <w:bookmarkStart w:id="1609" w:name="_Toc104489617"/>
      <w:bookmarkStart w:id="1610" w:name="_Toc138761998"/>
      <w:r>
        <w:t>6.3.4</w:t>
      </w:r>
      <w:r>
        <w:tab/>
        <w:t>Custom Operations without associated resources</w:t>
      </w:r>
      <w:bookmarkEnd w:id="1608"/>
      <w:bookmarkEnd w:id="1609"/>
      <w:bookmarkEnd w:id="161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1" w:name="_Toc104199182"/>
      <w:bookmarkStart w:id="1612" w:name="_Toc104489618"/>
      <w:bookmarkStart w:id="1613" w:name="_Toc138761999"/>
      <w:r>
        <w:t>6.3.5</w:t>
      </w:r>
      <w:r>
        <w:tab/>
        <w:t>Notifications</w:t>
      </w:r>
      <w:bookmarkEnd w:id="1611"/>
      <w:bookmarkEnd w:id="1612"/>
      <w:bookmarkEnd w:id="161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4" w:name="_Toc104199183"/>
      <w:bookmarkStart w:id="1615" w:name="_Toc104489619"/>
      <w:bookmarkStart w:id="1616" w:name="_Toc138762000"/>
      <w:r>
        <w:t>6.3.6</w:t>
      </w:r>
      <w:r>
        <w:tab/>
        <w:t>Data Model</w:t>
      </w:r>
      <w:bookmarkEnd w:id="1614"/>
      <w:bookmarkEnd w:id="1615"/>
      <w:bookmarkEnd w:id="1616"/>
    </w:p>
    <w:p w14:paraId="73C92BA0" w14:textId="77777777" w:rsidR="000A047E" w:rsidRDefault="000A047E" w:rsidP="000A047E">
      <w:pPr>
        <w:pStyle w:val="40"/>
      </w:pPr>
      <w:bookmarkStart w:id="1617" w:name="_Toc104199184"/>
      <w:bookmarkStart w:id="1618" w:name="_Toc104489620"/>
      <w:bookmarkStart w:id="1619" w:name="_Toc138762001"/>
      <w:r>
        <w:t>6.3.6.1</w:t>
      </w:r>
      <w:r>
        <w:tab/>
        <w:t>General</w:t>
      </w:r>
      <w:bookmarkEnd w:id="1617"/>
      <w:bookmarkEnd w:id="1618"/>
      <w:bookmarkEnd w:id="16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0" w:name="_Toc104199185"/>
      <w:bookmarkStart w:id="1621" w:name="_Toc104489621"/>
      <w:bookmarkStart w:id="1622"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38D0F054" w14:textId="77777777" w:rsidR="000A047E" w:rsidRDefault="000A047E" w:rsidP="000A047E">
      <w:pPr>
        <w:pStyle w:val="50"/>
      </w:pPr>
      <w:bookmarkStart w:id="1623" w:name="_Toc104199186"/>
      <w:bookmarkStart w:id="1624" w:name="_Toc104489622"/>
      <w:bookmarkStart w:id="1625" w:name="_Toc138762003"/>
      <w:r>
        <w:t>6.3.6.2.1</w:t>
      </w:r>
      <w:r>
        <w:tab/>
        <w:t>Introduction</w:t>
      </w:r>
      <w:bookmarkEnd w:id="1623"/>
      <w:bookmarkEnd w:id="1624"/>
      <w:bookmarkEnd w:id="16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6" w:name="_Toc104199187"/>
      <w:bookmarkStart w:id="1627" w:name="_Toc104489623"/>
      <w:bookmarkStart w:id="1628" w:name="_Toc138762004"/>
      <w:r>
        <w:lastRenderedPageBreak/>
        <w:t>6.3.6.2.2</w:t>
      </w:r>
      <w:r>
        <w:tab/>
        <w:t>Type: AccessTimeDistributionData</w:t>
      </w:r>
      <w:bookmarkEnd w:id="1626"/>
      <w:bookmarkEnd w:id="1627"/>
      <w:bookmarkEnd w:id="16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9" w:name="_Toc104199188"/>
      <w:bookmarkStart w:id="1630" w:name="_Toc104489624"/>
      <w:bookmarkStart w:id="1631" w:name="_Toc138762005"/>
      <w:r>
        <w:t>6.3.6.2.3</w:t>
      </w:r>
      <w:r>
        <w:tab/>
        <w:t>Type: AsTimeDistributionParam</w:t>
      </w:r>
      <w:bookmarkEnd w:id="1629"/>
      <w:bookmarkEnd w:id="1630"/>
      <w:bookmarkEnd w:id="163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2" w:name="_Toc104199189"/>
      <w:bookmarkStart w:id="1633" w:name="_Toc104489625"/>
      <w:bookmarkStart w:id="1634" w:name="_Toc138762006"/>
      <w:r>
        <w:t>6.3.6.2.4</w:t>
      </w:r>
      <w:r>
        <w:tab/>
        <w:t>Type: StatusRequestData</w:t>
      </w:r>
      <w:bookmarkEnd w:id="1632"/>
      <w:bookmarkEnd w:id="1633"/>
      <w:bookmarkEnd w:id="16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5" w:name="_Toc104199190"/>
      <w:bookmarkStart w:id="1636" w:name="_Toc104489626"/>
      <w:bookmarkStart w:id="1637" w:name="_Toc138762007"/>
      <w:r>
        <w:lastRenderedPageBreak/>
        <w:t>6.3.6.2.5</w:t>
      </w:r>
      <w:r>
        <w:tab/>
        <w:t>Type: StatusResponseData</w:t>
      </w:r>
      <w:bookmarkEnd w:id="1635"/>
      <w:bookmarkEnd w:id="1636"/>
      <w:bookmarkEnd w:id="163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8" w:name="_Toc104199191"/>
      <w:bookmarkStart w:id="1639" w:name="_Toc104489627"/>
      <w:bookmarkStart w:id="1640" w:name="_Toc138762008"/>
      <w:r>
        <w:t>6.3.6.2.6</w:t>
      </w:r>
      <w:r>
        <w:tab/>
        <w:t xml:space="preserve">Type: </w:t>
      </w:r>
      <w:r>
        <w:rPr>
          <w:lang w:eastAsia="zh-CN"/>
        </w:rPr>
        <w:t>ActiveUe</w:t>
      </w:r>
      <w:bookmarkEnd w:id="1638"/>
      <w:bookmarkEnd w:id="1639"/>
      <w:bookmarkEnd w:id="164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1" w:name="_Toc104199192"/>
      <w:bookmarkStart w:id="1642" w:name="_Toc104489628"/>
      <w:bookmarkStart w:id="1643"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1"/>
      <w:bookmarkEnd w:id="1642"/>
      <w:bookmarkEnd w:id="1643"/>
    </w:p>
    <w:p w14:paraId="468AEA1B" w14:textId="77777777" w:rsidR="000A047E" w:rsidRPr="00384E92" w:rsidRDefault="000A047E" w:rsidP="000A047E">
      <w:pPr>
        <w:pStyle w:val="50"/>
      </w:pPr>
      <w:bookmarkStart w:id="1644" w:name="_Toc104199193"/>
      <w:bookmarkStart w:id="1645" w:name="_Toc104489629"/>
      <w:bookmarkStart w:id="1646" w:name="_Toc138762010"/>
      <w:r>
        <w:t>6.3.6.3.1</w:t>
      </w:r>
      <w:r w:rsidRPr="00384E92">
        <w:tab/>
        <w:t>Introduction</w:t>
      </w:r>
      <w:bookmarkEnd w:id="1644"/>
      <w:bookmarkEnd w:id="1645"/>
      <w:bookmarkEnd w:id="164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7" w:name="_Toc104199194"/>
      <w:bookmarkStart w:id="1648" w:name="_Toc104489630"/>
      <w:bookmarkStart w:id="1649" w:name="_Toc138762011"/>
      <w:r>
        <w:t>6.3.6.3.2</w:t>
      </w:r>
      <w:r w:rsidRPr="00384E92">
        <w:tab/>
        <w:t>Simple data types</w:t>
      </w:r>
      <w:bookmarkEnd w:id="1647"/>
      <w:bookmarkEnd w:id="1648"/>
      <w:bookmarkEnd w:id="16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0" w:name="_Toc104199195"/>
      <w:bookmarkStart w:id="1651" w:name="_Toc104489631"/>
      <w:bookmarkStart w:id="1652" w:name="_Toc138762012"/>
      <w:r>
        <w:lastRenderedPageBreak/>
        <w:t>6.3.7</w:t>
      </w:r>
      <w:r>
        <w:tab/>
        <w:t>Error Handling</w:t>
      </w:r>
      <w:bookmarkEnd w:id="1650"/>
      <w:bookmarkEnd w:id="1651"/>
      <w:bookmarkEnd w:id="1652"/>
    </w:p>
    <w:p w14:paraId="0A6ADE2E" w14:textId="77777777" w:rsidR="000A047E" w:rsidRPr="00971458" w:rsidRDefault="000A047E" w:rsidP="000A047E">
      <w:pPr>
        <w:pStyle w:val="40"/>
      </w:pPr>
      <w:bookmarkStart w:id="1653" w:name="_Toc104199196"/>
      <w:bookmarkStart w:id="1654" w:name="_Toc104489632"/>
      <w:bookmarkStart w:id="1655" w:name="_Toc138762013"/>
      <w:r w:rsidRPr="00971458">
        <w:t>6.</w:t>
      </w:r>
      <w:r>
        <w:t>3</w:t>
      </w:r>
      <w:r w:rsidRPr="00971458">
        <w:t>.7.1</w:t>
      </w:r>
      <w:r w:rsidRPr="00971458">
        <w:tab/>
        <w:t>General</w:t>
      </w:r>
      <w:bookmarkEnd w:id="1653"/>
      <w:bookmarkEnd w:id="1654"/>
      <w:bookmarkEnd w:id="165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6" w:name="_Toc104199197"/>
      <w:bookmarkStart w:id="1657" w:name="_Toc104489633"/>
      <w:bookmarkStart w:id="1658" w:name="_Toc138762014"/>
      <w:r w:rsidRPr="00971458">
        <w:t>6.</w:t>
      </w:r>
      <w:r>
        <w:t>3</w:t>
      </w:r>
      <w:r w:rsidRPr="00971458">
        <w:t>.7.2</w:t>
      </w:r>
      <w:r w:rsidRPr="00971458">
        <w:tab/>
        <w:t>Protocol Errors</w:t>
      </w:r>
      <w:bookmarkEnd w:id="1656"/>
      <w:bookmarkEnd w:id="1657"/>
      <w:bookmarkEnd w:id="16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9" w:name="_Toc104199198"/>
      <w:bookmarkStart w:id="1660" w:name="_Toc104489634"/>
      <w:bookmarkStart w:id="1661" w:name="_Toc138762015"/>
      <w:r>
        <w:t>6.3.7.3</w:t>
      </w:r>
      <w:r>
        <w:tab/>
        <w:t>Application Errors</w:t>
      </w:r>
      <w:bookmarkEnd w:id="1659"/>
      <w:bookmarkEnd w:id="1660"/>
      <w:bookmarkEnd w:id="16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2" w:name="_Toc104199199"/>
      <w:bookmarkStart w:id="1663" w:name="_Toc104489635"/>
      <w:bookmarkStart w:id="1664" w:name="_Toc138762016"/>
      <w:r>
        <w:t>6.3.8</w:t>
      </w:r>
      <w:r w:rsidRPr="0023018E">
        <w:rPr>
          <w:lang w:eastAsia="zh-CN"/>
        </w:rPr>
        <w:tab/>
        <w:t>Feature negotiation</w:t>
      </w:r>
      <w:bookmarkEnd w:id="1662"/>
      <w:bookmarkEnd w:id="1663"/>
      <w:bookmarkEnd w:id="16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5" w:name="_Toc104199200"/>
      <w:bookmarkStart w:id="1666" w:name="_Toc104489636"/>
      <w:bookmarkStart w:id="1667" w:name="_Toc138762017"/>
      <w:r>
        <w:t>6.3.9</w:t>
      </w:r>
      <w:r w:rsidRPr="001E7573">
        <w:tab/>
        <w:t>Security</w:t>
      </w:r>
      <w:bookmarkEnd w:id="1665"/>
      <w:bookmarkEnd w:id="1666"/>
      <w:bookmarkEnd w:id="16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8" w:name="_Toc510696650"/>
      <w:bookmarkStart w:id="1669" w:name="_Toc35971450"/>
      <w:bookmarkStart w:id="1670" w:name="_Toc67903567"/>
      <w:bookmarkStart w:id="1671" w:name="_Toc89295784"/>
      <w:bookmarkStart w:id="1672" w:name="_Toc94261497"/>
      <w:bookmarkStart w:id="1673" w:name="_Toc104199201"/>
      <w:bookmarkStart w:id="1674" w:name="_Toc104489637"/>
      <w:bookmarkStart w:id="1675" w:name="_Toc138762018"/>
      <w:r w:rsidRPr="004D3578">
        <w:lastRenderedPageBreak/>
        <w:t>Annex A (normative):</w:t>
      </w:r>
      <w:r w:rsidRPr="004D3578">
        <w:br/>
      </w:r>
      <w:r>
        <w:t>OpenAPI specification</w:t>
      </w:r>
      <w:bookmarkEnd w:id="1668"/>
      <w:bookmarkEnd w:id="1669"/>
      <w:bookmarkEnd w:id="1670"/>
      <w:bookmarkEnd w:id="1671"/>
      <w:bookmarkEnd w:id="1672"/>
      <w:bookmarkEnd w:id="1673"/>
      <w:bookmarkEnd w:id="1674"/>
      <w:bookmarkEnd w:id="1675"/>
    </w:p>
    <w:p w14:paraId="15EA6971" w14:textId="77777777" w:rsidR="008A6D4A" w:rsidRDefault="008A6D4A" w:rsidP="00743D85">
      <w:pPr>
        <w:pStyle w:val="1"/>
      </w:pPr>
      <w:bookmarkStart w:id="1676" w:name="_Toc510696651"/>
      <w:bookmarkStart w:id="1677" w:name="_Toc35971451"/>
      <w:bookmarkStart w:id="1678" w:name="_Toc67903568"/>
      <w:bookmarkStart w:id="1679" w:name="_Toc89295785"/>
      <w:bookmarkStart w:id="1680" w:name="_Toc94261498"/>
      <w:bookmarkStart w:id="1681" w:name="_Toc104199202"/>
      <w:bookmarkStart w:id="1682" w:name="_Toc104489638"/>
      <w:bookmarkStart w:id="1683" w:name="_Toc138762019"/>
      <w:r>
        <w:t>A.1</w:t>
      </w:r>
      <w:r>
        <w:tab/>
        <w:t>General</w:t>
      </w:r>
      <w:bookmarkEnd w:id="1676"/>
      <w:bookmarkEnd w:id="1677"/>
      <w:bookmarkEnd w:id="1678"/>
      <w:bookmarkEnd w:id="1679"/>
      <w:bookmarkEnd w:id="1680"/>
      <w:bookmarkEnd w:id="1681"/>
      <w:bookmarkEnd w:id="1682"/>
      <w:bookmarkEnd w:id="1683"/>
    </w:p>
    <w:p w14:paraId="6AD82C9E" w14:textId="43FCD397" w:rsidR="000602BD" w:rsidRPr="00540071" w:rsidRDefault="000602BD" w:rsidP="000602BD">
      <w:bookmarkStart w:id="1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6" w:name="_Toc67903569"/>
      <w:bookmarkStart w:id="1687" w:name="_Toc89295786"/>
      <w:bookmarkStart w:id="1688" w:name="_Toc94261499"/>
      <w:bookmarkStart w:id="1689" w:name="_Toc104199203"/>
      <w:bookmarkStart w:id="1690" w:name="_Toc104489639"/>
      <w:bookmarkStart w:id="1691" w:name="_Toc138762020"/>
      <w:r>
        <w:t>A.2</w:t>
      </w:r>
      <w:r>
        <w:tab/>
      </w:r>
      <w:r w:rsidR="00D615CF">
        <w:t>Ntsctsf_TimeSynchronization</w:t>
      </w:r>
      <w:r>
        <w:t xml:space="preserve"> API</w:t>
      </w:r>
      <w:bookmarkEnd w:id="1684"/>
      <w:bookmarkEnd w:id="1685"/>
      <w:bookmarkEnd w:id="1686"/>
      <w:bookmarkEnd w:id="1687"/>
      <w:bookmarkEnd w:id="1688"/>
      <w:bookmarkEnd w:id="1689"/>
      <w:bookmarkEnd w:id="1690"/>
      <w:bookmarkEnd w:id="1691"/>
    </w:p>
    <w:p w14:paraId="0769D7B5" w14:textId="77777777" w:rsidR="00461244" w:rsidRDefault="00461244" w:rsidP="00461244">
      <w:pPr>
        <w:pStyle w:val="PL"/>
        <w:rPr>
          <w:rFonts w:cs="Courier New"/>
          <w:szCs w:val="16"/>
        </w:rPr>
      </w:pPr>
      <w:bookmarkStart w:id="1692" w:name="_Hlk515639407"/>
      <w:bookmarkStart w:id="16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4" w:name="_Toc35971453"/>
      <w:bookmarkStart w:id="1695" w:name="_Toc67903570"/>
      <w:bookmarkStart w:id="1696" w:name="_Toc89295787"/>
      <w:bookmarkStart w:id="1697" w:name="_Toc94261500"/>
      <w:bookmarkStart w:id="1698" w:name="_Toc104199204"/>
      <w:bookmarkStart w:id="1699" w:name="_Toc104489640"/>
      <w:bookmarkStart w:id="1700" w:name="_Toc138762021"/>
      <w:bookmarkEnd w:id="1692"/>
      <w:r>
        <w:t>A.3</w:t>
      </w:r>
      <w:r>
        <w:tab/>
      </w:r>
      <w:r w:rsidR="00D615CF">
        <w:t>Ntsctsf_QoSand</w:t>
      </w:r>
      <w:r w:rsidR="005F5F2F">
        <w:t>TSC</w:t>
      </w:r>
      <w:r w:rsidR="00D615CF">
        <w:t>Assistance</w:t>
      </w:r>
      <w:r>
        <w:t xml:space="preserve"> API</w:t>
      </w:r>
      <w:bookmarkEnd w:id="1693"/>
      <w:bookmarkEnd w:id="1694"/>
      <w:bookmarkEnd w:id="1695"/>
      <w:bookmarkEnd w:id="1696"/>
      <w:bookmarkEnd w:id="1697"/>
      <w:bookmarkEnd w:id="1698"/>
      <w:bookmarkEnd w:id="1699"/>
      <w:bookmarkEnd w:id="17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1" w:name="_Toc104199205"/>
      <w:bookmarkStart w:id="1702" w:name="_Toc104489641"/>
      <w:bookmarkStart w:id="1703" w:name="_Toc138762022"/>
      <w:bookmarkStart w:id="1704" w:name="_Toc2086459"/>
      <w:bookmarkStart w:id="1705" w:name="_Toc67903575"/>
      <w:r>
        <w:t>A.4</w:t>
      </w:r>
      <w:r>
        <w:tab/>
        <w:t>Ntsctsf_ASTI API</w:t>
      </w:r>
      <w:bookmarkEnd w:id="1701"/>
      <w:bookmarkEnd w:id="1702"/>
      <w:bookmarkEnd w:id="170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6" w:name="_Toc89295788"/>
      <w:bookmarkStart w:id="1707" w:name="_Toc94261501"/>
      <w:bookmarkStart w:id="1708" w:name="_Toc104199206"/>
      <w:bookmarkStart w:id="1709" w:name="_Toc104489642"/>
      <w:bookmarkStart w:id="1710" w:name="_Toc138762023"/>
      <w:r w:rsidRPr="004D3578">
        <w:lastRenderedPageBreak/>
        <w:t xml:space="preserve">Annex </w:t>
      </w:r>
      <w:r w:rsidR="00890664">
        <w:t>B</w:t>
      </w:r>
      <w:r w:rsidRPr="004D3578">
        <w:t xml:space="preserve"> (informative):</w:t>
      </w:r>
      <w:r w:rsidRPr="004D3578">
        <w:br/>
        <w:t>Change history</w:t>
      </w:r>
      <w:bookmarkEnd w:id="1704"/>
      <w:bookmarkEnd w:id="1705"/>
      <w:bookmarkEnd w:id="1706"/>
      <w:bookmarkEnd w:id="1707"/>
      <w:bookmarkEnd w:id="1708"/>
      <w:bookmarkEnd w:id="1709"/>
      <w:bookmarkEnd w:id="1710"/>
    </w:p>
    <w:p w14:paraId="0824B759" w14:textId="77777777" w:rsidR="008A6D4A" w:rsidRPr="00235394" w:rsidRDefault="008A6D4A" w:rsidP="003446B6">
      <w:pPr>
        <w:pStyle w:val="TH"/>
      </w:pPr>
      <w:bookmarkStart w:id="1711" w:name="historyclause"/>
      <w:bookmarkEnd w:id="1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D33BBB">
            <w:pPr>
              <w:pStyle w:val="TAC"/>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D33BBB">
            <w:pPr>
              <w:pStyle w:val="TAC"/>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8D6484">
            <w:pPr>
              <w:pStyle w:val="TAC"/>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D33BBB">
            <w:pPr>
              <w:pStyle w:val="TAL"/>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D33BBB">
            <w:pPr>
              <w:pStyle w:val="TAR"/>
              <w:rPr>
                <w:sz w:val="16"/>
                <w:szCs w:val="16"/>
                <w:lang w:eastAsia="zh-CN"/>
              </w:rPr>
            </w:pPr>
          </w:p>
        </w:tc>
        <w:tc>
          <w:tcPr>
            <w:tcW w:w="425" w:type="dxa"/>
            <w:shd w:val="solid" w:color="FFFFFF" w:fill="auto"/>
          </w:tcPr>
          <w:p w14:paraId="50CCD3A4" w14:textId="0A65AF35" w:rsidR="00B73EA1" w:rsidRDefault="00B73EA1"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954DB9">
            <w:pPr>
              <w:pStyle w:val="TAC"/>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B73EA1">
            <w:pPr>
              <w:pStyle w:val="TAC"/>
              <w:rPr>
                <w:sz w:val="16"/>
                <w:szCs w:val="16"/>
                <w:lang w:eastAsia="zh-CN"/>
              </w:rPr>
            </w:pPr>
            <w:r>
              <w:rPr>
                <w:rFonts w:hint="eastAsia"/>
                <w:sz w:val="16"/>
                <w:szCs w:val="16"/>
                <w:lang w:eastAsia="zh-CN"/>
              </w:rPr>
              <w:t>1</w:t>
            </w:r>
            <w:r>
              <w:rPr>
                <w:sz w:val="16"/>
                <w:szCs w:val="16"/>
                <w:lang w:eastAsia="zh-CN"/>
              </w:rPr>
              <w:t>7.5.0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BF1CF" w14:textId="77777777" w:rsidR="00E54C80" w:rsidRDefault="00E54C80">
      <w:r>
        <w:separator/>
      </w:r>
    </w:p>
  </w:endnote>
  <w:endnote w:type="continuationSeparator" w:id="0">
    <w:p w14:paraId="48135553" w14:textId="77777777" w:rsidR="00E54C80" w:rsidRDefault="00E5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80D" w:rsidRDefault="00E818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4605E" w14:textId="77777777" w:rsidR="00E54C80" w:rsidRDefault="00E54C80">
      <w:r>
        <w:separator/>
      </w:r>
    </w:p>
  </w:footnote>
  <w:footnote w:type="continuationSeparator" w:id="0">
    <w:p w14:paraId="5F0B6CEA" w14:textId="77777777" w:rsidR="00E54C80" w:rsidRDefault="00E54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C978DBA"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3A9">
      <w:rPr>
        <w:rFonts w:ascii="Arial" w:hAnsi="Arial" w:cs="Arial"/>
        <w:b/>
        <w:noProof/>
        <w:sz w:val="18"/>
        <w:szCs w:val="18"/>
      </w:rPr>
      <w:t>3GPP TS 29.565 V17.5.0 (2023-12)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1D661877"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3A9">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2F1A-1383-4F9D-86AE-65ED6883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48267</Words>
  <Characters>275127</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5</cp:revision>
  <cp:lastPrinted>2019-02-25T14:05:00Z</cp:lastPrinted>
  <dcterms:created xsi:type="dcterms:W3CDTF">2023-12-14T03:01:00Z</dcterms:created>
  <dcterms:modified xsi:type="dcterms:W3CDTF">2023-12-14T03:02:00Z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