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8B98400" w14:textId="2B17A0AF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</w:t>
            </w:r>
            <w:r w:rsidR="0096558D">
              <w:rPr>
                <w:noProof w:val="0"/>
              </w:rPr>
              <w:t>8</w:t>
            </w:r>
            <w:r w:rsidRPr="00090772">
              <w:rPr>
                <w:noProof w:val="0"/>
              </w:rPr>
              <w:t>.</w:t>
            </w:r>
            <w:r w:rsidR="0007244E">
              <w:rPr>
                <w:noProof w:val="0"/>
              </w:rPr>
              <w:t>6</w:t>
            </w:r>
            <w:r w:rsidR="00B22289">
              <w:rPr>
                <w:noProof w:val="0"/>
              </w:rPr>
              <w:t>.</w:t>
            </w:r>
            <w:r w:rsidR="00EC6EBB">
              <w:rPr>
                <w:noProof w:val="0"/>
              </w:rPr>
              <w:t>1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07244E">
              <w:rPr>
                <w:noProof w:val="0"/>
                <w:sz w:val="32"/>
              </w:rPr>
              <w:t>5</w:t>
            </w:r>
            <w:r w:rsidRPr="00090772">
              <w:rPr>
                <w:noProof w:val="0"/>
                <w:sz w:val="32"/>
              </w:rPr>
              <w:t>-</w:t>
            </w:r>
            <w:r w:rsidR="0007244E">
              <w:rPr>
                <w:noProof w:val="0"/>
                <w:sz w:val="32"/>
              </w:rPr>
              <w:t>03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7402E3A7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</w:t>
            </w:r>
            <w:r w:rsidR="0096558D">
              <w:rPr>
                <w:rStyle w:val="ZGSM"/>
              </w:rPr>
              <w:t>8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bookmarkStart w:id="1" w:name="_MON_1684549432"/>
      <w:bookmarkEnd w:id="1"/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518AE3EA" w14:textId="4EC39AC8" w:rsidR="00F32D38" w:rsidRPr="00E832D8" w:rsidRDefault="0076563F" w:rsidP="009851B4">
            <w:pPr>
              <w:rPr>
                <w:i/>
              </w:rPr>
            </w:pPr>
            <w:r>
              <w:object w:dxaOrig="2026" w:dyaOrig="1251" w14:anchorId="7EB3B2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3pt" o:ole="">
                  <v:imagedata r:id="rId8" o:title=""/>
                </v:shape>
                <o:OLEObject Type="Embed" ProgID="Word.Picture.8" ShapeID="_x0000_i1025" DrawAspect="Content" ObjectID="_1806388849" r:id="rId9"/>
              </w:object>
            </w:r>
          </w:p>
        </w:tc>
        <w:tc>
          <w:tcPr>
            <w:tcW w:w="5540" w:type="dxa"/>
            <w:shd w:val="clear" w:color="auto" w:fill="auto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2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701656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3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5842F085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07244E">
              <w:rPr>
                <w:noProof/>
                <w:sz w:val="18"/>
              </w:rPr>
              <w:t>5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45DA8181" w14:textId="77777777" w:rsidR="00F32D38" w:rsidRPr="00E832D8" w:rsidRDefault="00F32D38" w:rsidP="009851B4"/>
        </w:tc>
      </w:tr>
      <w:bookmarkEnd w:id="3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738048B1" w14:textId="77777777" w:rsidR="00B850F4" w:rsidRDefault="0033418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B850F4">
        <w:t>Foreword</w:t>
      </w:r>
      <w:r w:rsidR="00B850F4">
        <w:tab/>
        <w:t>61</w:t>
      </w:r>
    </w:p>
    <w:p w14:paraId="1B71A703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Scope</w:t>
      </w:r>
      <w:r>
        <w:tab/>
        <w:t>62</w:t>
      </w:r>
    </w:p>
    <w:p w14:paraId="7220E98A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References</w:t>
      </w:r>
      <w:r>
        <w:tab/>
        <w:t>62</w:t>
      </w:r>
    </w:p>
    <w:p w14:paraId="73AC4FF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Definitions, symbols and abbreviations</w:t>
      </w:r>
      <w:r>
        <w:tab/>
        <w:t>63</w:t>
      </w:r>
    </w:p>
    <w:p w14:paraId="348481E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</w:t>
      </w:r>
      <w:r>
        <w:tab/>
        <w:t>63</w:t>
      </w:r>
    </w:p>
    <w:p w14:paraId="5A779C2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</w:t>
      </w:r>
      <w:r>
        <w:tab/>
        <w:t>64</w:t>
      </w:r>
    </w:p>
    <w:p w14:paraId="39ADA6C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Abbreviations</w:t>
      </w:r>
      <w:r>
        <w:tab/>
        <w:t>65</w:t>
      </w:r>
    </w:p>
    <w:p w14:paraId="55E52099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the support of RRM</w:t>
      </w:r>
      <w:r>
        <w:tab/>
        <w:t>67</w:t>
      </w:r>
    </w:p>
    <w:p w14:paraId="52207FC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</w:t>
      </w:r>
    </w:p>
    <w:p w14:paraId="43D2A1E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Overview of RRM requirements</w:t>
      </w:r>
      <w:r>
        <w:tab/>
        <w:t>67</w:t>
      </w:r>
    </w:p>
    <w:p w14:paraId="0298EB2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coverage across 5G NR connectivity options</w:t>
      </w:r>
      <w:r>
        <w:tab/>
        <w:t>68</w:t>
      </w:r>
    </w:p>
    <w:p w14:paraId="3F81729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Classification for Statistical Testing</w:t>
      </w:r>
      <w:r>
        <w:tab/>
        <w:t>68</w:t>
      </w:r>
    </w:p>
    <w:p w14:paraId="64169CC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</w:t>
      </w:r>
      <w:r>
        <w:tab/>
        <w:t>69</w:t>
      </w:r>
    </w:p>
    <w:p w14:paraId="528A0B9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band groups</w:t>
      </w:r>
      <w:r>
        <w:tab/>
        <w:t>69</w:t>
      </w:r>
    </w:p>
    <w:p w14:paraId="14EB4C4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69</w:t>
      </w:r>
    </w:p>
    <w:p w14:paraId="21DA81B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FR1</w:t>
      </w:r>
      <w:r>
        <w:tab/>
        <w:t>69</w:t>
      </w:r>
    </w:p>
    <w:p w14:paraId="56AED9E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3A.4.1A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operating bands for satellite access in FR1</w:t>
      </w:r>
      <w:r>
        <w:tab/>
        <w:t>71</w:t>
      </w:r>
    </w:p>
    <w:p w14:paraId="0CE9D13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FR2</w:t>
      </w:r>
      <w:r>
        <w:tab/>
        <w:t>72</w:t>
      </w:r>
    </w:p>
    <w:p w14:paraId="010B756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 configuration</w:t>
      </w:r>
      <w:r>
        <w:tab/>
        <w:t>73</w:t>
      </w:r>
    </w:p>
    <w:p w14:paraId="2FA3F57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UE with Multiband Capability</w:t>
      </w:r>
      <w:r>
        <w:tab/>
        <w:t>73</w:t>
      </w:r>
    </w:p>
    <w:p w14:paraId="400DAD0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all NR cells in FR1</w:t>
      </w:r>
      <w:r>
        <w:tab/>
        <w:t>73</w:t>
      </w:r>
    </w:p>
    <w:p w14:paraId="67B3CB1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</w:t>
      </w:r>
    </w:p>
    <w:p w14:paraId="7783BFF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74</w:t>
      </w:r>
    </w:p>
    <w:p w14:paraId="146976C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74</w:t>
      </w:r>
    </w:p>
    <w:p w14:paraId="2CFE5B6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74</w:t>
      </w:r>
    </w:p>
    <w:p w14:paraId="35045CB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74</w:t>
      </w:r>
    </w:p>
    <w:p w14:paraId="0365FFC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74</w:t>
      </w:r>
    </w:p>
    <w:p w14:paraId="7B12FFB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74</w:t>
      </w:r>
    </w:p>
    <w:p w14:paraId="22E9CC3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74</w:t>
      </w:r>
    </w:p>
    <w:p w14:paraId="7E4BB8E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contention based random access</w:t>
      </w:r>
      <w:r>
        <w:tab/>
        <w:t>74</w:t>
      </w:r>
    </w:p>
    <w:p w14:paraId="3A02A5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non-contention based random access</w:t>
      </w:r>
      <w:r>
        <w:tab/>
        <w:t>80</w:t>
      </w:r>
    </w:p>
    <w:p w14:paraId="1282EA3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contention based random access</w:t>
      </w:r>
      <w:r>
        <w:tab/>
        <w:t>87</w:t>
      </w:r>
    </w:p>
    <w:p w14:paraId="436041E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non-contention based random access</w:t>
      </w:r>
      <w:r>
        <w:tab/>
        <w:t>93</w:t>
      </w:r>
    </w:p>
    <w:p w14:paraId="5ECD39C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99</w:t>
      </w:r>
    </w:p>
    <w:p w14:paraId="022E284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99</w:t>
      </w:r>
    </w:p>
    <w:p w14:paraId="3FCB692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99</w:t>
      </w:r>
    </w:p>
    <w:p w14:paraId="798EF7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99</w:t>
      </w:r>
    </w:p>
    <w:p w14:paraId="7CBBFE5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99</w:t>
      </w:r>
    </w:p>
    <w:p w14:paraId="531A38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transmit timing accuracy</w:t>
      </w:r>
      <w:r>
        <w:tab/>
        <w:t>101</w:t>
      </w:r>
    </w:p>
    <w:p w14:paraId="2FFD780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107</w:t>
      </w:r>
    </w:p>
    <w:p w14:paraId="29F17D7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107</w:t>
      </w:r>
    </w:p>
    <w:p w14:paraId="3066A2B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107</w:t>
      </w:r>
    </w:p>
    <w:p w14:paraId="6C7DC6B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107</w:t>
      </w:r>
    </w:p>
    <w:p w14:paraId="303DFC3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108</w:t>
      </w:r>
    </w:p>
    <w:p w14:paraId="550226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timing advance adjustment accuracy</w:t>
      </w:r>
      <w:r>
        <w:tab/>
        <w:t>108</w:t>
      </w:r>
    </w:p>
    <w:p w14:paraId="4E8B9F6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113</w:t>
      </w:r>
    </w:p>
    <w:p w14:paraId="5D6F981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113</w:t>
      </w:r>
    </w:p>
    <w:p w14:paraId="1D29E0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113</w:t>
      </w:r>
    </w:p>
    <w:p w14:paraId="6A8FBE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113</w:t>
      </w:r>
    </w:p>
    <w:p w14:paraId="2792A34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113</w:t>
      </w:r>
    </w:p>
    <w:p w14:paraId="3F8DB52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114</w:t>
      </w:r>
    </w:p>
    <w:p w14:paraId="3A6A758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114</w:t>
      </w:r>
    </w:p>
    <w:p w14:paraId="212B7AE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115</w:t>
      </w:r>
    </w:p>
    <w:p w14:paraId="1C16FF5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117</w:t>
      </w:r>
    </w:p>
    <w:p w14:paraId="394E2CA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FR1 radio link monitoring out-of-sync test for PSCell configured with SSB-based RLM RS in non-DRX mode</w:t>
      </w:r>
      <w:r>
        <w:tab/>
        <w:t>118</w:t>
      </w:r>
    </w:p>
    <w:p w14:paraId="0714F00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</w:t>
      </w:r>
      <w:r>
        <w:tab/>
        <w:t>123</w:t>
      </w:r>
    </w:p>
    <w:p w14:paraId="4948BD5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FR1 radio link monitoring out-of-sync test for PSCell configured with SSB-based RLM RS in DRX mode</w:t>
      </w:r>
      <w:r>
        <w:tab/>
        <w:t>128</w:t>
      </w:r>
    </w:p>
    <w:p w14:paraId="069598E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133</w:t>
      </w:r>
    </w:p>
    <w:p w14:paraId="341813B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non-DRX mode</w:t>
      </w:r>
      <w:r>
        <w:tab/>
        <w:t>138</w:t>
      </w:r>
    </w:p>
    <w:p w14:paraId="1AB90AA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CSI-RS-based RLM RS in non-DRX mode</w:t>
      </w:r>
      <w:r>
        <w:tab/>
        <w:t>143</w:t>
      </w:r>
    </w:p>
    <w:p w14:paraId="47D9905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DRX mode</w:t>
      </w:r>
      <w:r>
        <w:tab/>
        <w:t>148</w:t>
      </w:r>
    </w:p>
    <w:p w14:paraId="008328E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 w:rsidRPr="00CA4371">
        <w:rPr>
          <w:rFonts w:eastAsiaTheme="minorEastAsia"/>
        </w:rPr>
        <w:t>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FR1 radio link monitoring in-sync test for PSCell configured with CSI-RS-based RLM RS in DRX mode</w:t>
      </w:r>
      <w:r>
        <w:tab/>
        <w:t>153</w:t>
      </w:r>
    </w:p>
    <w:p w14:paraId="42C420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FR1 Radio Link Monitoring Out-of-sync Test for PSCell configured with SSB-based RLM RS for UE fulfilling relaxed measurement criterion</w:t>
      </w:r>
      <w:r>
        <w:tab/>
        <w:t>159</w:t>
      </w:r>
    </w:p>
    <w:p w14:paraId="7918C8C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164</w:t>
      </w:r>
    </w:p>
    <w:p w14:paraId="46DC2BB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164</w:t>
      </w:r>
    </w:p>
    <w:p w14:paraId="078559F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DRX.</w:t>
      </w:r>
      <w:r>
        <w:tab/>
        <w:t>164</w:t>
      </w:r>
    </w:p>
    <w:p w14:paraId="21D8BD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165</w:t>
      </w:r>
    </w:p>
    <w:p w14:paraId="12D7C7A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166</w:t>
      </w:r>
    </w:p>
    <w:p w14:paraId="7B120D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166</w:t>
      </w:r>
    </w:p>
    <w:p w14:paraId="7E8BBA4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168</w:t>
      </w:r>
    </w:p>
    <w:p w14:paraId="51775C0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interruptions due to RRM </w:t>
      </w:r>
      <w:r>
        <w:rPr>
          <w:lang w:eastAsia="zh-TW"/>
        </w:rPr>
        <w:t>and RLM/BFD</w:t>
      </w:r>
      <w:r>
        <w:t xml:space="preserve"> measurements on deactivated NR SCG</w:t>
      </w:r>
      <w:r>
        <w:tab/>
        <w:t>169</w:t>
      </w:r>
    </w:p>
    <w:p w14:paraId="6B11CDE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synchronous EN-DC</w:t>
      </w:r>
      <w:r>
        <w:tab/>
        <w:t>169</w:t>
      </w:r>
    </w:p>
    <w:p w14:paraId="25152FE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asynchronous EN-DC</w:t>
      </w:r>
      <w:r>
        <w:tab/>
        <w:t>173</w:t>
      </w:r>
    </w:p>
    <w:p w14:paraId="38DC474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177</w:t>
      </w:r>
    </w:p>
    <w:p w14:paraId="75A740C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183</w:t>
      </w:r>
    </w:p>
    <w:p w14:paraId="2C6C6E1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synchronous EN-DC</w:t>
      </w:r>
      <w:r>
        <w:tab/>
        <w:t>189</w:t>
      </w:r>
    </w:p>
    <w:p w14:paraId="56C8BF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asynchronous EN-DC</w:t>
      </w:r>
      <w:r>
        <w:tab/>
        <w:t>195</w:t>
      </w:r>
    </w:p>
    <w:p w14:paraId="6E6C315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4.5.2.7</w:t>
      </w:r>
      <w:r>
        <w:tab/>
        <w:t>199</w:t>
      </w:r>
    </w:p>
    <w:p w14:paraId="47ADDD1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NR SRS carrier based switching in asynchronous EN-DC</w:t>
      </w:r>
      <w:r>
        <w:tab/>
        <w:t>200</w:t>
      </w:r>
    </w:p>
    <w:p w14:paraId="74080A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E-UTRA SRS carrier based switching</w:t>
      </w:r>
      <w:r>
        <w:tab/>
        <w:t>205</w:t>
      </w:r>
    </w:p>
    <w:p w14:paraId="7377A71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due to RRM and RLM/BFD measurements on deactivated NR PSCell</w:t>
      </w:r>
      <w:r>
        <w:tab/>
        <w:t>211</w:t>
      </w:r>
    </w:p>
    <w:p w14:paraId="5051E0B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215</w:t>
      </w:r>
    </w:p>
    <w:p w14:paraId="7026B1B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215</w:t>
      </w:r>
    </w:p>
    <w:p w14:paraId="177C55C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215</w:t>
      </w:r>
    </w:p>
    <w:p w14:paraId="17F48C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219</w:t>
      </w:r>
    </w:p>
    <w:p w14:paraId="1BC9E9C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230</w:t>
      </w:r>
    </w:p>
    <w:p w14:paraId="2C19C9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232</w:t>
      </w:r>
    </w:p>
    <w:p w14:paraId="7454811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SCell activation and deactivation of multiple unknown SCells in FR1 with single activation/deactivation command</w:t>
      </w:r>
      <w:r>
        <w:tab/>
        <w:t>234</w:t>
      </w:r>
    </w:p>
    <w:p w14:paraId="68E9AC7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EN-DC FR1 </w:t>
      </w:r>
      <w:r>
        <w:rPr>
          <w:lang w:eastAsia="zh-CN"/>
        </w:rPr>
        <w:t>direct SCell activation at SCell addition of known SCell</w:t>
      </w:r>
      <w:r>
        <w:tab/>
        <w:t>241</w:t>
      </w:r>
    </w:p>
    <w:p w14:paraId="678A52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160ms SCell measurement cycle</w:t>
      </w:r>
      <w:r>
        <w:tab/>
        <w:t>251</w:t>
      </w:r>
    </w:p>
    <w:p w14:paraId="40855F7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640ms SCell measurement cycle</w:t>
      </w:r>
      <w:r>
        <w:tab/>
        <w:t>259</w:t>
      </w:r>
    </w:p>
    <w:p w14:paraId="57AB66B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4.5.3.8 to 4.5.3.10</w:t>
      </w:r>
      <w:r>
        <w:tab/>
        <w:t>262</w:t>
      </w:r>
    </w:p>
    <w:p w14:paraId="65904D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TRS-based SCell Activation of SSB-less SCell in FR1 collocated inter-band in non-DRX</w:t>
      </w:r>
      <w:r>
        <w:tab/>
        <w:t>262</w:t>
      </w:r>
    </w:p>
    <w:p w14:paraId="6BEE8B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  <w:lang w:eastAsia="sv-SE"/>
        </w:rPr>
        <w:t>4.5.3.12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EN-DC FR1 Inter-band SSB-less SCell activation using A-TRS</w:t>
      </w:r>
      <w:r>
        <w:tab/>
        <w:t>272</w:t>
      </w:r>
    </w:p>
    <w:p w14:paraId="3973FFA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279</w:t>
      </w:r>
    </w:p>
    <w:p w14:paraId="32232E1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UL carrier RRC reconfiguration delay</w:t>
      </w:r>
      <w:r>
        <w:tab/>
        <w:t>279</w:t>
      </w:r>
    </w:p>
    <w:p w14:paraId="0AABF75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286</w:t>
      </w:r>
    </w:p>
    <w:p w14:paraId="023C3C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286</w:t>
      </w:r>
    </w:p>
    <w:p w14:paraId="5BED35F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289</w:t>
      </w:r>
    </w:p>
    <w:p w14:paraId="363CE92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Beam Failure Recovery in SCell</w:t>
      </w:r>
      <w:r>
        <w:tab/>
        <w:t>289</w:t>
      </w:r>
    </w:p>
    <w:p w14:paraId="59CA520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zh-CN"/>
        </w:rPr>
        <w:t>4.5.5.0.5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TRP specific Minimum conformance requirements</w:t>
      </w:r>
      <w:r>
        <w:tab/>
        <w:t>289</w:t>
      </w:r>
    </w:p>
    <w:p w14:paraId="41B9482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non-DRX</w:t>
      </w:r>
      <w:r>
        <w:tab/>
        <w:t>292</w:t>
      </w:r>
    </w:p>
    <w:p w14:paraId="7C1205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DRX</w:t>
      </w:r>
      <w:r>
        <w:tab/>
        <w:t>299</w:t>
      </w:r>
    </w:p>
    <w:p w14:paraId="5A5D05E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non-DRX</w:t>
      </w:r>
      <w:r>
        <w:tab/>
        <w:t>305</w:t>
      </w:r>
    </w:p>
    <w:p w14:paraId="3DB8739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DRX</w:t>
      </w:r>
      <w:r>
        <w:tab/>
        <w:t>312</w:t>
      </w:r>
    </w:p>
    <w:p w14:paraId="6838422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4.5.5.</w:t>
      </w:r>
      <w:r w:rsidRPr="00CA4371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FR1 Scell CSI-RS-based beam failure detection and SSB-based link recovery in non-DRX</w:t>
      </w:r>
      <w:r>
        <w:tab/>
        <w:t>319</w:t>
      </w:r>
    </w:p>
    <w:p w14:paraId="514F80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325</w:t>
      </w:r>
    </w:p>
    <w:p w14:paraId="72076B5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PSCell TRP specific SSB-based </w:t>
      </w:r>
      <w:r>
        <w:rPr>
          <w:lang w:eastAsia="zh-TW"/>
        </w:rPr>
        <w:t>beam failure detection</w:t>
      </w:r>
      <w:r>
        <w:t xml:space="preserve"> and </w:t>
      </w:r>
      <w:r>
        <w:rPr>
          <w:lang w:eastAsia="zh-TW"/>
        </w:rPr>
        <w:t>link recovery</w:t>
      </w:r>
      <w:r>
        <w:t xml:space="preserve"> in non-DRX</w:t>
      </w:r>
      <w:r>
        <w:tab/>
        <w:t>331</w:t>
      </w:r>
    </w:p>
    <w:p w14:paraId="21AEFA2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SCell TRP specific CSI-RS-based </w:t>
      </w:r>
      <w:r>
        <w:rPr>
          <w:lang w:eastAsia="zh-TW"/>
        </w:rPr>
        <w:t>beam failure detection</w:t>
      </w:r>
      <w:r>
        <w:t xml:space="preserve"> and SSB-based </w:t>
      </w:r>
      <w:r>
        <w:rPr>
          <w:lang w:eastAsia="zh-TW"/>
        </w:rPr>
        <w:t>link recovery</w:t>
      </w:r>
      <w:r>
        <w:t xml:space="preserve"> in non-DRX</w:t>
      </w:r>
      <w:r>
        <w:tab/>
        <w:t>339</w:t>
      </w:r>
    </w:p>
    <w:p w14:paraId="50BF472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347</w:t>
      </w:r>
    </w:p>
    <w:p w14:paraId="5519FB6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347</w:t>
      </w:r>
    </w:p>
    <w:p w14:paraId="60CECD3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347</w:t>
      </w:r>
    </w:p>
    <w:p w14:paraId="78A3FA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</w:t>
      </w:r>
      <w:r>
        <w:tab/>
        <w:t>350</w:t>
      </w:r>
    </w:p>
    <w:p w14:paraId="45E0C2B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</w:t>
      </w:r>
      <w:r>
        <w:tab/>
        <w:t>357</w:t>
      </w:r>
    </w:p>
    <w:p w14:paraId="5A9A6AE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367</w:t>
      </w:r>
    </w:p>
    <w:p w14:paraId="7103EEE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367</w:t>
      </w:r>
    </w:p>
    <w:p w14:paraId="3EF08BE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</w:t>
      </w:r>
      <w:r>
        <w:tab/>
        <w:t>367</w:t>
      </w:r>
    </w:p>
    <w:p w14:paraId="2D33E62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373</w:t>
      </w:r>
    </w:p>
    <w:p w14:paraId="3B101E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373</w:t>
      </w:r>
    </w:p>
    <w:p w14:paraId="747CB17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E-UTRAN – NR PSCell FR1 DL active BWP switch in non-DRX in EN-DC on multiple CCs</w:t>
      </w:r>
      <w:r>
        <w:tab/>
        <w:t>375</w:t>
      </w:r>
    </w:p>
    <w:p w14:paraId="6EB1105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384</w:t>
      </w:r>
    </w:p>
    <w:p w14:paraId="19CE0D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384</w:t>
      </w:r>
    </w:p>
    <w:p w14:paraId="10E19932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RRC-based BWP switch delay on multiple CCs</w:t>
      </w:r>
      <w:r>
        <w:tab/>
        <w:t>384</w:t>
      </w:r>
    </w:p>
    <w:p w14:paraId="39BED28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385</w:t>
      </w:r>
    </w:p>
    <w:p w14:paraId="68A05EA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 for NR victim cell</w:t>
      </w:r>
      <w:r>
        <w:tab/>
        <w:t>386</w:t>
      </w:r>
    </w:p>
    <w:p w14:paraId="6B5D5C41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SCell dormancy switch</w:t>
      </w:r>
      <w:r>
        <w:tab/>
        <w:t>387</w:t>
      </w:r>
    </w:p>
    <w:p w14:paraId="77A90D0A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CQI measurements during SCell dormancy</w:t>
      </w:r>
      <w:r>
        <w:tab/>
        <w:t>387</w:t>
      </w:r>
    </w:p>
    <w:p w14:paraId="2B663A56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RRM measurements during SCell dormancy</w:t>
      </w:r>
      <w:r>
        <w:tab/>
        <w:t>387</w:t>
      </w:r>
    </w:p>
    <w:p w14:paraId="0BD8B8E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FR1 DL active BWP switch in non-DRX in synchronous EN-DC on multiple CCs</w:t>
      </w:r>
      <w:r>
        <w:tab/>
        <w:t>388</w:t>
      </w:r>
    </w:p>
    <w:p w14:paraId="143A509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396</w:t>
      </w:r>
    </w:p>
    <w:p w14:paraId="1C3235B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396</w:t>
      </w:r>
    </w:p>
    <w:p w14:paraId="4D43F2F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396</w:t>
      </w:r>
    </w:p>
    <w:p w14:paraId="42CDCC9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396</w:t>
      </w:r>
    </w:p>
    <w:p w14:paraId="6C2FBB2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397</w:t>
      </w:r>
    </w:p>
    <w:p w14:paraId="7E2B239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PSCell</w:t>
      </w:r>
      <w:r>
        <w:tab/>
        <w:t>397</w:t>
      </w:r>
    </w:p>
    <w:p w14:paraId="5800B3F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switching</w:t>
      </w:r>
      <w:r>
        <w:tab/>
        <w:t>402</w:t>
      </w:r>
    </w:p>
    <w:p w14:paraId="2E04E46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402</w:t>
      </w:r>
    </w:p>
    <w:p w14:paraId="0CBBC6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switching between two uplink carriers</w:t>
      </w:r>
      <w:r>
        <w:tab/>
        <w:t>403</w:t>
      </w:r>
    </w:p>
    <w:p w14:paraId="1ACCF9B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409</w:t>
      </w:r>
    </w:p>
    <w:p w14:paraId="4495220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409</w:t>
      </w:r>
    </w:p>
    <w:p w14:paraId="2847F92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UE specific CBW change delay</w:t>
      </w:r>
      <w:r>
        <w:tab/>
        <w:t>409</w:t>
      </w:r>
    </w:p>
    <w:p w14:paraId="6C2E425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FR1 NR PSCell with non-DRX in synchronous EN-DC</w:t>
      </w:r>
      <w:r>
        <w:tab/>
        <w:t>410</w:t>
      </w:r>
    </w:p>
    <w:p w14:paraId="45B47A3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414</w:t>
      </w:r>
    </w:p>
    <w:p w14:paraId="37C0A19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414</w:t>
      </w:r>
    </w:p>
    <w:p w14:paraId="7404C88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PSCell activation and deactivation delay</w:t>
      </w:r>
      <w:r>
        <w:tab/>
        <w:t>415</w:t>
      </w:r>
    </w:p>
    <w:p w14:paraId="768D70E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420</w:t>
      </w:r>
    </w:p>
    <w:p w14:paraId="2B313EF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420</w:t>
      </w:r>
    </w:p>
    <w:p w14:paraId="1B4A272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421</w:t>
      </w:r>
    </w:p>
    <w:p w14:paraId="06CC182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t>Addition and Release Delay of PSCell</w:t>
      </w:r>
      <w:r>
        <w:tab/>
        <w:t>421</w:t>
      </w:r>
    </w:p>
    <w:p w14:paraId="5EC81B2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427</w:t>
      </w:r>
    </w:p>
    <w:p w14:paraId="3DC5EEA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427</w:t>
      </w:r>
    </w:p>
    <w:p w14:paraId="6D6217F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427</w:t>
      </w:r>
    </w:p>
    <w:p w14:paraId="673E7CF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428</w:t>
      </w:r>
    </w:p>
    <w:p w14:paraId="634D74A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432</w:t>
      </w:r>
    </w:p>
    <w:p w14:paraId="2D8067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non-DRX</w:t>
      </w:r>
      <w:r>
        <w:tab/>
        <w:t>434</w:t>
      </w:r>
    </w:p>
    <w:p w14:paraId="32166F9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</w:t>
      </w:r>
      <w:r>
        <w:tab/>
        <w:t>439</w:t>
      </w:r>
    </w:p>
    <w:p w14:paraId="21C353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</w:t>
      </w:r>
      <w:r>
        <w:tab/>
        <w:t>442</w:t>
      </w:r>
    </w:p>
    <w:p w14:paraId="5D7229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DRX</w:t>
      </w:r>
      <w:r>
        <w:tab/>
        <w:t>448</w:t>
      </w:r>
    </w:p>
    <w:p w14:paraId="7FB87B8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without gap in non-DRX with SSB time index detection</w:t>
      </w:r>
      <w:r>
        <w:tab/>
        <w:t>453</w:t>
      </w:r>
    </w:p>
    <w:p w14:paraId="6367962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 with SSB time index detection</w:t>
      </w:r>
      <w:r>
        <w:tab/>
        <w:t>456</w:t>
      </w:r>
    </w:p>
    <w:p w14:paraId="17F915B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461</w:t>
      </w:r>
    </w:p>
    <w:p w14:paraId="49C3C1E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 triggered reporting cell without SSB time index detection in DRX for UE configured with highSpeedMeasCA-Scell-r17</w:t>
      </w:r>
      <w:r>
        <w:tab/>
        <w:t>465</w:t>
      </w:r>
    </w:p>
    <w:p w14:paraId="75F1ED3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471</w:t>
      </w:r>
    </w:p>
    <w:p w14:paraId="5D2649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471</w:t>
      </w:r>
    </w:p>
    <w:p w14:paraId="20D7AF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</w:t>
      </w:r>
      <w:r>
        <w:tab/>
        <w:t>474</w:t>
      </w:r>
    </w:p>
    <w:p w14:paraId="0D80EDC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</w:t>
      </w:r>
      <w:r>
        <w:tab/>
        <w:t>479</w:t>
      </w:r>
    </w:p>
    <w:p w14:paraId="262D85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484</w:t>
      </w:r>
    </w:p>
    <w:p w14:paraId="3B72623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484</w:t>
      </w:r>
    </w:p>
    <w:p w14:paraId="2E2E849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484</w:t>
      </w:r>
    </w:p>
    <w:p w14:paraId="49A065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489</w:t>
      </w:r>
    </w:p>
    <w:p w14:paraId="29525EC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494</w:t>
      </w:r>
    </w:p>
    <w:p w14:paraId="580B8A3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494</w:t>
      </w:r>
    </w:p>
    <w:p w14:paraId="4DC2D64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 triggered reporting without SSB time index detection in DRX for UE configured with highSpeedMeasInterFreq-r17</w:t>
      </w:r>
      <w:r>
        <w:tab/>
        <w:t>494</w:t>
      </w:r>
    </w:p>
    <w:p w14:paraId="46A2F0E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498</w:t>
      </w:r>
    </w:p>
    <w:p w14:paraId="7401A87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498</w:t>
      </w:r>
    </w:p>
    <w:p w14:paraId="7EA894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498</w:t>
      </w:r>
    </w:p>
    <w:p w14:paraId="24459B9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498</w:t>
      </w:r>
    </w:p>
    <w:p w14:paraId="1D6F69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SSB-based L1-RSRP measurement in non-DRX</w:t>
      </w:r>
      <w:r>
        <w:tab/>
        <w:t>502</w:t>
      </w:r>
    </w:p>
    <w:p w14:paraId="5621702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506</w:t>
      </w:r>
    </w:p>
    <w:p w14:paraId="5BD78AF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SSB-based L1-RSRP measurement in DRX</w:t>
      </w:r>
      <w:r>
        <w:tab/>
        <w:t>506</w:t>
      </w:r>
    </w:p>
    <w:p w14:paraId="76FAEB9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507</w:t>
      </w:r>
    </w:p>
    <w:p w14:paraId="132BD83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CSI-RS-based L1-RSRP measurement in non-DRX</w:t>
      </w:r>
      <w:r>
        <w:tab/>
        <w:t>510</w:t>
      </w:r>
    </w:p>
    <w:p w14:paraId="14138FC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CSI-RS-based L1-RSRP measurement in DRX</w:t>
      </w:r>
      <w:r>
        <w:tab/>
        <w:t>514</w:t>
      </w:r>
    </w:p>
    <w:p w14:paraId="4D7F832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SSB-based L1-RSRP measurement in DRX for UE configured with highSpeedMeasFlag-r16</w:t>
      </w:r>
      <w:r>
        <w:tab/>
        <w:t>517</w:t>
      </w:r>
    </w:p>
    <w:p w14:paraId="2FD87D4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522</w:t>
      </w:r>
    </w:p>
    <w:p w14:paraId="1F4A4F5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522</w:t>
      </w:r>
    </w:p>
    <w:p w14:paraId="00D30BA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with non-DRX</w:t>
      </w:r>
      <w:r>
        <w:tab/>
        <w:t>523</w:t>
      </w:r>
    </w:p>
    <w:p w14:paraId="3B721AD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SRS-RSRP measurement with non-DRX</w:t>
      </w:r>
      <w:r>
        <w:tab/>
        <w:t>524</w:t>
      </w:r>
    </w:p>
    <w:p w14:paraId="237BC36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CLI-RSSI measurement in non-DRX</w:t>
      </w:r>
      <w:r>
        <w:tab/>
        <w:t>529</w:t>
      </w:r>
    </w:p>
    <w:p w14:paraId="5E03446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532</w:t>
      </w:r>
    </w:p>
    <w:p w14:paraId="3E64911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532</w:t>
      </w:r>
    </w:p>
    <w:p w14:paraId="331EFF7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measurements with autonomous gaps</w:t>
      </w:r>
      <w:r>
        <w:tab/>
        <w:t>532</w:t>
      </w:r>
    </w:p>
    <w:p w14:paraId="473C39F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FDD - NR measurements with autonomous gaps</w:t>
      </w:r>
      <w:r>
        <w:tab/>
        <w:t>532</w:t>
      </w:r>
    </w:p>
    <w:p w14:paraId="6C88DDF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TDD - NR measurements with autonomous gaps</w:t>
      </w:r>
      <w:r>
        <w:tab/>
        <w:t>533</w:t>
      </w:r>
    </w:p>
    <w:p w14:paraId="59B77A9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intra-frequency CGI identification of NR FR1 cell with autonomous gaps in synchronous EN-DC</w:t>
      </w:r>
      <w:r>
        <w:tab/>
        <w:t>533</w:t>
      </w:r>
    </w:p>
    <w:p w14:paraId="6EE7898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538</w:t>
      </w:r>
    </w:p>
    <w:p w14:paraId="4393546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538</w:t>
      </w:r>
    </w:p>
    <w:p w14:paraId="061B0B4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CSI-RS based CMR and no dedicated IMR L1-SINR measurement in non-DRX</w:t>
      </w:r>
      <w:r>
        <w:tab/>
        <w:t>544</w:t>
      </w:r>
    </w:p>
    <w:p w14:paraId="568B89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 based CMR and dedicated IMR L1-SINR measurement in DRX</w:t>
      </w:r>
      <w:r>
        <w:tab/>
        <w:t>549</w:t>
      </w:r>
    </w:p>
    <w:p w14:paraId="4231E7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CSI-RS based CMR and dedicated IMR L1-SINR measurement in DRX</w:t>
      </w:r>
      <w:r>
        <w:tab/>
        <w:t>554</w:t>
      </w:r>
    </w:p>
    <w:p w14:paraId="0F916A6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</w:t>
      </w:r>
      <w:r>
        <w:tab/>
        <w:t>558</w:t>
      </w:r>
    </w:p>
    <w:p w14:paraId="58ACD99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558</w:t>
      </w:r>
    </w:p>
    <w:p w14:paraId="7A24A2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without gap under DRX</w:t>
      </w:r>
      <w:r>
        <w:tab/>
        <w:t>558</w:t>
      </w:r>
    </w:p>
    <w:p w14:paraId="6A69433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inter-frequency measurement</w:t>
      </w:r>
      <w:r>
        <w:tab/>
        <w:t>560</w:t>
      </w:r>
    </w:p>
    <w:p w14:paraId="63441F8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560</w:t>
      </w:r>
    </w:p>
    <w:p w14:paraId="477B08C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for FR1 cell when non-DRX is used</w:t>
      </w:r>
      <w:r>
        <w:tab/>
        <w:t>560</w:t>
      </w:r>
    </w:p>
    <w:p w14:paraId="560CF96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562</w:t>
      </w:r>
    </w:p>
    <w:p w14:paraId="4AC9FF2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562</w:t>
      </w:r>
    </w:p>
    <w:p w14:paraId="424F31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562</w:t>
      </w:r>
    </w:p>
    <w:p w14:paraId="7334426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567</w:t>
      </w:r>
    </w:p>
    <w:p w14:paraId="36E4575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absolute measurement accuracy</w:t>
      </w:r>
      <w:r>
        <w:tab/>
        <w:t>567</w:t>
      </w:r>
    </w:p>
    <w:p w14:paraId="70F76A1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relative measurement accuracy</w:t>
      </w:r>
      <w:r>
        <w:tab/>
        <w:t>572</w:t>
      </w:r>
    </w:p>
    <w:p w14:paraId="5EACD04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575</w:t>
      </w:r>
    </w:p>
    <w:p w14:paraId="26BE7C4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absolute measurement accuracy</w:t>
      </w:r>
      <w:r>
        <w:tab/>
        <w:t>575</w:t>
      </w:r>
    </w:p>
    <w:p w14:paraId="74B24C6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relative measurement accuracy</w:t>
      </w:r>
      <w:r>
        <w:tab/>
        <w:t>580</w:t>
      </w:r>
    </w:p>
    <w:p w14:paraId="772A672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582</w:t>
      </w:r>
    </w:p>
    <w:p w14:paraId="30C5467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582</w:t>
      </w:r>
    </w:p>
    <w:p w14:paraId="1B2D66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SS-RSRQ measurement accuracy</w:t>
      </w:r>
      <w:r>
        <w:tab/>
        <w:t>584</w:t>
      </w:r>
    </w:p>
    <w:p w14:paraId="37B0CF4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589</w:t>
      </w:r>
    </w:p>
    <w:p w14:paraId="150B8B8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absolute measurement accuracy</w:t>
      </w:r>
      <w:r>
        <w:tab/>
        <w:t>589</w:t>
      </w:r>
    </w:p>
    <w:p w14:paraId="76F4027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relative measurement accuracy</w:t>
      </w:r>
      <w:r>
        <w:tab/>
        <w:t>593</w:t>
      </w:r>
    </w:p>
    <w:p w14:paraId="0A0EB1C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595</w:t>
      </w:r>
    </w:p>
    <w:p w14:paraId="70C7A59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595</w:t>
      </w:r>
    </w:p>
    <w:p w14:paraId="362975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595</w:t>
      </w:r>
    </w:p>
    <w:p w14:paraId="6F8672E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596</w:t>
      </w:r>
    </w:p>
    <w:p w14:paraId="13F1DC0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597</w:t>
      </w:r>
    </w:p>
    <w:p w14:paraId="4093050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SS-SINR measurement accuracy</w:t>
      </w:r>
      <w:r>
        <w:tab/>
        <w:t>597</w:t>
      </w:r>
    </w:p>
    <w:p w14:paraId="6334F3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601</w:t>
      </w:r>
    </w:p>
    <w:p w14:paraId="017BB3E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absolute measurement accuracy</w:t>
      </w:r>
      <w:r>
        <w:tab/>
        <w:t>601</w:t>
      </w:r>
    </w:p>
    <w:p w14:paraId="01B1B09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relative measurement accuracy</w:t>
      </w:r>
      <w:r>
        <w:tab/>
        <w:t>605</w:t>
      </w:r>
    </w:p>
    <w:p w14:paraId="18D0342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607</w:t>
      </w:r>
    </w:p>
    <w:p w14:paraId="066D69F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607</w:t>
      </w:r>
    </w:p>
    <w:p w14:paraId="2E87C16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607</w:t>
      </w:r>
    </w:p>
    <w:p w14:paraId="2912536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610</w:t>
      </w:r>
    </w:p>
    <w:p w14:paraId="3F15AE1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611</w:t>
      </w:r>
    </w:p>
    <w:p w14:paraId="3DC424C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612</w:t>
      </w:r>
    </w:p>
    <w:p w14:paraId="28C47B1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absolute measurement accuracy</w:t>
      </w:r>
      <w:r>
        <w:tab/>
        <w:t>612</w:t>
      </w:r>
    </w:p>
    <w:p w14:paraId="14B2875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relative measurement accuracy</w:t>
      </w:r>
      <w:r>
        <w:tab/>
        <w:t>617</w:t>
      </w:r>
    </w:p>
    <w:p w14:paraId="1FFF86C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619</w:t>
      </w:r>
    </w:p>
    <w:p w14:paraId="28E2362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absolute measurement accuracy</w:t>
      </w:r>
      <w:r>
        <w:tab/>
        <w:t>619</w:t>
      </w:r>
    </w:p>
    <w:p w14:paraId="0944DA1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relative measurement accuracy</w:t>
      </w:r>
      <w:r>
        <w:tab/>
        <w:t>623</w:t>
      </w:r>
    </w:p>
    <w:p w14:paraId="316FE00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</w:t>
      </w:r>
      <w:r>
        <w:tab/>
        <w:t>625</w:t>
      </w:r>
    </w:p>
    <w:p w14:paraId="2BF32CF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625</w:t>
      </w:r>
    </w:p>
    <w:p w14:paraId="2B0FC15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625</w:t>
      </w:r>
    </w:p>
    <w:p w14:paraId="1678EB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SFTD measurement accuracy</w:t>
      </w:r>
      <w:r>
        <w:tab/>
        <w:t>626</w:t>
      </w:r>
    </w:p>
    <w:p w14:paraId="37EB2B6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630</w:t>
      </w:r>
    </w:p>
    <w:p w14:paraId="53EDD51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630</w:t>
      </w:r>
    </w:p>
    <w:p w14:paraId="661544D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accuracy</w:t>
      </w:r>
      <w:r>
        <w:tab/>
        <w:t>630</w:t>
      </w:r>
    </w:p>
    <w:p w14:paraId="58FF2314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 report mapping</w:t>
      </w:r>
      <w:r>
        <w:tab/>
        <w:t>631</w:t>
      </w:r>
    </w:p>
    <w:p w14:paraId="4EF1A5D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632</w:t>
      </w:r>
    </w:p>
    <w:p w14:paraId="2773C7F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SRS-RSRP measurement accuracy with FR1 serving cell</w:t>
      </w:r>
      <w:r>
        <w:tab/>
        <w:t>632</w:t>
      </w:r>
    </w:p>
    <w:p w14:paraId="1FCB955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CLI-RSSI measurement accuracy with FR1 serving cell</w:t>
      </w:r>
      <w:r>
        <w:tab/>
        <w:t>641</w:t>
      </w:r>
    </w:p>
    <w:p w14:paraId="602DFEE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644</w:t>
      </w:r>
    </w:p>
    <w:p w14:paraId="5F99CA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644</w:t>
      </w:r>
    </w:p>
    <w:p w14:paraId="2A03FCD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CSI-RS based CMR and no dedicated IMR configured and CSI-RS resource set with repetition off</w:t>
      </w:r>
      <w:r>
        <w:tab/>
        <w:t>644</w:t>
      </w:r>
    </w:p>
    <w:p w14:paraId="7608B7A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SSB based CMR and dedicated IMR</w:t>
      </w:r>
      <w:r>
        <w:tab/>
        <w:t>647</w:t>
      </w:r>
    </w:p>
    <w:p w14:paraId="477B385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CSI-RS based CMR and dedicated IMR</w:t>
      </w:r>
      <w:r>
        <w:tab/>
        <w:t>649</w:t>
      </w:r>
    </w:p>
    <w:p w14:paraId="5D2C7EE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measurement</w:t>
      </w:r>
      <w:r>
        <w:tab/>
        <w:t>653</w:t>
      </w:r>
    </w:p>
    <w:p w14:paraId="0F0E1B7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absolute measurement accuracy</w:t>
      </w:r>
      <w:r>
        <w:tab/>
        <w:t>653</w:t>
      </w:r>
    </w:p>
    <w:p w14:paraId="2B40AE7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relative measurement accuracy</w:t>
      </w:r>
      <w:r>
        <w:tab/>
        <w:t>658</w:t>
      </w:r>
    </w:p>
    <w:p w14:paraId="6B7236A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660</w:t>
      </w:r>
    </w:p>
    <w:p w14:paraId="17A8086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measurement</w:t>
      </w:r>
      <w:r>
        <w:tab/>
        <w:t>665</w:t>
      </w:r>
    </w:p>
    <w:p w14:paraId="2456250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665</w:t>
      </w:r>
    </w:p>
    <w:p w14:paraId="17D6D1A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relative measurement accuracy</w:t>
      </w:r>
      <w:r>
        <w:tab/>
        <w:t>671</w:t>
      </w:r>
    </w:p>
    <w:p w14:paraId="2735231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673</w:t>
      </w:r>
    </w:p>
    <w:p w14:paraId="3C912BF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673</w:t>
      </w:r>
    </w:p>
    <w:p w14:paraId="2851469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CSI-RSRP measurement accuracy</w:t>
      </w:r>
      <w:r>
        <w:tab/>
        <w:t>673</w:t>
      </w:r>
    </w:p>
    <w:p w14:paraId="510D620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CSI-RSRP measurement accuracy requirements</w:t>
      </w:r>
      <w:r>
        <w:tab/>
        <w:t>676</w:t>
      </w:r>
    </w:p>
    <w:p w14:paraId="09774EB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CSI-RSRP measurement accuracy requirements</w:t>
      </w:r>
      <w:r>
        <w:tab/>
        <w:t>677</w:t>
      </w:r>
    </w:p>
    <w:p w14:paraId="41145D1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CSI-RSRP measurement accuracy requirements</w:t>
      </w:r>
      <w:r>
        <w:tab/>
        <w:t>678</w:t>
      </w:r>
    </w:p>
    <w:p w14:paraId="4544DAB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CSI-RSRP measurement accuracy</w:t>
      </w:r>
      <w:r>
        <w:tab/>
        <w:t>679</w:t>
      </w:r>
    </w:p>
    <w:p w14:paraId="7D871BE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4.7.8.1.1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EN-DC FR1 CSI-RSRP absolute measurement accuracy</w:t>
      </w:r>
      <w:r>
        <w:tab/>
        <w:t>679</w:t>
      </w:r>
    </w:p>
    <w:p w14:paraId="434772E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4.7.8.1.2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EN-DC FR1 CSI-RSRP relative measurement accuracy</w:t>
      </w:r>
      <w:r>
        <w:tab/>
        <w:t>686</w:t>
      </w:r>
    </w:p>
    <w:p w14:paraId="27108C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>
        <w:tab/>
        <w:t>688</w:t>
      </w:r>
    </w:p>
    <w:p w14:paraId="40DD3B1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4.7.8.2.1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EN-DC FR1 CSI-RSRP absolute measurement accuracy</w:t>
      </w:r>
      <w:r>
        <w:tab/>
        <w:t>688</w:t>
      </w:r>
    </w:p>
    <w:p w14:paraId="022FA3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4.7.8.2.2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EN-DC FR1 CSI-RSRP relative measurement accuracy</w:t>
      </w:r>
      <w:r>
        <w:tab/>
        <w:t>694</w:t>
      </w:r>
    </w:p>
    <w:p w14:paraId="78A2A17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696</w:t>
      </w:r>
    </w:p>
    <w:p w14:paraId="1219C12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696</w:t>
      </w:r>
    </w:p>
    <w:p w14:paraId="0114D5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696</w:t>
      </w:r>
    </w:p>
    <w:p w14:paraId="175D0BB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697</w:t>
      </w:r>
    </w:p>
    <w:p w14:paraId="679797E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Intra-frequency measurement accuracy with FR1 serving cell and FR1 target cell</w:t>
      </w:r>
      <w:r>
        <w:tab/>
        <w:t>700</w:t>
      </w:r>
    </w:p>
    <w:p w14:paraId="3DAAE97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700</w:t>
      </w:r>
    </w:p>
    <w:p w14:paraId="60CA93E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700</w:t>
      </w:r>
    </w:p>
    <w:p w14:paraId="5697F3E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700</w:t>
      </w:r>
    </w:p>
    <w:p w14:paraId="1E75DF7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700</w:t>
      </w:r>
    </w:p>
    <w:p w14:paraId="2B0A57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702</w:t>
      </w:r>
    </w:p>
    <w:p w14:paraId="46D949E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Inter-frequency measurement accuracy with FR1 serving cell and FR1 target cell</w:t>
      </w:r>
      <w:r>
        <w:tab/>
        <w:t>706</w:t>
      </w:r>
    </w:p>
    <w:p w14:paraId="18F5A2A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706</w:t>
      </w:r>
    </w:p>
    <w:p w14:paraId="226D91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706</w:t>
      </w:r>
    </w:p>
    <w:p w14:paraId="6080051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706</w:t>
      </w:r>
    </w:p>
    <w:p w14:paraId="2A515C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706</w:t>
      </w:r>
    </w:p>
    <w:p w14:paraId="0E4F52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708</w:t>
      </w:r>
    </w:p>
    <w:p w14:paraId="140B0F7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712</w:t>
      </w:r>
    </w:p>
    <w:p w14:paraId="075D2D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712</w:t>
      </w:r>
    </w:p>
    <w:p w14:paraId="1C9A4B1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 in FR1</w:t>
      </w:r>
      <w:r>
        <w:tab/>
        <w:t>712</w:t>
      </w:r>
    </w:p>
    <w:p w14:paraId="663ECED3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 in FR1</w:t>
      </w:r>
      <w:r>
        <w:tab/>
        <w:t>712</w:t>
      </w:r>
    </w:p>
    <w:p w14:paraId="129153F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 in FR1</w:t>
      </w:r>
      <w:r>
        <w:tab/>
        <w:t>713</w:t>
      </w:r>
    </w:p>
    <w:p w14:paraId="6C4EE001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accuracy of CSI-SINR in FR1</w:t>
      </w:r>
      <w:r>
        <w:tab/>
        <w:t>713</w:t>
      </w:r>
    </w:p>
    <w:p w14:paraId="28F465D3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accuracy of CSI-SINR in FR1</w:t>
      </w:r>
      <w:r>
        <w:tab/>
        <w:t>715</w:t>
      </w:r>
    </w:p>
    <w:p w14:paraId="42F3130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Intra-frequency measurement accuracy with FR1 serving cell and FR1 target cell</w:t>
      </w:r>
      <w:r>
        <w:tab/>
        <w:t>716</w:t>
      </w:r>
    </w:p>
    <w:p w14:paraId="022D3F3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716</w:t>
      </w:r>
    </w:p>
    <w:p w14:paraId="1CE00F9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716</w:t>
      </w:r>
    </w:p>
    <w:p w14:paraId="5AC37E3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716</w:t>
      </w:r>
    </w:p>
    <w:p w14:paraId="18CE94D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716</w:t>
      </w:r>
    </w:p>
    <w:p w14:paraId="4831F70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718</w:t>
      </w:r>
    </w:p>
    <w:p w14:paraId="3FDE43A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721</w:t>
      </w:r>
    </w:p>
    <w:p w14:paraId="4CD6000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721</w:t>
      </w:r>
    </w:p>
    <w:p w14:paraId="48CD279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721</w:t>
      </w:r>
    </w:p>
    <w:p w14:paraId="017504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721</w:t>
      </w:r>
    </w:p>
    <w:p w14:paraId="01480B1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722</w:t>
      </w:r>
    </w:p>
    <w:p w14:paraId="43DE60C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723</w:t>
      </w:r>
    </w:p>
    <w:p w14:paraId="4533751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</w:t>
      </w:r>
      <w:r>
        <w:tab/>
        <w:t>726</w:t>
      </w:r>
    </w:p>
    <w:p w14:paraId="621FC6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726</w:t>
      </w:r>
    </w:p>
    <w:p w14:paraId="781B73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 requirements in FR1</w:t>
      </w:r>
      <w:r>
        <w:tab/>
        <w:t>726</w:t>
      </w:r>
    </w:p>
    <w:p w14:paraId="50376A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TDCP </w:t>
      </w:r>
      <w:r w:rsidRPr="00CA4371">
        <w:rPr>
          <w:snapToGrid w:val="0"/>
        </w:rPr>
        <w:t xml:space="preserve">amplitude </w:t>
      </w:r>
      <w:r>
        <w:t>measurement accuracy in EN-DC</w:t>
      </w:r>
      <w:r>
        <w:tab/>
        <w:t>727</w:t>
      </w:r>
    </w:p>
    <w:p w14:paraId="78FAAC5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727</w:t>
      </w:r>
    </w:p>
    <w:p w14:paraId="43B2702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727</w:t>
      </w:r>
    </w:p>
    <w:p w14:paraId="2F856D6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727</w:t>
      </w:r>
    </w:p>
    <w:p w14:paraId="2CC2A4B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727</w:t>
      </w:r>
    </w:p>
    <w:p w14:paraId="4236D9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729</w:t>
      </w:r>
    </w:p>
    <w:p w14:paraId="4D4F547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with all NR cells in FR1</w:t>
      </w:r>
      <w:r>
        <w:tab/>
        <w:t>731</w:t>
      </w:r>
    </w:p>
    <w:p w14:paraId="7768006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731</w:t>
      </w:r>
    </w:p>
    <w:p w14:paraId="6BE4E2A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731</w:t>
      </w:r>
    </w:p>
    <w:p w14:paraId="46D7521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PSCell addition</w:t>
      </w:r>
      <w:r>
        <w:tab/>
        <w:t>731</w:t>
      </w:r>
    </w:p>
    <w:p w14:paraId="4D7441B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731</w:t>
      </w:r>
    </w:p>
    <w:p w14:paraId="00093C9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731</w:t>
      </w:r>
    </w:p>
    <w:p w14:paraId="7D66D23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732</w:t>
      </w:r>
    </w:p>
    <w:p w14:paraId="6C9B3B8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addition and release delay of known PSCell</w:t>
      </w:r>
      <w:r>
        <w:tab/>
        <w:t>732</w:t>
      </w:r>
    </w:p>
    <w:p w14:paraId="1A47B6D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738</w:t>
      </w:r>
    </w:p>
    <w:p w14:paraId="4C3DEEE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738</w:t>
      </w:r>
    </w:p>
    <w:p w14:paraId="7F0318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DCI-based and timer-based DL active BWP switch in non-DRX in synchronous NE-DC</w:t>
      </w:r>
      <w:r>
        <w:tab/>
        <w:t>738</w:t>
      </w:r>
    </w:p>
    <w:p w14:paraId="34DCD2C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742</w:t>
      </w:r>
    </w:p>
    <w:p w14:paraId="168F4B6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 accuracy</w:t>
      </w:r>
      <w:r>
        <w:tab/>
        <w:t>742</w:t>
      </w:r>
    </w:p>
    <w:p w14:paraId="124C74D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742</w:t>
      </w:r>
    </w:p>
    <w:p w14:paraId="1A2B9F2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SFTD accuracy Requirement</w:t>
      </w:r>
      <w:r>
        <w:tab/>
        <w:t>742</w:t>
      </w:r>
    </w:p>
    <w:p w14:paraId="1685210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SFTD accuracy</w:t>
      </w:r>
      <w:r>
        <w:tab/>
        <w:t>744</w:t>
      </w:r>
    </w:p>
    <w:p w14:paraId="0C50506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at least one NR cell in FR2</w:t>
      </w:r>
      <w:r>
        <w:tab/>
        <w:t>739</w:t>
      </w:r>
    </w:p>
    <w:p w14:paraId="0028360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739</w:t>
      </w:r>
    </w:p>
    <w:p w14:paraId="21ACE15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739</w:t>
      </w:r>
    </w:p>
    <w:p w14:paraId="004D8EB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739</w:t>
      </w:r>
    </w:p>
    <w:p w14:paraId="3A67D41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739</w:t>
      </w:r>
    </w:p>
    <w:p w14:paraId="3C418F7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739</w:t>
      </w:r>
    </w:p>
    <w:p w14:paraId="3A29A72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739</w:t>
      </w:r>
    </w:p>
    <w:p w14:paraId="6AFED5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739</w:t>
      </w:r>
    </w:p>
    <w:p w14:paraId="4D4E37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739</w:t>
      </w:r>
    </w:p>
    <w:p w14:paraId="4CB6C3D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contention based random access</w:t>
      </w:r>
      <w:r>
        <w:tab/>
        <w:t>739</w:t>
      </w:r>
    </w:p>
    <w:p w14:paraId="1A82F25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non-contention based random access</w:t>
      </w:r>
      <w:r>
        <w:tab/>
        <w:t>747</w:t>
      </w:r>
    </w:p>
    <w:p w14:paraId="2C98673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contention based random access</w:t>
      </w:r>
      <w:r>
        <w:tab/>
        <w:t>756</w:t>
      </w:r>
    </w:p>
    <w:p w14:paraId="6DBBD6B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non-contention based random access</w:t>
      </w:r>
      <w:r>
        <w:tab/>
        <w:t>760</w:t>
      </w:r>
    </w:p>
    <w:p w14:paraId="5A28CD0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764</w:t>
      </w:r>
    </w:p>
    <w:p w14:paraId="6A4E2EF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764</w:t>
      </w:r>
    </w:p>
    <w:p w14:paraId="546D17D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764</w:t>
      </w:r>
    </w:p>
    <w:p w14:paraId="7837957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764</w:t>
      </w:r>
    </w:p>
    <w:p w14:paraId="076D45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764</w:t>
      </w:r>
    </w:p>
    <w:p w14:paraId="061123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UE transmit timing accuracy</w:t>
      </w:r>
      <w:r>
        <w:tab/>
        <w:t>766</w:t>
      </w:r>
    </w:p>
    <w:p w14:paraId="5A8B24E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UE Transmit Timing Test with 2-TA for FR2 UE supporting multiDCI-IntraCellMultiTRP-TwoTA-r18</w:t>
      </w:r>
      <w:r>
        <w:tab/>
        <w:t>772</w:t>
      </w:r>
    </w:p>
    <w:p w14:paraId="2713E8D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779</w:t>
      </w:r>
    </w:p>
    <w:p w14:paraId="41D7828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779</w:t>
      </w:r>
    </w:p>
    <w:p w14:paraId="03B73E6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779</w:t>
      </w:r>
    </w:p>
    <w:p w14:paraId="27E1A23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779</w:t>
      </w:r>
    </w:p>
    <w:p w14:paraId="1619566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timing advance adjustment accuracy</w:t>
      </w:r>
      <w:r>
        <w:tab/>
        <w:t>780</w:t>
      </w:r>
    </w:p>
    <w:p w14:paraId="6513696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785</w:t>
      </w:r>
    </w:p>
    <w:p w14:paraId="34BF8E0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785</w:t>
      </w:r>
    </w:p>
    <w:p w14:paraId="33B874D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785</w:t>
      </w:r>
    </w:p>
    <w:p w14:paraId="46663A5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785</w:t>
      </w:r>
    </w:p>
    <w:p w14:paraId="5AD8C8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786</w:t>
      </w:r>
    </w:p>
    <w:p w14:paraId="499E950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787</w:t>
      </w:r>
    </w:p>
    <w:p w14:paraId="63C8506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790</w:t>
      </w:r>
    </w:p>
    <w:p w14:paraId="16C2AE2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793</w:t>
      </w:r>
    </w:p>
    <w:p w14:paraId="45A0FE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794</w:t>
      </w:r>
    </w:p>
    <w:p w14:paraId="4C45663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FR2 radio link monitoring out-of-sync test for PSCell configured with SSB-based RLM RS in non-DRX mode</w:t>
      </w:r>
      <w:r>
        <w:tab/>
        <w:t>794</w:t>
      </w:r>
    </w:p>
    <w:p w14:paraId="1D6F047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 RS in non-DRX mode</w:t>
      </w:r>
      <w:r>
        <w:tab/>
        <w:t>801</w:t>
      </w:r>
    </w:p>
    <w:p w14:paraId="470B94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FR2 radio link monitoring out-of-sync test for PSCell configured with SSB-based RLM RS in DRX mode</w:t>
      </w:r>
      <w:r>
        <w:tab/>
        <w:t>806</w:t>
      </w:r>
    </w:p>
    <w:p w14:paraId="224D37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 RS in DRX mode</w:t>
      </w:r>
      <w:r>
        <w:tab/>
        <w:t>812</w:t>
      </w:r>
    </w:p>
    <w:p w14:paraId="07539E7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 RS in non-DRX mode</w:t>
      </w:r>
      <w:r>
        <w:tab/>
        <w:t>817</w:t>
      </w:r>
    </w:p>
    <w:p w14:paraId="2DF34D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 RS in non-DRX mode</w:t>
      </w:r>
      <w:r>
        <w:tab/>
        <w:t>822</w:t>
      </w:r>
    </w:p>
    <w:p w14:paraId="6A01E3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 RS in DRX mode</w:t>
      </w:r>
      <w:r>
        <w:tab/>
        <w:t>827</w:t>
      </w:r>
    </w:p>
    <w:p w14:paraId="6570550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 RS in DRX mode</w:t>
      </w:r>
      <w:r>
        <w:tab/>
        <w:t>834</w:t>
      </w:r>
    </w:p>
    <w:p w14:paraId="217A7ED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FR2 radio link monitoring UE scheduling restrictions</w:t>
      </w:r>
      <w:r>
        <w:tab/>
        <w:t>840</w:t>
      </w:r>
    </w:p>
    <w:p w14:paraId="7361497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FR2 Radio Link Monitoring Out-of-sync Test for PSCell configured with SSB-based RLM RS for UE fulfilling relaxed measurement criterion</w:t>
      </w:r>
      <w:r>
        <w:tab/>
        <w:t>845</w:t>
      </w:r>
    </w:p>
    <w:p w14:paraId="764C0C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SSB-based RLM RS in non-DRX mode for UE supporting fast beam sweeping in multi-Rx</w:t>
      </w:r>
      <w:r>
        <w:tab/>
        <w:t>850</w:t>
      </w:r>
    </w:p>
    <w:p w14:paraId="5E8E6C4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856</w:t>
      </w:r>
    </w:p>
    <w:p w14:paraId="18DE067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856</w:t>
      </w:r>
    </w:p>
    <w:p w14:paraId="18AACF1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</w:t>
      </w:r>
      <w:r>
        <w:tab/>
        <w:t>856</w:t>
      </w:r>
    </w:p>
    <w:p w14:paraId="6BD645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856</w:t>
      </w:r>
    </w:p>
    <w:p w14:paraId="1631107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857</w:t>
      </w:r>
    </w:p>
    <w:p w14:paraId="7351072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858</w:t>
      </w:r>
    </w:p>
    <w:p w14:paraId="068D762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859</w:t>
      </w:r>
    </w:p>
    <w:p w14:paraId="7BF9CB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synchronous EN-DC</w:t>
      </w:r>
      <w:r>
        <w:tab/>
        <w:t>860</w:t>
      </w:r>
    </w:p>
    <w:p w14:paraId="38F1424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asynchronous EN-DC</w:t>
      </w:r>
      <w:r>
        <w:tab/>
        <w:t>864</w:t>
      </w:r>
    </w:p>
    <w:p w14:paraId="1A880FE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868</w:t>
      </w:r>
    </w:p>
    <w:p w14:paraId="70D8068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NR SCC in asynchronous EN-DC</w:t>
      </w:r>
      <w:r>
        <w:tab/>
        <w:t>874</w:t>
      </w:r>
    </w:p>
    <w:p w14:paraId="2A7E9C6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synchronous EN-DC</w:t>
      </w:r>
      <w:r>
        <w:tab/>
        <w:t>879</w:t>
      </w:r>
    </w:p>
    <w:p w14:paraId="5642893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asynchronous EN-DC</w:t>
      </w:r>
      <w:r>
        <w:tab/>
        <w:t>883</w:t>
      </w:r>
    </w:p>
    <w:p w14:paraId="5196B12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E-UTRA SRS carrier based switching</w:t>
      </w:r>
      <w:r>
        <w:tab/>
        <w:t>887</w:t>
      </w:r>
    </w:p>
    <w:p w14:paraId="1D1661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NR SRS carrier based switching</w:t>
      </w:r>
      <w:r>
        <w:tab/>
        <w:t>893</w:t>
      </w:r>
    </w:p>
    <w:p w14:paraId="7EA1D17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899</w:t>
      </w:r>
    </w:p>
    <w:p w14:paraId="20EEF5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FR2 SCell activation and deactivation intra-band in non-DRX</w:t>
      </w:r>
      <w:r>
        <w:tab/>
        <w:t>911</w:t>
      </w:r>
    </w:p>
    <w:p w14:paraId="0A4C9C1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5.5.3.2 to 5.5.3.5</w:t>
      </w:r>
      <w:r>
        <w:tab/>
        <w:t>918</w:t>
      </w:r>
    </w:p>
    <w:p w14:paraId="380D1C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Multiple SCell Activation and deactivation of one unknown SCell and one known SCell in FR2</w:t>
      </w:r>
      <w:r>
        <w:tab/>
        <w:t>918</w:t>
      </w:r>
    </w:p>
    <w:p w14:paraId="6A1808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EN-DC FR2 </w:t>
      </w:r>
      <w:r>
        <w:t>direct SCell activation at SCell addition of known SCell</w:t>
      </w:r>
      <w:r>
        <w:tab/>
        <w:t>926</w:t>
      </w:r>
    </w:p>
    <w:p w14:paraId="370E9A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FR2 </w:t>
      </w:r>
      <w:r>
        <w:t>fast SCell Activation of SCell in FR2 intra-band</w:t>
      </w:r>
      <w:r>
        <w:tab/>
        <w:t>930</w:t>
      </w:r>
    </w:p>
    <w:p w14:paraId="465057B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939</w:t>
      </w:r>
    </w:p>
    <w:p w14:paraId="134270F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939</w:t>
      </w:r>
    </w:p>
    <w:p w14:paraId="76F4408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939</w:t>
      </w:r>
    </w:p>
    <w:p w14:paraId="135CF0A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939</w:t>
      </w:r>
    </w:p>
    <w:p w14:paraId="6F8947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943</w:t>
      </w:r>
    </w:p>
    <w:p w14:paraId="0077BEC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948</w:t>
      </w:r>
    </w:p>
    <w:p w14:paraId="0CDD9D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Requirements for Beam Failure Recovery in SCell</w:t>
      </w:r>
      <w:r>
        <w:tab/>
        <w:t>949</w:t>
      </w:r>
    </w:p>
    <w:p w14:paraId="2CEFF17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5.5.5.0.5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Requirements for </w:t>
      </w:r>
      <w:r>
        <w:t>SSB based beam failure detection for UE fulfilling relaxed measurement criteria</w:t>
      </w:r>
      <w:r>
        <w:tab/>
        <w:t>949</w:t>
      </w:r>
    </w:p>
    <w:p w14:paraId="0C106AB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5.5.5.0.6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TRP </w:t>
      </w:r>
      <w:r>
        <w:t>specific</w:t>
      </w:r>
      <w:r w:rsidRPr="00CA4371">
        <w:rPr>
          <w:rFonts w:cs="Arial"/>
        </w:rPr>
        <w:t xml:space="preserve"> Minimum conformance requirements</w:t>
      </w:r>
      <w:r>
        <w:tab/>
        <w:t>950</w:t>
      </w:r>
    </w:p>
    <w:p w14:paraId="6CDBD5CC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TRP specific CSI-RS based beam failure detection</w:t>
      </w:r>
      <w:r>
        <w:tab/>
        <w:t>950</w:t>
      </w:r>
    </w:p>
    <w:p w14:paraId="48A5E257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5.5.5.0.6.2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candidate beam detection</w:t>
      </w:r>
      <w:r>
        <w:tab/>
        <w:t>951</w:t>
      </w:r>
    </w:p>
    <w:p w14:paraId="1EE90324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TRP specific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</w:t>
      </w:r>
      <w:r>
        <w:tab/>
        <w:t>952</w:t>
      </w:r>
    </w:p>
    <w:p w14:paraId="6C2A4641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beam failure detection</w:t>
      </w:r>
      <w:r>
        <w:tab/>
        <w:t>952</w:t>
      </w:r>
    </w:p>
    <w:p w14:paraId="2CD62513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candidate beam detection</w:t>
      </w:r>
      <w:r>
        <w:tab/>
        <w:t>952</w:t>
      </w:r>
    </w:p>
    <w:p w14:paraId="2E590E5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non-DRX</w:t>
      </w:r>
      <w:r>
        <w:tab/>
        <w:t>953</w:t>
      </w:r>
    </w:p>
    <w:p w14:paraId="2986E6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EN-DC FR2 SSB-based beam failure detection and link recovery in DRX</w:t>
      </w:r>
      <w:r>
        <w:tab/>
        <w:t>960</w:t>
      </w:r>
    </w:p>
    <w:p w14:paraId="374C965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non-DRX</w:t>
      </w:r>
      <w:r>
        <w:tab/>
        <w:t>967</w:t>
      </w:r>
    </w:p>
    <w:p w14:paraId="102FC45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DRX</w:t>
      </w:r>
      <w:r>
        <w:tab/>
        <w:t>974</w:t>
      </w:r>
    </w:p>
    <w:p w14:paraId="138B534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scheduling available restriction during SSB-based beam failure detection and link recovery in non-DRX</w:t>
      </w:r>
      <w:r>
        <w:tab/>
        <w:t>981</w:t>
      </w:r>
    </w:p>
    <w:p w14:paraId="6306D4A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FR2 CSI-RS-based BFD and LR for SCell in non-DRX</w:t>
      </w:r>
      <w:r>
        <w:tab/>
        <w:t>988</w:t>
      </w:r>
    </w:p>
    <w:p w14:paraId="181939A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SCell CSI-RS-based beam failure detection and link recovery in DRX</w:t>
      </w:r>
      <w:r>
        <w:tab/>
        <w:t>995</w:t>
      </w:r>
    </w:p>
    <w:p w14:paraId="1AC48DF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PSCell TRP specific Beam Failure Detection and Link Recovery in DRX mode</w:t>
      </w:r>
      <w:r>
        <w:tab/>
        <w:t>1001</w:t>
      </w:r>
    </w:p>
    <w:p w14:paraId="0187D4B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DRX mode for UE fulfilling relaxed measurement criterion</w:t>
      </w:r>
      <w:r>
        <w:tab/>
        <w:t>1008</w:t>
      </w:r>
    </w:p>
    <w:p w14:paraId="52F9287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1015</w:t>
      </w:r>
    </w:p>
    <w:p w14:paraId="3B92DE0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1015</w:t>
      </w:r>
    </w:p>
    <w:p w14:paraId="0C5BEA8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1015</w:t>
      </w:r>
    </w:p>
    <w:p w14:paraId="3D41749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in non-DRX in synchronous EN-DC</w:t>
      </w:r>
      <w:r>
        <w:tab/>
        <w:t>1015</w:t>
      </w:r>
    </w:p>
    <w:p w14:paraId="1323AB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with SCell in non-DRX in synchronous EN-DC</w:t>
      </w:r>
      <w:r>
        <w:tab/>
        <w:t>1016</w:t>
      </w:r>
    </w:p>
    <w:p w14:paraId="5A89D38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1016</w:t>
      </w:r>
    </w:p>
    <w:p w14:paraId="74852BA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1016</w:t>
      </w:r>
    </w:p>
    <w:p w14:paraId="33E95DD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RRC-based DL active BWP switch in non-DRX in synchronous EN-DC</w:t>
      </w:r>
      <w:r>
        <w:tab/>
        <w:t>1017</w:t>
      </w:r>
    </w:p>
    <w:p w14:paraId="1AC1105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1024</w:t>
      </w:r>
    </w:p>
    <w:p w14:paraId="7B9CA54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1024</w:t>
      </w:r>
    </w:p>
    <w:p w14:paraId="437DA687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and timer-based active BWP switch on multiple CCs</w:t>
      </w:r>
      <w:r>
        <w:tab/>
        <w:t>1024</w:t>
      </w:r>
    </w:p>
    <w:p w14:paraId="466A6E1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active BWP switch on multiple CCs</w:t>
      </w:r>
      <w:r>
        <w:tab/>
        <w:t>1024</w:t>
      </w:r>
    </w:p>
    <w:p w14:paraId="7C0F765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timer-based active BWP switch on multiple CCs</w:t>
      </w:r>
      <w:r>
        <w:tab/>
        <w:t>1026</w:t>
      </w:r>
    </w:p>
    <w:p w14:paraId="783D15E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E-UTRAN – NR PSCell FR2 and NR SCell FR2 DL active BWP switch on multiple CCs in synchronous EN-DC</w:t>
      </w:r>
      <w:r>
        <w:tab/>
        <w:t>1026</w:t>
      </w:r>
    </w:p>
    <w:p w14:paraId="5A7EB88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1030</w:t>
      </w:r>
    </w:p>
    <w:p w14:paraId="4A7908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1030</w:t>
      </w:r>
    </w:p>
    <w:p w14:paraId="2047F5F6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SCell dormancy switch</w:t>
      </w:r>
      <w:r>
        <w:tab/>
        <w:t>1030</w:t>
      </w:r>
    </w:p>
    <w:p w14:paraId="03B3A195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CQI measurements during SCell dormancy</w:t>
      </w:r>
      <w:r>
        <w:tab/>
        <w:t>1031</w:t>
      </w:r>
    </w:p>
    <w:p w14:paraId="1D4A81FC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RRM measurements during SCell dormancy</w:t>
      </w:r>
      <w:r>
        <w:tab/>
        <w:t>1031</w:t>
      </w:r>
    </w:p>
    <w:p w14:paraId="4E696482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1031</w:t>
      </w:r>
    </w:p>
    <w:p w14:paraId="3C419F66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 based BWP switch delay on multiple CCs</w:t>
      </w:r>
      <w:r>
        <w:tab/>
        <w:t>1032</w:t>
      </w:r>
    </w:p>
    <w:p w14:paraId="3C8CF388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NR SCell dormancy switch</w:t>
      </w:r>
      <w:r>
        <w:tab/>
        <w:t>1034</w:t>
      </w:r>
    </w:p>
    <w:p w14:paraId="06677C54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CSI and RRM measurements during SCell dormancy</w:t>
      </w:r>
      <w:r>
        <w:tab/>
        <w:t>1034</w:t>
      </w:r>
    </w:p>
    <w:p w14:paraId="4B1966C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1034</w:t>
      </w:r>
    </w:p>
    <w:p w14:paraId="2888A5F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1038</w:t>
      </w:r>
    </w:p>
    <w:p w14:paraId="1D543E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1038</w:t>
      </w:r>
    </w:p>
    <w:p w14:paraId="43FA86FB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E-UTRAN – NR PSCell FR2 and NR SCell FR2 DL active BWP switch on multiple CCs with non-DRX in synchronous EN-DC</w:t>
      </w:r>
      <w:r>
        <w:tab/>
        <w:t>1038</w:t>
      </w:r>
    </w:p>
    <w:p w14:paraId="7D1927B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FR2 and NR SCell FR2 DL active BWP switch on multiple CCs with non-DRX in synchronous EN-DC</w:t>
      </w:r>
      <w:r>
        <w:tab/>
        <w:t>1039</w:t>
      </w:r>
    </w:p>
    <w:p w14:paraId="4915A43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1047</w:t>
      </w:r>
    </w:p>
    <w:p w14:paraId="5E48F0C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1047</w:t>
      </w:r>
    </w:p>
    <w:p w14:paraId="2F4AABC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 and Release Delay of NR PSCell</w:t>
      </w:r>
      <w:r>
        <w:tab/>
        <w:t>1047</w:t>
      </w:r>
    </w:p>
    <w:p w14:paraId="5EAC0FA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1051</w:t>
      </w:r>
    </w:p>
    <w:p w14:paraId="09E1AC9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1051</w:t>
      </w:r>
    </w:p>
    <w:p w14:paraId="31A73A2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1051</w:t>
      </w:r>
    </w:p>
    <w:p w14:paraId="776DE7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1052</w:t>
      </w:r>
    </w:p>
    <w:p w14:paraId="4E67EE3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MAC-CE based active TCI state switch</w:t>
      </w:r>
      <w:r>
        <w:tab/>
        <w:t>1053</w:t>
      </w:r>
    </w:p>
    <w:p w14:paraId="042B13A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 based active TCI state switch</w:t>
      </w:r>
      <w:r>
        <w:tab/>
        <w:t>1057</w:t>
      </w:r>
    </w:p>
    <w:p w14:paraId="039D5BF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1061</w:t>
      </w:r>
    </w:p>
    <w:p w14:paraId="46DEB17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1061</w:t>
      </w:r>
    </w:p>
    <w:p w14:paraId="684B9AD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MAC-CE based uplink spatial relation switch delay</w:t>
      </w:r>
      <w:r>
        <w:tab/>
        <w:t>1061</w:t>
      </w:r>
    </w:p>
    <w:p w14:paraId="37801E2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RRC based uplink spatial relation switch delay</w:t>
      </w:r>
      <w:r>
        <w:tab/>
        <w:t>1062</w:t>
      </w:r>
    </w:p>
    <w:p w14:paraId="49123F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1062</w:t>
      </w:r>
    </w:p>
    <w:p w14:paraId="5C14159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uplink spatial relation switch for a known spatial relation</w:t>
      </w:r>
      <w:r>
        <w:tab/>
        <w:t>1062</w:t>
      </w:r>
    </w:p>
    <w:p w14:paraId="098E064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1066</w:t>
      </w:r>
    </w:p>
    <w:p w14:paraId="2894586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spatial relation switch associated with a known DL-RS</w:t>
      </w:r>
      <w:r>
        <w:tab/>
        <w:t>1066</w:t>
      </w:r>
    </w:p>
    <w:p w14:paraId="5E10CD4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1070</w:t>
      </w:r>
    </w:p>
    <w:p w14:paraId="45A0C0F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1070</w:t>
      </w:r>
    </w:p>
    <w:p w14:paraId="4316995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UE specific CBW change</w:t>
      </w:r>
      <w:r>
        <w:tab/>
        <w:t>1070</w:t>
      </w:r>
    </w:p>
    <w:p w14:paraId="55059C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FR2 NR PSCell</w:t>
      </w:r>
      <w:r>
        <w:tab/>
        <w:t>1071</w:t>
      </w:r>
    </w:p>
    <w:p w14:paraId="535F803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1075</w:t>
      </w:r>
    </w:p>
    <w:p w14:paraId="11C74F3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1075</w:t>
      </w:r>
    </w:p>
    <w:p w14:paraId="2637E86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1075</w:t>
      </w:r>
    </w:p>
    <w:p w14:paraId="49DA5F1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1077</w:t>
      </w:r>
    </w:p>
    <w:p w14:paraId="597F33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CA4371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1079</w:t>
      </w:r>
    </w:p>
    <w:p w14:paraId="7FD7367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CA4371">
        <w:rPr>
          <w:rFonts w:eastAsia="SimSun"/>
          <w:lang w:eastAsia="zh-CN"/>
        </w:rPr>
        <w:t xml:space="preserve">uplink </w:t>
      </w:r>
      <w:r>
        <w:t>TCI state switch</w:t>
      </w:r>
      <w:r>
        <w:tab/>
        <w:t>1086</w:t>
      </w:r>
    </w:p>
    <w:p w14:paraId="7E50856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CA4371">
        <w:rPr>
          <w:rFonts w:eastAsia="SimSun"/>
          <w:lang w:eastAsia="zh-CN"/>
        </w:rPr>
        <w:t xml:space="preserve">downlink </w:t>
      </w:r>
      <w:r>
        <w:t>TCI state switch</w:t>
      </w:r>
      <w:r>
        <w:tab/>
        <w:t>1092</w:t>
      </w:r>
    </w:p>
    <w:p w14:paraId="7219F60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1098</w:t>
      </w:r>
    </w:p>
    <w:p w14:paraId="68FFC33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1098</w:t>
      </w:r>
    </w:p>
    <w:p w14:paraId="36F0944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PSCell activation and deactivation delay</w:t>
      </w:r>
      <w:r>
        <w:tab/>
        <w:t>1099</w:t>
      </w:r>
    </w:p>
    <w:p w14:paraId="46765C3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</w:t>
      </w:r>
      <w:r>
        <w:tab/>
        <w:t>1103</w:t>
      </w:r>
    </w:p>
    <w:p w14:paraId="45BB6D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Addition and Release Delay of NR PSCell</w:t>
      </w:r>
      <w:r>
        <w:tab/>
        <w:t>1103</w:t>
      </w:r>
    </w:p>
    <w:p w14:paraId="427180C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1109</w:t>
      </w:r>
    </w:p>
    <w:p w14:paraId="1765806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1109</w:t>
      </w:r>
    </w:p>
    <w:p w14:paraId="2BFB8E7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1109</w:t>
      </w:r>
    </w:p>
    <w:p w14:paraId="6C94402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1109</w:t>
      </w:r>
    </w:p>
    <w:p w14:paraId="0E6E978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1112</w:t>
      </w:r>
    </w:p>
    <w:p w14:paraId="43B7CAB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non-DRX</w:t>
      </w:r>
      <w:r>
        <w:tab/>
        <w:t>1113</w:t>
      </w:r>
    </w:p>
    <w:p w14:paraId="7CE8C2E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DRX</w:t>
      </w:r>
      <w:r>
        <w:tab/>
        <w:t>1119</w:t>
      </w:r>
    </w:p>
    <w:p w14:paraId="088A95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non-DRX</w:t>
      </w:r>
      <w:r>
        <w:tab/>
        <w:t>1124</w:t>
      </w:r>
    </w:p>
    <w:p w14:paraId="4798168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DRX</w:t>
      </w:r>
      <w:r>
        <w:tab/>
        <w:t>1129</w:t>
      </w:r>
    </w:p>
    <w:p w14:paraId="30A4AD0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1134</w:t>
      </w:r>
    </w:p>
    <w:p w14:paraId="388FC98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1134</w:t>
      </w:r>
    </w:p>
    <w:p w14:paraId="7F3318E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</w:t>
      </w:r>
      <w:r>
        <w:tab/>
        <w:t>1136</w:t>
      </w:r>
    </w:p>
    <w:p w14:paraId="664F66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</w:t>
      </w:r>
      <w:r>
        <w:tab/>
        <w:t>1141</w:t>
      </w:r>
    </w:p>
    <w:p w14:paraId="0F1A58D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1146</w:t>
      </w:r>
    </w:p>
    <w:p w14:paraId="00CE1A4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1151</w:t>
      </w:r>
    </w:p>
    <w:p w14:paraId="7DD1D84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</w:t>
      </w:r>
      <w:r>
        <w:tab/>
        <w:t>1156</w:t>
      </w:r>
    </w:p>
    <w:p w14:paraId="7663CDA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</w:t>
      </w:r>
      <w:r>
        <w:tab/>
        <w:t>1161</w:t>
      </w:r>
    </w:p>
    <w:p w14:paraId="6DD5503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1167</w:t>
      </w:r>
    </w:p>
    <w:p w14:paraId="2B73320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1172</w:t>
      </w:r>
    </w:p>
    <w:p w14:paraId="7D52637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1177</w:t>
      </w:r>
    </w:p>
    <w:p w14:paraId="5CBDFBC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1178</w:t>
      </w:r>
    </w:p>
    <w:p w14:paraId="7F7018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1178</w:t>
      </w:r>
    </w:p>
    <w:p w14:paraId="0A61C94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1179</w:t>
      </w:r>
    </w:p>
    <w:p w14:paraId="647340F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FR2 SSB-based L1-RSRP measurement in non-DRX</w:t>
      </w:r>
      <w:r>
        <w:tab/>
        <w:t>1182</w:t>
      </w:r>
    </w:p>
    <w:p w14:paraId="349143D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FR2 SSB-based L1-RSRP measurement in DRX</w:t>
      </w:r>
      <w:r>
        <w:tab/>
        <w:t>1186</w:t>
      </w:r>
    </w:p>
    <w:p w14:paraId="43E35F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FR2 CSI-RS-based L1-RSRP measurement in non-DRX</w:t>
      </w:r>
      <w:r>
        <w:tab/>
        <w:t>1190</w:t>
      </w:r>
    </w:p>
    <w:p w14:paraId="04E0E7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FR2 CSI-RS-based L1-RSRP measurement in DRX</w:t>
      </w:r>
      <w:r>
        <w:tab/>
        <w:t>1194</w:t>
      </w:r>
    </w:p>
    <w:p w14:paraId="43102BB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1197</w:t>
      </w:r>
    </w:p>
    <w:p w14:paraId="5E69EAF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1197</w:t>
      </w:r>
    </w:p>
    <w:p w14:paraId="2066E2C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1198</w:t>
      </w:r>
    </w:p>
    <w:p w14:paraId="26162A0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in non-DRX</w:t>
      </w:r>
      <w:r>
        <w:tab/>
        <w:t>1199</w:t>
      </w:r>
    </w:p>
    <w:p w14:paraId="3B58456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CLI-RSSI measurement in non-DRX</w:t>
      </w:r>
      <w:r>
        <w:tab/>
        <w:t>1202</w:t>
      </w:r>
    </w:p>
    <w:p w14:paraId="446B9D5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1206</w:t>
      </w:r>
    </w:p>
    <w:p w14:paraId="6F7F13E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1206</w:t>
      </w:r>
    </w:p>
    <w:p w14:paraId="792B58D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EN-DC inter-frequency CGI identification of NR neighbour cell in FR2</w:t>
      </w:r>
      <w:r>
        <w:tab/>
        <w:t>1206</w:t>
      </w:r>
    </w:p>
    <w:p w14:paraId="0EFBF45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1206</w:t>
      </w:r>
    </w:p>
    <w:p w14:paraId="72DA7FE7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1206</w:t>
      </w:r>
    </w:p>
    <w:p w14:paraId="4369C53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1207</w:t>
      </w:r>
    </w:p>
    <w:p w14:paraId="4BC0ACF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inter-frequency CGI identification of NR neighbour cell in FR2</w:t>
      </w:r>
      <w:r>
        <w:tab/>
        <w:t>1207</w:t>
      </w:r>
    </w:p>
    <w:p w14:paraId="39B890F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L1-SINR measurement for beam reporting</w:t>
      </w:r>
      <w:r>
        <w:tab/>
        <w:t>1212</w:t>
      </w:r>
    </w:p>
    <w:p w14:paraId="789D482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1212</w:t>
      </w:r>
    </w:p>
    <w:p w14:paraId="44E557B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no dedicated IMR configured</w:t>
      </w:r>
      <w:r>
        <w:tab/>
        <w:t>1212</w:t>
      </w:r>
    </w:p>
    <w:p w14:paraId="2D62914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SSB based CMR and dedicated IMR configured</w:t>
      </w:r>
      <w:r>
        <w:tab/>
        <w:t>1215</w:t>
      </w:r>
    </w:p>
    <w:p w14:paraId="396CE29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dedicated IMR configured</w:t>
      </w:r>
      <w:r>
        <w:tab/>
        <w:t>1217</w:t>
      </w:r>
    </w:p>
    <w:p w14:paraId="213D3D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snapToGrid w:val="0"/>
        </w:rPr>
        <w:t>EN-DC FR2 CSI-RS based CMR and no dedicated IMR L1-SINR measurement in DRX</w:t>
      </w:r>
      <w:r>
        <w:tab/>
        <w:t>1220</w:t>
      </w:r>
    </w:p>
    <w:p w14:paraId="455B19A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snapToGrid w:val="0"/>
        </w:rPr>
        <w:t>EN-DC FR2 SSB based CMR and dedicated IMR L1-SINR measurement in non-DRX</w:t>
      </w:r>
      <w:r>
        <w:tab/>
        <w:t>1224</w:t>
      </w:r>
    </w:p>
    <w:p w14:paraId="52F3C2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snapToGrid w:val="0"/>
        </w:rPr>
        <w:t>EN-DC FR2 CSI-RS based CMR and dedicated IMR L1-SINR measurement in non-DRX</w:t>
      </w:r>
      <w:r>
        <w:tab/>
        <w:t>1230</w:t>
      </w:r>
    </w:p>
    <w:p w14:paraId="6C7BA5D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Measurements</w:t>
      </w:r>
      <w:r>
        <w:tab/>
        <w:t>1234</w:t>
      </w:r>
    </w:p>
    <w:p w14:paraId="5E96044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1234</w:t>
      </w:r>
    </w:p>
    <w:p w14:paraId="3C2F8D5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1234</w:t>
      </w:r>
    </w:p>
    <w:p w14:paraId="074DD8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 without gap under non-DRX</w:t>
      </w:r>
      <w:r>
        <w:tab/>
        <w:t>1237</w:t>
      </w:r>
    </w:p>
    <w:p w14:paraId="508267D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</w:t>
      </w:r>
      <w:r>
        <w:rPr>
          <w:lang w:eastAsia="zh-TW"/>
        </w:rPr>
        <w:t>er</w:t>
      </w:r>
      <w:r>
        <w:t>-frequency Measurements</w:t>
      </w:r>
      <w:r>
        <w:tab/>
        <w:t>1243</w:t>
      </w:r>
    </w:p>
    <w:p w14:paraId="35D789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</w:t>
      </w:r>
      <w:r>
        <w:tab/>
        <w:t>1243</w:t>
      </w:r>
    </w:p>
    <w:p w14:paraId="28B3F2B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tests for NR FR2 cell when DRX is used</w:t>
      </w:r>
      <w:r>
        <w:tab/>
        <w:t>1245</w:t>
      </w:r>
    </w:p>
    <w:p w14:paraId="1A73B79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1251</w:t>
      </w:r>
    </w:p>
    <w:p w14:paraId="6456020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1251</w:t>
      </w:r>
    </w:p>
    <w:p w14:paraId="5298A3E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1251</w:t>
      </w:r>
    </w:p>
    <w:p w14:paraId="44D4BB3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1251</w:t>
      </w:r>
    </w:p>
    <w:p w14:paraId="301E44A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1252</w:t>
      </w:r>
    </w:p>
    <w:p w14:paraId="143DA70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SS-RSRP measurement accuracy</w:t>
      </w:r>
      <w:r>
        <w:tab/>
        <w:t>1254</w:t>
      </w:r>
    </w:p>
    <w:p w14:paraId="1C3E37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SS-RSRP measurement accuracy</w:t>
      </w:r>
      <w:r>
        <w:tab/>
        <w:t>1262</w:t>
      </w:r>
    </w:p>
    <w:p w14:paraId="19D2B05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SS-RSRP measurement accuracy</w:t>
      </w:r>
      <w:r>
        <w:tab/>
        <w:t>1269</w:t>
      </w:r>
    </w:p>
    <w:p w14:paraId="42C3991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1275</w:t>
      </w:r>
    </w:p>
    <w:p w14:paraId="64D452D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1275</w:t>
      </w:r>
    </w:p>
    <w:p w14:paraId="407A828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1275</w:t>
      </w:r>
    </w:p>
    <w:p w14:paraId="36EF5ED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1275</w:t>
      </w:r>
    </w:p>
    <w:p w14:paraId="1817705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SS-RSRQ measurement accuracy</w:t>
      </w:r>
      <w:r>
        <w:tab/>
        <w:t>1277</w:t>
      </w:r>
    </w:p>
    <w:p w14:paraId="563CD5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SS-RSRQ measurement accuracy</w:t>
      </w:r>
      <w:r>
        <w:tab/>
        <w:t>1281</w:t>
      </w:r>
    </w:p>
    <w:p w14:paraId="76D4960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1286</w:t>
      </w:r>
    </w:p>
    <w:p w14:paraId="548D80A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1286</w:t>
      </w:r>
    </w:p>
    <w:p w14:paraId="538DAAA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1286</w:t>
      </w:r>
    </w:p>
    <w:p w14:paraId="7CD9ECD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1286</w:t>
      </w:r>
    </w:p>
    <w:p w14:paraId="4F60CCB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SS-SINR measurement accuracy</w:t>
      </w:r>
      <w:r>
        <w:tab/>
        <w:t>1288</w:t>
      </w:r>
    </w:p>
    <w:p w14:paraId="4F99D6F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SS-SINR measurement accuracy</w:t>
      </w:r>
      <w:r>
        <w:tab/>
        <w:t>1292</w:t>
      </w:r>
    </w:p>
    <w:p w14:paraId="5BD8260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1297</w:t>
      </w:r>
    </w:p>
    <w:p w14:paraId="0E36EC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1297</w:t>
      </w:r>
    </w:p>
    <w:p w14:paraId="6C207E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1298</w:t>
      </w:r>
    </w:p>
    <w:p w14:paraId="3590C75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1298</w:t>
      </w:r>
    </w:p>
    <w:p w14:paraId="0E3B150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1299</w:t>
      </w:r>
    </w:p>
    <w:p w14:paraId="0BA202D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1300</w:t>
      </w:r>
    </w:p>
    <w:p w14:paraId="615391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SSB based L1-RSRP measurement accuracy</w:t>
      </w:r>
      <w:r>
        <w:tab/>
        <w:t>1301</w:t>
      </w:r>
    </w:p>
    <w:p w14:paraId="5DF07A3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L1-RSRP measurement accuracy</w:t>
      </w:r>
      <w:r>
        <w:tab/>
        <w:t>1307</w:t>
      </w:r>
    </w:p>
    <w:p w14:paraId="6D8E39D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1313</w:t>
      </w:r>
    </w:p>
    <w:p w14:paraId="044D07F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1313</w:t>
      </w:r>
    </w:p>
    <w:p w14:paraId="1A36ED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1313</w:t>
      </w:r>
    </w:p>
    <w:p w14:paraId="483DCF5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accuracy</w:t>
      </w:r>
      <w:r>
        <w:tab/>
        <w:t>1315</w:t>
      </w:r>
    </w:p>
    <w:p w14:paraId="06476D4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CLI-RSSI measurement accuracy</w:t>
      </w:r>
      <w:r>
        <w:tab/>
        <w:t>1320</w:t>
      </w:r>
    </w:p>
    <w:p w14:paraId="7D37491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1321</w:t>
      </w:r>
    </w:p>
    <w:p w14:paraId="4CFC594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1321</w:t>
      </w:r>
    </w:p>
    <w:p w14:paraId="07F9520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1321</w:t>
      </w:r>
    </w:p>
    <w:p w14:paraId="02CDC07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1321</w:t>
      </w:r>
    </w:p>
    <w:p w14:paraId="2A5CBBB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1322</w:t>
      </w:r>
    </w:p>
    <w:p w14:paraId="42994CD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1325</w:t>
      </w:r>
    </w:p>
    <w:p w14:paraId="0E24E4C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1325</w:t>
      </w:r>
    </w:p>
    <w:p w14:paraId="3868E9D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no dedicated IMR configured</w:t>
      </w:r>
      <w:r>
        <w:tab/>
        <w:t>1325</w:t>
      </w:r>
    </w:p>
    <w:p w14:paraId="2BDF2D7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SSB based CMR and dedicated IMR configured</w:t>
      </w:r>
      <w:r>
        <w:tab/>
        <w:t>1326</w:t>
      </w:r>
    </w:p>
    <w:p w14:paraId="2BDF80E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dedicated IMR configured</w:t>
      </w:r>
      <w:r>
        <w:tab/>
        <w:t>1329</w:t>
      </w:r>
    </w:p>
    <w:p w14:paraId="3860D58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1331</w:t>
      </w:r>
    </w:p>
    <w:p w14:paraId="75EBFA3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1336</w:t>
      </w:r>
    </w:p>
    <w:p w14:paraId="78EC462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1341</w:t>
      </w:r>
    </w:p>
    <w:p w14:paraId="1B4C75B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1346</w:t>
      </w:r>
    </w:p>
    <w:p w14:paraId="5F4D2A8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1346</w:t>
      </w:r>
    </w:p>
    <w:p w14:paraId="2E653B3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CSI-RSRP measurement accuracy requirements</w:t>
      </w:r>
      <w:r>
        <w:tab/>
        <w:t>1346</w:t>
      </w:r>
    </w:p>
    <w:p w14:paraId="7C9E3D7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CSI-RSRP measurement accuracy requirements</w:t>
      </w:r>
      <w:r>
        <w:tab/>
        <w:t>1348</w:t>
      </w:r>
    </w:p>
    <w:p w14:paraId="5DA9FCA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intra-frequency case measurement accuracy with FR2 serving cell and FR2 target cell</w:t>
      </w:r>
      <w:r>
        <w:tab/>
        <w:t>1350</w:t>
      </w:r>
    </w:p>
    <w:p w14:paraId="5D4EE33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inter-frequency case measurement accuracy with FR2 serving cell and FR2 target cell</w:t>
      </w:r>
      <w:r>
        <w:tab/>
        <w:t>1357</w:t>
      </w:r>
    </w:p>
    <w:p w14:paraId="366EBC0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1365</w:t>
      </w:r>
    </w:p>
    <w:p w14:paraId="5130EBC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1365</w:t>
      </w:r>
    </w:p>
    <w:p w14:paraId="5CD12B5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1365</w:t>
      </w:r>
    </w:p>
    <w:p w14:paraId="5F77CB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1367</w:t>
      </w:r>
    </w:p>
    <w:p w14:paraId="11BFDD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intra-frequency measurement accuracy with FR2 serving cell and FR2 target cell</w:t>
      </w:r>
      <w:r>
        <w:tab/>
        <w:t>1369</w:t>
      </w:r>
    </w:p>
    <w:p w14:paraId="0894359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1369</w:t>
      </w:r>
    </w:p>
    <w:p w14:paraId="38D9284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1369</w:t>
      </w:r>
    </w:p>
    <w:p w14:paraId="7DEA91F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1369</w:t>
      </w:r>
    </w:p>
    <w:p w14:paraId="2AEDB13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1370</w:t>
      </w:r>
    </w:p>
    <w:p w14:paraId="7BB3EC0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1371</w:t>
      </w:r>
    </w:p>
    <w:p w14:paraId="4072EE6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Inter-frequency measurement accuracy with FR2 serving cell and FR2 TDD target cell</w:t>
      </w:r>
      <w:r>
        <w:tab/>
        <w:t>1373</w:t>
      </w:r>
    </w:p>
    <w:p w14:paraId="1431F82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1373</w:t>
      </w:r>
    </w:p>
    <w:p w14:paraId="5C09FC9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1374</w:t>
      </w:r>
    </w:p>
    <w:p w14:paraId="062BC91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1374</w:t>
      </w:r>
    </w:p>
    <w:p w14:paraId="58CED6A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1374</w:t>
      </w:r>
    </w:p>
    <w:p w14:paraId="120D368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1375</w:t>
      </w:r>
    </w:p>
    <w:p w14:paraId="1FF0E66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1378</w:t>
      </w:r>
    </w:p>
    <w:p w14:paraId="77C3DAB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1378</w:t>
      </w:r>
    </w:p>
    <w:p w14:paraId="2FAA0AB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1378</w:t>
      </w:r>
    </w:p>
    <w:p w14:paraId="296950AB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1378</w:t>
      </w:r>
    </w:p>
    <w:p w14:paraId="484869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1379</w:t>
      </w:r>
    </w:p>
    <w:p w14:paraId="1CF94C8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1379</w:t>
      </w:r>
    </w:p>
    <w:p w14:paraId="22FABAC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1380</w:t>
      </w:r>
    </w:p>
    <w:p w14:paraId="07DD34C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intra-frequency measurement accuracy with FR2 serving cell and FR2 TDD target cell</w:t>
      </w:r>
      <w:r>
        <w:tab/>
        <w:t>1381</w:t>
      </w:r>
    </w:p>
    <w:p w14:paraId="4C3F464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1381</w:t>
      </w:r>
    </w:p>
    <w:p w14:paraId="32781FA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1381</w:t>
      </w:r>
    </w:p>
    <w:p w14:paraId="45625DC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1381</w:t>
      </w:r>
    </w:p>
    <w:p w14:paraId="69B4393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1382</w:t>
      </w:r>
    </w:p>
    <w:p w14:paraId="4202D27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1383</w:t>
      </w:r>
    </w:p>
    <w:p w14:paraId="0151B6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inter-frequency measurement accuracy with FR2 serving cell and FR2 TDD target cell</w:t>
      </w:r>
      <w:r>
        <w:tab/>
        <w:t>1385</w:t>
      </w:r>
    </w:p>
    <w:p w14:paraId="36C173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1386</w:t>
      </w:r>
    </w:p>
    <w:p w14:paraId="3667964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1386</w:t>
      </w:r>
    </w:p>
    <w:p w14:paraId="3EFC53C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1386</w:t>
      </w:r>
    </w:p>
    <w:p w14:paraId="7127693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1386</w:t>
      </w:r>
    </w:p>
    <w:p w14:paraId="0FFC2D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1387</w:t>
      </w:r>
    </w:p>
    <w:p w14:paraId="587CEFA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in FR1</w:t>
      </w:r>
      <w:r>
        <w:tab/>
        <w:t>1392</w:t>
      </w:r>
    </w:p>
    <w:p w14:paraId="4C02514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1392</w:t>
      </w:r>
    </w:p>
    <w:p w14:paraId="0FF4DD7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1392</w:t>
      </w:r>
    </w:p>
    <w:p w14:paraId="3FE0314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1392</w:t>
      </w:r>
    </w:p>
    <w:p w14:paraId="16CF93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1392</w:t>
      </w:r>
    </w:p>
    <w:p w14:paraId="34533D1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tab/>
        <w:t>1392</w:t>
      </w:r>
    </w:p>
    <w:p w14:paraId="785AFA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tab/>
        <w:t>1392</w:t>
      </w:r>
    </w:p>
    <w:p w14:paraId="5536257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1395</w:t>
      </w:r>
    </w:p>
    <w:p w14:paraId="1947770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1395</w:t>
      </w:r>
    </w:p>
    <w:p w14:paraId="65AE47F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6.1.1.0.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1397</w:t>
      </w:r>
    </w:p>
    <w:p w14:paraId="6A0BDB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</w:t>
      </w:r>
      <w:r>
        <w:tab/>
        <w:t>1399</w:t>
      </w:r>
    </w:p>
    <w:p w14:paraId="63F7228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1403</w:t>
      </w:r>
    </w:p>
    <w:p w14:paraId="1AF3CA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</w:t>
      </w:r>
      <w:r>
        <w:tab/>
        <w:t>1405</w:t>
      </w:r>
    </w:p>
    <w:p w14:paraId="15BD40B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low mobility relaxed measurement criterion</w:t>
      </w:r>
      <w:r>
        <w:tab/>
        <w:t>1409</w:t>
      </w:r>
    </w:p>
    <w:p w14:paraId="18696D8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not-at-cell edge relaxed measurement criterion</w:t>
      </w:r>
      <w:r>
        <w:tab/>
        <w:t>1416</w:t>
      </w:r>
    </w:p>
    <w:p w14:paraId="1F9C7A5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low mobility relaxed measurement criterion</w:t>
      </w:r>
      <w:r>
        <w:tab/>
        <w:t>1421</w:t>
      </w:r>
    </w:p>
    <w:p w14:paraId="510F07D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not-at-cell edge relaxed measurement criterion</w:t>
      </w:r>
      <w:r>
        <w:tab/>
        <w:t>1428</w:t>
      </w:r>
    </w:p>
    <w:p w14:paraId="48ACBCF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configured with highSpeedMeasFlag-r16</w:t>
      </w:r>
      <w:r>
        <w:tab/>
        <w:t>1434</w:t>
      </w:r>
    </w:p>
    <w:p w14:paraId="25D92A5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Cell reselection for UE configured with highSpeedMeasInterFreq-r17</w:t>
      </w:r>
      <w:r>
        <w:tab/>
        <w:t>1439</w:t>
      </w:r>
    </w:p>
    <w:p w14:paraId="173B10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6.1.1.9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>
        <w:rPr>
          <w:lang w:eastAsia="zh-CN"/>
        </w:rPr>
        <w:t>cell re-selection for UE operating on a cell with less than 5MHz BW</w:t>
      </w:r>
      <w:r>
        <w:tab/>
        <w:t>1445</w:t>
      </w:r>
    </w:p>
    <w:p w14:paraId="4FE922E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>
        <w:tab/>
        <w:t>1447</w:t>
      </w:r>
    </w:p>
    <w:p w14:paraId="3DED08D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1447</w:t>
      </w:r>
    </w:p>
    <w:p w14:paraId="4978921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 cell re-selection</w:t>
      </w:r>
      <w:r>
        <w:tab/>
        <w:t>1447</w:t>
      </w:r>
    </w:p>
    <w:p w14:paraId="31897DD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 for inter-RAT E-UTRAN cells for UE configured with relaxed measurement criterion</w:t>
      </w:r>
      <w:r>
        <w:tab/>
        <w:t>1449</w:t>
      </w:r>
    </w:p>
    <w:p w14:paraId="02AD29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higher priority E-UTRA</w:t>
      </w:r>
      <w:r>
        <w:tab/>
        <w:t>1451</w:t>
      </w:r>
    </w:p>
    <w:p w14:paraId="481AF44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</w:t>
      </w:r>
      <w:r>
        <w:tab/>
        <w:t>1456</w:t>
      </w:r>
    </w:p>
    <w:p w14:paraId="4D1AB5D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low mobility relaxed measurement criterion</w:t>
      </w:r>
      <w:r>
        <w:tab/>
        <w:t>1463</w:t>
      </w:r>
    </w:p>
    <w:p w14:paraId="14BEECB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not-at-cell edge relaxed measurement criterion</w:t>
      </w:r>
      <w:r>
        <w:tab/>
        <w:t>1469</w:t>
      </w:r>
    </w:p>
    <w:p w14:paraId="7B8C33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1474</w:t>
      </w:r>
    </w:p>
    <w:p w14:paraId="4C91214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1480</w:t>
      </w:r>
    </w:p>
    <w:p w14:paraId="76B6302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1480</w:t>
      </w:r>
    </w:p>
    <w:p w14:paraId="46622B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TA validation using CG-SDT</w:t>
      </w:r>
      <w:r>
        <w:tab/>
        <w:t>1480</w:t>
      </w:r>
    </w:p>
    <w:p w14:paraId="3F1B48C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TA Validation for CG-SDT</w:t>
      </w:r>
      <w:r>
        <w:tab/>
        <w:t>1481</w:t>
      </w:r>
    </w:p>
    <w:p w14:paraId="14C2C738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1487</w:t>
      </w:r>
    </w:p>
    <w:p w14:paraId="0F615E2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1487</w:t>
      </w:r>
    </w:p>
    <w:p w14:paraId="2566ABF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1487</w:t>
      </w:r>
    </w:p>
    <w:p w14:paraId="6EE088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E-UTRAN handover</w:t>
      </w:r>
      <w:r>
        <w:tab/>
        <w:t>1487</w:t>
      </w:r>
    </w:p>
    <w:p w14:paraId="36E2CD2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1487</w:t>
      </w:r>
    </w:p>
    <w:p w14:paraId="35E4516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UTRAN handover</w:t>
      </w:r>
      <w:r>
        <w:tab/>
        <w:t>1488</w:t>
      </w:r>
    </w:p>
    <w:p w14:paraId="131434F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FR1- NR FR1 DAPS handover</w:t>
      </w:r>
      <w:r>
        <w:tab/>
        <w:t>1489</w:t>
      </w:r>
    </w:p>
    <w:p w14:paraId="094098F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known target cell</w:t>
      </w:r>
      <w:r>
        <w:tab/>
        <w:t>1491</w:t>
      </w:r>
    </w:p>
    <w:p w14:paraId="0E38D5C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</w:t>
      </w:r>
      <w:r>
        <w:tab/>
        <w:t>1495</w:t>
      </w:r>
    </w:p>
    <w:p w14:paraId="356F21C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with unknown target cell</w:t>
      </w:r>
      <w:r>
        <w:tab/>
        <w:t>1498</w:t>
      </w:r>
    </w:p>
    <w:p w14:paraId="036F45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Malgun Gothic"/>
        </w:rPr>
        <w:t>NR SA FR1 – E-UTRA handover with known target cell</w:t>
      </w:r>
      <w:r>
        <w:tab/>
        <w:t>1501</w:t>
      </w:r>
    </w:p>
    <w:p w14:paraId="5ECC1AE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v4.2.0"/>
        </w:rPr>
        <w:t>NR SA FR1 – E-UTRA handover with unknown target cell</w:t>
      </w:r>
      <w:r>
        <w:tab/>
        <w:t>1509</w:t>
      </w:r>
    </w:p>
    <w:p w14:paraId="5730B9E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FDD handover with known target cell</w:t>
      </w:r>
      <w:r>
        <w:tab/>
        <w:t>1514</w:t>
      </w:r>
    </w:p>
    <w:p w14:paraId="0357BBC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synchronous DAPS handover</w:t>
      </w:r>
      <w:r>
        <w:tab/>
        <w:t>1520</w:t>
      </w:r>
    </w:p>
    <w:p w14:paraId="57CC000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asynchronous DAPS handover</w:t>
      </w:r>
      <w:r>
        <w:tab/>
        <w:t>1528</w:t>
      </w:r>
    </w:p>
    <w:p w14:paraId="482B2AD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synchronous DAPS handover</w:t>
      </w:r>
      <w:r>
        <w:tab/>
        <w:t>1533</w:t>
      </w:r>
    </w:p>
    <w:p w14:paraId="3B169F4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asynchronous DAPS handover</w:t>
      </w:r>
      <w:r>
        <w:tab/>
        <w:t>1542</w:t>
      </w:r>
    </w:p>
    <w:p w14:paraId="6DE9D46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synchronous DAPS handover</w:t>
      </w:r>
      <w:r>
        <w:tab/>
        <w:t>1548</w:t>
      </w:r>
    </w:p>
    <w:p w14:paraId="3E85D9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asynchronous DAPS handover</w:t>
      </w:r>
      <w:r>
        <w:tab/>
        <w:t>1557</w:t>
      </w:r>
    </w:p>
    <w:p w14:paraId="2FF5969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6.3.1.13 to 6.3.1.17</w:t>
      </w:r>
      <w:r>
        <w:tab/>
        <w:t>1565</w:t>
      </w:r>
    </w:p>
    <w:p w14:paraId="7B9F9E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6.3.1.18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color w:val="000000" w:themeColor="text1"/>
        </w:rPr>
        <w:t xml:space="preserve">NR SA FR1 </w:t>
      </w:r>
      <w:r w:rsidRPr="00CA4371">
        <w:rPr>
          <w:rFonts w:cs="Arial"/>
          <w:snapToGrid w:val="0"/>
          <w:color w:val="000000" w:themeColor="text1"/>
        </w:rPr>
        <w:t>handover with unknown target cell</w:t>
      </w:r>
      <w:r w:rsidRPr="00CA4371">
        <w:rPr>
          <w:rFonts w:cs="Arial"/>
          <w:color w:val="000000" w:themeColor="text1"/>
        </w:rPr>
        <w:t xml:space="preserve"> operating with 12 PRB SSB bandwidth</w:t>
      </w:r>
      <w:r>
        <w:tab/>
        <w:t>1565</w:t>
      </w:r>
    </w:p>
    <w:p w14:paraId="358B186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1567</w:t>
      </w:r>
    </w:p>
    <w:p w14:paraId="3433C6F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1567</w:t>
      </w:r>
    </w:p>
    <w:p w14:paraId="4164B74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1567</w:t>
      </w:r>
    </w:p>
    <w:p w14:paraId="4FD774C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</w:t>
      </w:r>
      <w:r>
        <w:tab/>
        <w:t>1569</w:t>
      </w:r>
    </w:p>
    <w:p w14:paraId="17A7142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FR1 RRC re-establishment</w:t>
      </w:r>
      <w:r>
        <w:tab/>
        <w:t>1573</w:t>
      </w:r>
    </w:p>
    <w:p w14:paraId="7FBC5E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without serving cell timing</w:t>
      </w:r>
      <w:r>
        <w:tab/>
        <w:t>1577</w:t>
      </w:r>
    </w:p>
    <w:p w14:paraId="788241E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1581</w:t>
      </w:r>
    </w:p>
    <w:p w14:paraId="3826CF8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1581</w:t>
      </w:r>
    </w:p>
    <w:p w14:paraId="43F41FB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contention based random access</w:t>
      </w:r>
      <w:r>
        <w:tab/>
        <w:t>1583</w:t>
      </w:r>
    </w:p>
    <w:p w14:paraId="0771C01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non-contention based random access</w:t>
      </w:r>
      <w:r>
        <w:tab/>
        <w:t>1589</w:t>
      </w:r>
    </w:p>
    <w:p w14:paraId="31E321E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contention based random access</w:t>
      </w:r>
      <w:r>
        <w:tab/>
        <w:t>1596</w:t>
      </w:r>
    </w:p>
    <w:p w14:paraId="7199465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non-contention based random access</w:t>
      </w:r>
      <w:r>
        <w:tab/>
        <w:t>1600</w:t>
      </w:r>
    </w:p>
    <w:p w14:paraId="202BFE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1604</w:t>
      </w:r>
    </w:p>
    <w:p w14:paraId="52CC637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1604</w:t>
      </w:r>
    </w:p>
    <w:p w14:paraId="06103A6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connection release with redirection</w:t>
      </w:r>
      <w:r>
        <w:tab/>
        <w:t>1606</w:t>
      </w:r>
    </w:p>
    <w:p w14:paraId="379D2C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RRC connection release with redirection</w:t>
      </w:r>
      <w:r>
        <w:tab/>
        <w:t>1609</w:t>
      </w:r>
    </w:p>
    <w:p w14:paraId="23AFD62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LTM PDCCH-order Random Access</w:t>
      </w:r>
      <w:r>
        <w:tab/>
        <w:t>1614</w:t>
      </w:r>
    </w:p>
    <w:p w14:paraId="2BB6569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1614</w:t>
      </w:r>
    </w:p>
    <w:p w14:paraId="0D24342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PDCCH-order RACH on neighbour cell when RACH BW is within active UL BWP</w:t>
      </w:r>
      <w:r>
        <w:tab/>
        <w:t>1615</w:t>
      </w:r>
    </w:p>
    <w:p w14:paraId="40F15B1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PDCCH-ordered RACH to an inter-frequency candidate cell for LTM</w:t>
      </w:r>
      <w:r>
        <w:tab/>
        <w:t>1621</w:t>
      </w:r>
    </w:p>
    <w:p w14:paraId="064142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PDCCH-order RACH on neighbour cell without L1-RSRP measurement when RACH BW is within active UL BWP</w:t>
      </w:r>
      <w:r>
        <w:tab/>
        <w:t>1628</w:t>
      </w:r>
    </w:p>
    <w:p w14:paraId="108FB06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1635</w:t>
      </w:r>
    </w:p>
    <w:p w14:paraId="736E7A4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1635</w:t>
      </w:r>
    </w:p>
    <w:p w14:paraId="7055544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intra-frequency conditional handover</w:t>
      </w:r>
      <w:r>
        <w:tab/>
        <w:t>1635</w:t>
      </w:r>
    </w:p>
    <w:p w14:paraId="148FE07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inter-frequency conditional handover</w:t>
      </w:r>
      <w:r>
        <w:tab/>
        <w:t>1638</w:t>
      </w:r>
    </w:p>
    <w:p w14:paraId="6EA334F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SA NR-DC FR1 Conditional handover including target MCG and target SCG</w:t>
      </w:r>
      <w:r>
        <w:tab/>
        <w:t>1641</w:t>
      </w:r>
    </w:p>
    <w:p w14:paraId="063475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NR-DC SA FR1 Conditional handover including target MCG and candidate SCG</w:t>
      </w:r>
      <w:r>
        <w:tab/>
        <w:t>1643</w:t>
      </w:r>
    </w:p>
    <w:p w14:paraId="2596F8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</w:t>
      </w:r>
      <w:r>
        <w:tab/>
        <w:t>1645</w:t>
      </w:r>
    </w:p>
    <w:p w14:paraId="2BCF1D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conditional handover</w:t>
      </w:r>
      <w:r>
        <w:tab/>
        <w:t>1652</w:t>
      </w:r>
    </w:p>
    <w:p w14:paraId="43AD8B1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 including target MCG and target SCG</w:t>
      </w:r>
      <w:r>
        <w:tab/>
        <w:t>1659</w:t>
      </w:r>
    </w:p>
    <w:p w14:paraId="73BE5F5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 including target MCG and candidate SCG</w:t>
      </w:r>
      <w:r>
        <w:tab/>
        <w:t>1666</w:t>
      </w:r>
    </w:p>
    <w:p w14:paraId="695BEF2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6.3.3.5</w:t>
      </w:r>
      <w:r>
        <w:tab/>
        <w:t>1675</w:t>
      </w:r>
    </w:p>
    <w:p w14:paraId="06F2C3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NES triggering conditional handover</w:t>
      </w:r>
      <w:r>
        <w:tab/>
        <w:t>1675</w:t>
      </w:r>
    </w:p>
    <w:p w14:paraId="2A3184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Inter-frequency NES-based conditional handover</w:t>
      </w:r>
      <w:r>
        <w:tab/>
        <w:t>1683</w:t>
      </w:r>
    </w:p>
    <w:p w14:paraId="48ADF2E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LTM PCell Switch</w:t>
      </w:r>
      <w:r>
        <w:tab/>
        <w:t>1692</w:t>
      </w:r>
    </w:p>
    <w:p w14:paraId="544CCC8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1692</w:t>
      </w:r>
    </w:p>
    <w:p w14:paraId="214F48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LTM PCell Switch</w:t>
      </w:r>
      <w:r>
        <w:tab/>
        <w:t>1692</w:t>
      </w:r>
    </w:p>
    <w:p w14:paraId="79AAF66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snapToGrid w:val="0"/>
        </w:rPr>
        <w:t>RACH-based Intra-frequency PCell switch from FR1 to FR1</w:t>
      </w:r>
      <w:r>
        <w:tab/>
        <w:t>1695</w:t>
      </w:r>
    </w:p>
    <w:p w14:paraId="2EBB255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snapToGrid w:val="0"/>
        </w:rPr>
        <w:t>RACH-based Inter-frequency LTM PCell switch from FR1 to FR1</w:t>
      </w:r>
      <w:r>
        <w:tab/>
        <w:t>1701</w:t>
      </w:r>
    </w:p>
    <w:p w14:paraId="5C9400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snapToGrid w:val="0"/>
        </w:rPr>
        <w:t>RACH-less Intra-frequency PCell switch from FR1 to FR1</w:t>
      </w:r>
      <w:r>
        <w:tab/>
        <w:t>1710</w:t>
      </w:r>
    </w:p>
    <w:p w14:paraId="34F63B2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Intra-frequency PCell switch from FR1 to FR1 without L1-RSRP measurement</w:t>
      </w:r>
      <w:r>
        <w:tab/>
        <w:t>1719</w:t>
      </w:r>
    </w:p>
    <w:p w14:paraId="65483A2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LTM PSCell Switch</w:t>
      </w:r>
      <w:r>
        <w:tab/>
        <w:t>1728</w:t>
      </w:r>
    </w:p>
    <w:p w14:paraId="1EECEF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1728</w:t>
      </w:r>
    </w:p>
    <w:p w14:paraId="02BDECB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LTM PCell Switch</w:t>
      </w:r>
      <w:r>
        <w:tab/>
        <w:t>1728</w:t>
      </w:r>
    </w:p>
    <w:p w14:paraId="4B2EB4C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RACH-based intra-frequency LTM PSCell switch</w:t>
      </w:r>
      <w:r>
        <w:tab/>
        <w:t>1728</w:t>
      </w:r>
    </w:p>
    <w:p w14:paraId="59D9BB5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1736</w:t>
      </w:r>
    </w:p>
    <w:p w14:paraId="10F3E36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1736</w:t>
      </w:r>
    </w:p>
    <w:p w14:paraId="77688DA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1736</w:t>
      </w:r>
    </w:p>
    <w:p w14:paraId="010E732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</w:t>
      </w:r>
      <w:r>
        <w:tab/>
        <w:t>1737</w:t>
      </w:r>
    </w:p>
    <w:p w14:paraId="2265011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1743</w:t>
      </w:r>
    </w:p>
    <w:p w14:paraId="17E7288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1743</w:t>
      </w:r>
    </w:p>
    <w:p w14:paraId="1A0B3E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</w:t>
      </w:r>
      <w:r>
        <w:tab/>
        <w:t>1743</w:t>
      </w:r>
    </w:p>
    <w:p w14:paraId="3C65550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 for timing advance adjustment</w:t>
      </w:r>
      <w:r>
        <w:tab/>
        <w:t>1743</w:t>
      </w:r>
    </w:p>
    <w:p w14:paraId="167B2BA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timing advance adjustment accuracy</w:t>
      </w:r>
      <w:r>
        <w:tab/>
        <w:t>1743</w:t>
      </w:r>
    </w:p>
    <w:p w14:paraId="0E46291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1748</w:t>
      </w:r>
    </w:p>
    <w:p w14:paraId="34A4250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1748</w:t>
      </w:r>
    </w:p>
    <w:p w14:paraId="182CB80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1748</w:t>
      </w:r>
    </w:p>
    <w:p w14:paraId="069C0F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1750</w:t>
      </w:r>
    </w:p>
    <w:p w14:paraId="2C05B56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1750</w:t>
      </w:r>
    </w:p>
    <w:p w14:paraId="720C213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1751</w:t>
      </w:r>
    </w:p>
    <w:p w14:paraId="5663A9D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and in-sync CSI-RS based RLM</w:t>
      </w:r>
      <w:r>
        <w:tab/>
        <w:t>1753</w:t>
      </w:r>
    </w:p>
    <w:p w14:paraId="4877ECB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requirement of SSB based radio link monitoring for UE fulfilling relaxed measurement criteria</w:t>
      </w:r>
      <w:r>
        <w:tab/>
        <w:t>1754</w:t>
      </w:r>
    </w:p>
    <w:p w14:paraId="3BC1A84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requirement of CSI-RS based radio link monitoring for UE fulfilling relaxed measurement criteria</w:t>
      </w:r>
      <w:r>
        <w:tab/>
        <w:t>1754</w:t>
      </w:r>
    </w:p>
    <w:p w14:paraId="0F61D7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out-of-sync test for PCell configured with SSB-based RLM RS in non-DRX mode</w:t>
      </w:r>
      <w:r>
        <w:tab/>
        <w:t>1755</w:t>
      </w:r>
    </w:p>
    <w:p w14:paraId="37821D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non-DRX mode</w:t>
      </w:r>
      <w:r>
        <w:tab/>
        <w:t>1761</w:t>
      </w:r>
    </w:p>
    <w:p w14:paraId="15A2485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out-of-sync test for PCell configured with SSB-based RLM RS in DRX mode</w:t>
      </w:r>
      <w:r>
        <w:tab/>
        <w:t>1767</w:t>
      </w:r>
    </w:p>
    <w:p w14:paraId="0DBDA3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DRX mode</w:t>
      </w:r>
      <w:r>
        <w:tab/>
        <w:t>1772</w:t>
      </w:r>
    </w:p>
    <w:p w14:paraId="3F4838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non-DRX mode</w:t>
      </w:r>
      <w:r>
        <w:tab/>
        <w:t>1779</w:t>
      </w:r>
    </w:p>
    <w:p w14:paraId="50B3786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non-DRX mode</w:t>
      </w:r>
      <w:r>
        <w:tab/>
        <w:t>1786</w:t>
      </w:r>
    </w:p>
    <w:p w14:paraId="101DDCC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DRX mode</w:t>
      </w:r>
      <w:r>
        <w:tab/>
        <w:t>1792</w:t>
      </w:r>
    </w:p>
    <w:p w14:paraId="64ACB42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DRX mode</w:t>
      </w:r>
      <w:r>
        <w:tab/>
        <w:t>1799</w:t>
      </w:r>
    </w:p>
    <w:p w14:paraId="508957C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 radio link monitoring out-of-sync Test for PCell configured with CSI-RS-based RLM for UE fulfilling relaxed measurement criterion</w:t>
      </w:r>
      <w:r>
        <w:tab/>
        <w:t>1805</w:t>
      </w:r>
    </w:p>
    <w:p w14:paraId="3FF8311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1805</w:t>
      </w:r>
    </w:p>
    <w:p w14:paraId="2F7F74F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1806</w:t>
      </w:r>
    </w:p>
    <w:p w14:paraId="47B680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1806</w:t>
      </w:r>
    </w:p>
    <w:p w14:paraId="3F658EC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1806</w:t>
      </w:r>
    </w:p>
    <w:p w14:paraId="36240D1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1811</w:t>
      </w:r>
    </w:p>
    <w:p w14:paraId="2017E5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6.5.1.10 to 6.5.1.12</w:t>
      </w:r>
      <w:r>
        <w:tab/>
        <w:t>1813</w:t>
      </w:r>
    </w:p>
    <w:p w14:paraId="4FD31D6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  <w:color w:val="000000" w:themeColor="text1"/>
        </w:rPr>
        <w:t>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color w:val="000000" w:themeColor="text1"/>
        </w:rPr>
        <w:t xml:space="preserve">NR SA FR1 </w:t>
      </w:r>
      <w:r w:rsidRPr="00CA4371">
        <w:rPr>
          <w:rFonts w:eastAsia="MS Mincho" w:cs="Arial"/>
          <w:color w:val="000000" w:themeColor="text1"/>
        </w:rPr>
        <w:t>radio link monitoring out-of-sync test for PCell configured with SSB-based RLM RS in DRX mode for UE operating on a cell with less than 5MHz BW</w:t>
      </w:r>
      <w:r>
        <w:tab/>
        <w:t>1813</w:t>
      </w:r>
    </w:p>
    <w:p w14:paraId="711ACB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NR SA FR1 </w:t>
      </w:r>
      <w:r w:rsidRPr="00CA4371">
        <w:rPr>
          <w:rFonts w:eastAsia="MS Mincho" w:cs="Arial"/>
        </w:rPr>
        <w:t>radio link monitoring out-of-sync test for PCell configured with SSB-based RLM RS in non-DRX mode for UE operating on a cell with less than 5MHz BW</w:t>
      </w:r>
      <w:r>
        <w:tab/>
        <w:t>1816</w:t>
      </w:r>
    </w:p>
    <w:p w14:paraId="2C00051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NR SA FR1 </w:t>
      </w:r>
      <w:r>
        <w:t>Radio Link Monitoring In-sync Test for PCell with 3MHz Channel Bandwidth configured with SSB-based RLM RS in DRX mode</w:t>
      </w:r>
      <w:r>
        <w:tab/>
        <w:t>1819</w:t>
      </w:r>
    </w:p>
    <w:p w14:paraId="17CF280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1822</w:t>
      </w:r>
    </w:p>
    <w:p w14:paraId="013F7FF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1822</w:t>
      </w:r>
    </w:p>
    <w:p w14:paraId="7C1DF8E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1822</w:t>
      </w:r>
    </w:p>
    <w:p w14:paraId="24E1C62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Interruptions at NR SRS carrier based switching</w:t>
      </w:r>
      <w:r>
        <w:tab/>
        <w:t>1823</w:t>
      </w:r>
    </w:p>
    <w:p w14:paraId="047A9EB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interruptions during measurements on deactivated NR SCC</w:t>
      </w:r>
      <w:r>
        <w:tab/>
        <w:t>1825</w:t>
      </w:r>
    </w:p>
    <w:p w14:paraId="6F273A8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interruptions at NR SRS carrier based switching</w:t>
      </w:r>
      <w:r>
        <w:tab/>
        <w:t>1830</w:t>
      </w:r>
    </w:p>
    <w:p w14:paraId="4EFC3BE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1835</w:t>
      </w:r>
    </w:p>
    <w:p w14:paraId="3D9313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1835</w:t>
      </w:r>
    </w:p>
    <w:p w14:paraId="4E5CA51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1835</w:t>
      </w:r>
    </w:p>
    <w:p w14:paraId="53357C0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TRS based SCell activation</w:t>
      </w:r>
      <w:r>
        <w:tab/>
        <w:t>1835</w:t>
      </w:r>
    </w:p>
    <w:p w14:paraId="45E4063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1837</w:t>
      </w:r>
    </w:p>
    <w:p w14:paraId="57D0290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1850</w:t>
      </w:r>
    </w:p>
    <w:p w14:paraId="67C1D2D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1851</w:t>
      </w:r>
    </w:p>
    <w:p w14:paraId="11C28D4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NR SA FR1 </w:t>
      </w:r>
      <w:r>
        <w:t>direct SCell activation at SCell addition of known SCell</w:t>
      </w:r>
      <w:r>
        <w:tab/>
        <w:t>1853</w:t>
      </w:r>
    </w:p>
    <w:p w14:paraId="6FB18F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d</w:t>
      </w:r>
      <w:r>
        <w:t>irect SCell activation at handover with known SCell</w:t>
      </w:r>
      <w:r>
        <w:tab/>
        <w:t>1862</w:t>
      </w:r>
    </w:p>
    <w:p w14:paraId="09DA93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6.5.3.6 to 6.5.3.9</w:t>
      </w:r>
      <w:r>
        <w:tab/>
        <w:t>1871</w:t>
      </w:r>
    </w:p>
    <w:p w14:paraId="216A3C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160ms SCell measurement cycle</w:t>
      </w:r>
      <w:r>
        <w:tab/>
        <w:t>1871</w:t>
      </w:r>
    </w:p>
    <w:p w14:paraId="03AC2D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640ms SCell measurement cycle</w:t>
      </w:r>
      <w:r>
        <w:tab/>
        <w:t>1879</w:t>
      </w:r>
    </w:p>
    <w:p w14:paraId="7F6B2E5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  <w:lang w:eastAsia="zh-CN"/>
        </w:rPr>
        <w:t>6.5.3.12 to 6.5.3.14</w:t>
      </w:r>
      <w:r>
        <w:tab/>
        <w:t>1882</w:t>
      </w:r>
    </w:p>
    <w:p w14:paraId="4DDED8B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  <w:lang w:eastAsia="zh-CN"/>
        </w:rPr>
        <w:t>6.5.3.15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zh-CN"/>
        </w:rPr>
        <w:t>NR SA FR1 TRS based SCell Activation of SSB-less SCell in inter-band CA in non-DRX</w:t>
      </w:r>
      <w:r>
        <w:tab/>
        <w:t>1882</w:t>
      </w:r>
    </w:p>
    <w:p w14:paraId="792CB50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  <w:lang w:eastAsia="zh-TW"/>
        </w:rPr>
        <w:t>6.5.3.16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zh-TW"/>
        </w:rPr>
        <w:t>NR SA FR1 Inter-band SSB-less SCell Activation based on A-TRS in non-DRX</w:t>
      </w:r>
      <w:r>
        <w:tab/>
        <w:t>1890</w:t>
      </w:r>
    </w:p>
    <w:p w14:paraId="4329B17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1897</w:t>
      </w:r>
    </w:p>
    <w:p w14:paraId="318B3AF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1897</w:t>
      </w:r>
    </w:p>
    <w:p w14:paraId="4561E9C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UL carrier RRC reconfiguration delay</w:t>
      </w:r>
      <w:r>
        <w:tab/>
        <w:t>1897</w:t>
      </w:r>
    </w:p>
    <w:p w14:paraId="58532F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UL carrier RRC reconfiguration delay</w:t>
      </w:r>
      <w:r>
        <w:tab/>
        <w:t>1897</w:t>
      </w:r>
    </w:p>
    <w:p w14:paraId="0A5896E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1904</w:t>
      </w:r>
    </w:p>
    <w:p w14:paraId="03A2D9D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1904</w:t>
      </w:r>
    </w:p>
    <w:p w14:paraId="198BDB7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1904</w:t>
      </w:r>
    </w:p>
    <w:p w14:paraId="256FD76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1904</w:t>
      </w:r>
    </w:p>
    <w:p w14:paraId="4EA6419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1906</w:t>
      </w:r>
    </w:p>
    <w:p w14:paraId="5B2FDF4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Beam Failure Recovery in SCell</w:t>
      </w:r>
      <w:r>
        <w:tab/>
        <w:t>1906</w:t>
      </w:r>
    </w:p>
    <w:p w14:paraId="569680D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TRP </w:t>
      </w:r>
      <w:r>
        <w:t>specific</w:t>
      </w:r>
      <w:r w:rsidRPr="00CA4371">
        <w:rPr>
          <w:rFonts w:cs="Arial"/>
        </w:rPr>
        <w:t xml:space="preserve"> Minimum conformance requirements</w:t>
      </w:r>
      <w:r>
        <w:tab/>
        <w:t>1906</w:t>
      </w:r>
    </w:p>
    <w:p w14:paraId="66D87E5B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beam failure detection</w:t>
      </w:r>
      <w:r>
        <w:tab/>
        <w:t>1906</w:t>
      </w:r>
    </w:p>
    <w:p w14:paraId="1A745E40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candidate beam detection</w:t>
      </w:r>
      <w:r>
        <w:tab/>
        <w:t>1907</w:t>
      </w:r>
    </w:p>
    <w:p w14:paraId="7D507405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TRP specific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</w:t>
      </w:r>
      <w:r>
        <w:tab/>
        <w:t>1908</w:t>
      </w:r>
    </w:p>
    <w:p w14:paraId="127FDB8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beam failure detection</w:t>
      </w:r>
      <w:r>
        <w:tab/>
        <w:t>1908</w:t>
      </w:r>
    </w:p>
    <w:p w14:paraId="4E169440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FR1 UE during TRP specific candidate beam detection</w:t>
      </w:r>
      <w:r>
        <w:tab/>
        <w:t>1908</w:t>
      </w:r>
    </w:p>
    <w:p w14:paraId="534247E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non-DRX</w:t>
      </w:r>
      <w:r>
        <w:tab/>
        <w:t>1908</w:t>
      </w:r>
    </w:p>
    <w:p w14:paraId="30CD04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DRX</w:t>
      </w:r>
      <w:r>
        <w:tab/>
        <w:t>1916</w:t>
      </w:r>
    </w:p>
    <w:p w14:paraId="443509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non-DRX</w:t>
      </w:r>
      <w:r>
        <w:tab/>
        <w:t>1924</w:t>
      </w:r>
    </w:p>
    <w:p w14:paraId="41B9DF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DRX</w:t>
      </w:r>
      <w:r>
        <w:tab/>
        <w:t>1931</w:t>
      </w:r>
    </w:p>
    <w:p w14:paraId="12D1111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non-DRX</w:t>
      </w:r>
      <w:r>
        <w:tab/>
        <w:t>1939</w:t>
      </w:r>
    </w:p>
    <w:p w14:paraId="798998D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DRX</w:t>
      </w:r>
      <w:r>
        <w:tab/>
        <w:t>1947</w:t>
      </w:r>
    </w:p>
    <w:p w14:paraId="2EB84E4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PCell TRP Specific CSI-RS-based Beam Failure Detection and Link Recovery in DRX</w:t>
      </w:r>
      <w:r>
        <w:tab/>
        <w:t>1954</w:t>
      </w:r>
    </w:p>
    <w:p w14:paraId="6F9F2CF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1962</w:t>
      </w:r>
    </w:p>
    <w:p w14:paraId="488DDF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1962</w:t>
      </w:r>
    </w:p>
    <w:p w14:paraId="05B6646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1962</w:t>
      </w:r>
    </w:p>
    <w:p w14:paraId="4135EA8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1963</w:t>
      </w:r>
    </w:p>
    <w:p w14:paraId="4C74131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</w:t>
      </w:r>
      <w:r>
        <w:tab/>
        <w:t>1974</w:t>
      </w:r>
    </w:p>
    <w:p w14:paraId="1C0D3A7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1983</w:t>
      </w:r>
    </w:p>
    <w:p w14:paraId="4288AA4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1983</w:t>
      </w:r>
    </w:p>
    <w:p w14:paraId="0FF9C88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</w:t>
      </w:r>
      <w:r>
        <w:tab/>
        <w:t>1983</w:t>
      </w:r>
    </w:p>
    <w:p w14:paraId="7C8EAF3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1991</w:t>
      </w:r>
    </w:p>
    <w:p w14:paraId="08E5D35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1991</w:t>
      </w:r>
    </w:p>
    <w:p w14:paraId="73E86C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1991</w:t>
      </w:r>
    </w:p>
    <w:p w14:paraId="368C77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6.5.6.4</w:t>
      </w:r>
      <w:r>
        <w:tab/>
        <w:t>2001</w:t>
      </w:r>
    </w:p>
    <w:p w14:paraId="45C254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2001</w:t>
      </w:r>
    </w:p>
    <w:p w14:paraId="4B24F90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2001</w:t>
      </w:r>
    </w:p>
    <w:p w14:paraId="647151F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2002</w:t>
      </w:r>
    </w:p>
    <w:p w14:paraId="6A631A5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2009</w:t>
      </w:r>
    </w:p>
    <w:p w14:paraId="76F68E1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2009</w:t>
      </w:r>
    </w:p>
    <w:p w14:paraId="6BB5E65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FDD-TDD CA</w:t>
      </w:r>
      <w:r>
        <w:tab/>
        <w:t>2009</w:t>
      </w:r>
    </w:p>
    <w:p w14:paraId="3C5182E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TDD-TDD CA</w:t>
      </w:r>
      <w:r>
        <w:tab/>
        <w:t>2015</w:t>
      </w:r>
    </w:p>
    <w:p w14:paraId="1E168FF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 w:cs="Arial"/>
        </w:rPr>
        <w:t>6.5.7A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 w:cs="Arial"/>
        </w:rPr>
        <w:t xml:space="preserve">NR SA FR1 </w:t>
      </w:r>
      <w:r w:rsidRPr="00CA4371">
        <w:rPr>
          <w:rFonts w:cs="Arial"/>
        </w:rPr>
        <w:t xml:space="preserve">DL </w:t>
      </w:r>
      <w:r w:rsidRPr="00CA4371">
        <w:rPr>
          <w:rFonts w:cs="Arial"/>
          <w:lang w:eastAsia="zh-CN"/>
        </w:rPr>
        <w:t>i</w:t>
      </w:r>
      <w:r w:rsidRPr="00CA4371">
        <w:rPr>
          <w:rFonts w:cs="Arial"/>
        </w:rPr>
        <w:t>nterruptions at switching between two uplink carriers with two transmit antenna connectors</w:t>
      </w:r>
      <w:r>
        <w:tab/>
        <w:t>2020</w:t>
      </w:r>
    </w:p>
    <w:p w14:paraId="629CA56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2020</w:t>
      </w:r>
    </w:p>
    <w:p w14:paraId="2E8167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 w:cs="Arial"/>
          <w:lang w:eastAsia="sv-SE"/>
        </w:rPr>
        <w:t>NR SA FR1 DL interruptions at switching between two uplink carriers in FDD-TDD CA</w:t>
      </w:r>
      <w:r>
        <w:tab/>
        <w:t>2021</w:t>
      </w:r>
    </w:p>
    <w:p w14:paraId="355D741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 w:cs="Arial"/>
          <w:lang w:eastAsia="sv-SE"/>
        </w:rPr>
        <w:t>6.5.7A.2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 w:cs="Arial"/>
          <w:lang w:eastAsia="sv-SE"/>
        </w:rPr>
        <w:t>NR SA FR1 DL interruptions at switching between two uplink carriers in TDD-TDD CA</w:t>
      </w:r>
      <w:r>
        <w:tab/>
        <w:t>2026</w:t>
      </w:r>
    </w:p>
    <w:p w14:paraId="5D3B64C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6.5.7B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2031</w:t>
      </w:r>
    </w:p>
    <w:p w14:paraId="4A9713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2031</w:t>
      </w:r>
    </w:p>
    <w:p w14:paraId="20D3AEC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 w:cs="Arial"/>
          <w:lang w:eastAsia="sv-SE"/>
        </w:rPr>
        <w:t>NR SA FR1 DL Interruptions at switching between two uplink bands in FDD-TDD CA</w:t>
      </w:r>
      <w:r>
        <w:tab/>
        <w:t>2032</w:t>
      </w:r>
    </w:p>
    <w:p w14:paraId="73E3DDC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FR1 DL Interruptions at switching between two uplink bands in TDD-TDD CA</w:t>
      </w:r>
      <w:r>
        <w:tab/>
        <w:t>2038</w:t>
      </w:r>
    </w:p>
    <w:p w14:paraId="07BF256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bands with two transmit antenna connectors</w:t>
      </w:r>
      <w:r>
        <w:tab/>
        <w:t>2044</w:t>
      </w:r>
    </w:p>
    <w:p w14:paraId="4B0BD1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6.5.7C.0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2044</w:t>
      </w:r>
    </w:p>
    <w:p w14:paraId="1F74658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FR1 DL interruptions at switching between two uplink bands with two transmit antenna connectors in FDD-TDD CA</w:t>
      </w:r>
      <w:r>
        <w:tab/>
        <w:t>2045</w:t>
      </w:r>
    </w:p>
    <w:p w14:paraId="4F678D1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2045</w:t>
      </w:r>
    </w:p>
    <w:p w14:paraId="529C62C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2045</w:t>
      </w:r>
    </w:p>
    <w:p w14:paraId="54873C3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2045</w:t>
      </w:r>
    </w:p>
    <w:p w14:paraId="631D2F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2045</w:t>
      </w:r>
    </w:p>
    <w:p w14:paraId="71AD188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2045</w:t>
      </w:r>
    </w:p>
    <w:p w14:paraId="1892042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2047</w:t>
      </w:r>
    </w:p>
    <w:p w14:paraId="34B6063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FR1 DL interruptions at switching between two uplink bands with two transmit antenna connectors in TDD-TDD CA</w:t>
      </w:r>
      <w:r>
        <w:tab/>
        <w:t>2050</w:t>
      </w:r>
    </w:p>
    <w:p w14:paraId="461A233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2050</w:t>
      </w:r>
    </w:p>
    <w:p w14:paraId="73C67CC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2050</w:t>
      </w:r>
    </w:p>
    <w:p w14:paraId="20AEB3A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2050</w:t>
      </w:r>
    </w:p>
    <w:p w14:paraId="692F6FE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2051</w:t>
      </w:r>
    </w:p>
    <w:p w14:paraId="5BE3CC8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6.5.7C.2.4.1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2051</w:t>
      </w:r>
    </w:p>
    <w:p w14:paraId="4D2A1CF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2057</w:t>
      </w:r>
    </w:p>
    <w:p w14:paraId="63A5822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2057</w:t>
      </w:r>
    </w:p>
    <w:p w14:paraId="5F7FC16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 xml:space="preserve">NR SA FR1 </w:t>
      </w:r>
      <w:r>
        <w:t>DL interruptions at switching across three uplink bands in TDD-TDD CA for single TAG</w:t>
      </w:r>
      <w:r>
        <w:tab/>
        <w:t>2057</w:t>
      </w:r>
    </w:p>
    <w:p w14:paraId="432B6A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 xml:space="preserve">NR SA FR1 </w:t>
      </w:r>
      <w:r>
        <w:t>DL interruptions at switching across four uplink bands in FDD-TDD CA for single TAG</w:t>
      </w:r>
      <w:r>
        <w:tab/>
        <w:t>2062</w:t>
      </w:r>
    </w:p>
    <w:p w14:paraId="73915D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 xml:space="preserve">NR SA FR1 </w:t>
      </w:r>
      <w:r>
        <w:t xml:space="preserve">DL interruptions at switching across three uplink bands in FDD-TDD CA for </w:t>
      </w:r>
      <w:r>
        <w:rPr>
          <w:lang w:eastAsia="zh-CN"/>
        </w:rPr>
        <w:t>two</w:t>
      </w:r>
      <w:r>
        <w:t xml:space="preserve"> TAGs</w:t>
      </w:r>
      <w:r>
        <w:tab/>
        <w:t>2069</w:t>
      </w:r>
    </w:p>
    <w:p w14:paraId="2AABA9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FR1 DL interruptions at switching across four uplink bands in TDD-TDD CA for two TAGs</w:t>
      </w:r>
      <w:r>
        <w:tab/>
        <w:t>2074</w:t>
      </w:r>
    </w:p>
    <w:p w14:paraId="1683C53C" w14:textId="77777777" w:rsidR="00B850F4" w:rsidRDefault="00B850F4">
      <w:pPr>
        <w:pStyle w:val="TOC3"/>
        <w:tabs>
          <w:tab w:val="left" w:pos="863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 xml:space="preserve">The rate of correct events observed during repeated tests shall be at least 90% </w:t>
      </w:r>
      <w:r>
        <w:rPr>
          <w:lang w:eastAsia="ja-JP"/>
        </w:rPr>
        <w:t>with a confidence level of 95%.</w:t>
      </w:r>
      <w:r>
        <w:t>6.5.8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2080</w:t>
      </w:r>
    </w:p>
    <w:p w14:paraId="5832406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2080</w:t>
      </w:r>
    </w:p>
    <w:p w14:paraId="1ADD6C5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specific CBW change</w:t>
      </w:r>
      <w:r>
        <w:tab/>
        <w:t>2080</w:t>
      </w:r>
    </w:p>
    <w:p w14:paraId="3B91EC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PCell in FR1 in non-DRX</w:t>
      </w:r>
      <w:r>
        <w:tab/>
        <w:t>2081</w:t>
      </w:r>
    </w:p>
    <w:p w14:paraId="682D61E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2088</w:t>
      </w:r>
    </w:p>
    <w:p w14:paraId="30118B9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2088</w:t>
      </w:r>
    </w:p>
    <w:p w14:paraId="2C262F2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2088</w:t>
      </w:r>
    </w:p>
    <w:p w14:paraId="4FEB9D3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2088</w:t>
      </w:r>
    </w:p>
    <w:p w14:paraId="1CFB541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2088</w:t>
      </w:r>
    </w:p>
    <w:p w14:paraId="70D511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2089</w:t>
      </w:r>
    </w:p>
    <w:p w14:paraId="390D48F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 with SSB index reading</w:t>
      </w:r>
      <w:r>
        <w:tab/>
        <w:t>2089</w:t>
      </w:r>
    </w:p>
    <w:p w14:paraId="4DB53A7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2091</w:t>
      </w:r>
    </w:p>
    <w:p w14:paraId="3C90E86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6.6.1.0.6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event-triggered measurement with MUSIM gap configured</w:t>
      </w:r>
      <w:r>
        <w:tab/>
        <w:t>2091</w:t>
      </w:r>
    </w:p>
    <w:p w14:paraId="1E30BD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</w:t>
      </w:r>
      <w:r>
        <w:tab/>
        <w:t>2093</w:t>
      </w:r>
    </w:p>
    <w:p w14:paraId="4EDB969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tab/>
        <w:t>2098</w:t>
      </w:r>
    </w:p>
    <w:p w14:paraId="592D8B6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</w:t>
      </w:r>
      <w:r>
        <w:tab/>
        <w:t>2103</w:t>
      </w:r>
    </w:p>
    <w:p w14:paraId="4349D91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DRX</w:t>
      </w:r>
      <w:r>
        <w:tab/>
        <w:t>2109</w:t>
      </w:r>
    </w:p>
    <w:p w14:paraId="031B20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 with SSB index reading</w:t>
      </w:r>
      <w:r>
        <w:tab/>
        <w:t>2114</w:t>
      </w:r>
    </w:p>
    <w:p w14:paraId="42BC94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 with SSB index reading</w:t>
      </w:r>
      <w:r>
        <w:tab/>
        <w:t>2118</w:t>
      </w:r>
    </w:p>
    <w:p w14:paraId="578A32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2122</w:t>
      </w:r>
    </w:p>
    <w:p w14:paraId="6BC0BB9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without gap in DRX for UE configured with highSpeedMeasCA-Scell-r17</w:t>
      </w:r>
      <w:r>
        <w:tab/>
        <w:t>2127</w:t>
      </w:r>
    </w:p>
    <w:p w14:paraId="5BEA18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</w:t>
      </w:r>
      <w:r>
        <w:rPr>
          <w:lang w:eastAsia="zh-CN"/>
        </w:rPr>
        <w:t xml:space="preserve"> </w:t>
      </w:r>
      <w:r>
        <w:rPr>
          <w:lang w:eastAsia="sv-SE"/>
        </w:rPr>
        <w:t>MUSIM gap configured</w:t>
      </w:r>
      <w:r>
        <w:tab/>
        <w:t>2132</w:t>
      </w:r>
    </w:p>
    <w:p w14:paraId="3EB5160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6.6.1.10 to 6.6.1.12</w:t>
      </w:r>
      <w:r>
        <w:tab/>
        <w:t>2137</w:t>
      </w:r>
    </w:p>
    <w:p w14:paraId="441AE28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with SSB index detection without measurement gap in non-DRX mode for UE operating with 12 PRB SSB bandwidth</w:t>
      </w:r>
      <w:r>
        <w:tab/>
        <w:t>2137</w:t>
      </w:r>
    </w:p>
    <w:p w14:paraId="5670788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event-triggered reporting </w:t>
      </w:r>
      <w:r>
        <w:rPr>
          <w:lang w:eastAsia="zh-CN"/>
        </w:rPr>
        <w:t>tests</w:t>
      </w:r>
      <w:r>
        <w:rPr>
          <w:lang w:eastAsia="sv-SE"/>
        </w:rPr>
        <w:t xml:space="preserve"> without gap under Cell DTX</w:t>
      </w:r>
      <w:r>
        <w:tab/>
        <w:t>2140</w:t>
      </w:r>
    </w:p>
    <w:p w14:paraId="33CBE08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2145</w:t>
      </w:r>
    </w:p>
    <w:p w14:paraId="2F726C7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2145</w:t>
      </w:r>
    </w:p>
    <w:p w14:paraId="53B7287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</w:t>
      </w:r>
      <w:r>
        <w:tab/>
        <w:t>2148</w:t>
      </w:r>
    </w:p>
    <w:p w14:paraId="3498D31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</w:t>
      </w:r>
      <w:r>
        <w:tab/>
        <w:t>2154</w:t>
      </w:r>
    </w:p>
    <w:p w14:paraId="65E631F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2160</w:t>
      </w:r>
    </w:p>
    <w:p w14:paraId="4B17445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2160</w:t>
      </w:r>
    </w:p>
    <w:p w14:paraId="56A6A5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2160</w:t>
      </w:r>
    </w:p>
    <w:p w14:paraId="521910A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2166</w:t>
      </w:r>
    </w:p>
    <w:p w14:paraId="26A04BE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2172</w:t>
      </w:r>
    </w:p>
    <w:p w14:paraId="6E8BCA9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2172</w:t>
      </w:r>
    </w:p>
    <w:p w14:paraId="03E799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additional mandatory gap pattern</w:t>
      </w:r>
      <w:r>
        <w:tab/>
        <w:t>2172</w:t>
      </w:r>
    </w:p>
    <w:p w14:paraId="67037D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when DRX is used</w:t>
      </w:r>
      <w:r>
        <w:tab/>
        <w:t>2177</w:t>
      </w:r>
    </w:p>
    <w:p w14:paraId="0C049E0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without gap when DRX is not used</w:t>
      </w:r>
      <w:r>
        <w:tab/>
        <w:t>2183</w:t>
      </w:r>
    </w:p>
    <w:p w14:paraId="282EA9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without SSB time index detection in DRX for UE configured with highSpeedMeasInterFreq-r17</w:t>
      </w:r>
      <w:r>
        <w:tab/>
        <w:t>2189</w:t>
      </w:r>
    </w:p>
    <w:p w14:paraId="213475E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using MUSIM gap with lower and higher priority</w:t>
      </w:r>
      <w:r>
        <w:tab/>
        <w:t>2195</w:t>
      </w:r>
    </w:p>
    <w:p w14:paraId="749C49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using</w:t>
      </w:r>
      <w:r>
        <w:rPr>
          <w:lang w:eastAsia="zh-CN"/>
        </w:rPr>
        <w:t xml:space="preserve"> </w:t>
      </w:r>
      <w:r>
        <w:rPr>
          <w:lang w:eastAsia="sv-SE"/>
        </w:rPr>
        <w:t>MUSIM gap with shorter MGRP</w:t>
      </w:r>
      <w:r>
        <w:tab/>
        <w:t>2203</w:t>
      </w:r>
    </w:p>
    <w:p w14:paraId="2AAC71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without SSB index detection in DRX mode for UE operating on a cell with less than 5MHz BW</w:t>
      </w:r>
      <w:r>
        <w:tab/>
        <w:t>2211</w:t>
      </w:r>
    </w:p>
    <w:p w14:paraId="348B822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</w:t>
      </w:r>
      <w:r>
        <w:tab/>
        <w:t>2214</w:t>
      </w:r>
    </w:p>
    <w:p w14:paraId="670C40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2214</w:t>
      </w:r>
    </w:p>
    <w:p w14:paraId="5C13226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2214</w:t>
      </w:r>
    </w:p>
    <w:p w14:paraId="651C84B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2216</w:t>
      </w:r>
    </w:p>
    <w:p w14:paraId="121C47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non-DRX</w:t>
      </w:r>
      <w:r>
        <w:tab/>
        <w:t>2218</w:t>
      </w:r>
    </w:p>
    <w:p w14:paraId="61F016B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DRX</w:t>
      </w:r>
      <w:r>
        <w:tab/>
        <w:t>2226</w:t>
      </w:r>
    </w:p>
    <w:p w14:paraId="52A3AE0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CA4371">
        <w:rPr>
          <w:snapToGrid w:val="0"/>
        </w:rPr>
        <w:t>for UE configured with highSpeedMeasFlag-r16</w:t>
      </w:r>
      <w:r>
        <w:tab/>
        <w:t>2232</w:t>
      </w:r>
    </w:p>
    <w:p w14:paraId="6C5792E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2240</w:t>
      </w:r>
    </w:p>
    <w:p w14:paraId="76AAFA9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2240</w:t>
      </w:r>
    </w:p>
    <w:p w14:paraId="185C2A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2240</w:t>
      </w:r>
    </w:p>
    <w:p w14:paraId="22D8556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2240</w:t>
      </w:r>
    </w:p>
    <w:p w14:paraId="6050705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Inter-cell SSB based L1-RSRP Reporting</w:t>
      </w:r>
      <w:r>
        <w:tab/>
        <w:t>2240</w:t>
      </w:r>
    </w:p>
    <w:p w14:paraId="08F3588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SSB-based L1-RSRP measurement in non-DRX</w:t>
      </w:r>
      <w:r>
        <w:tab/>
        <w:t>2241</w:t>
      </w:r>
    </w:p>
    <w:p w14:paraId="7A9739F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SSB-based L1-RSRP measurement in DRX</w:t>
      </w:r>
      <w:r>
        <w:tab/>
        <w:t>2245</w:t>
      </w:r>
    </w:p>
    <w:p w14:paraId="169757D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CSI-RS-based L1-RSRP measurement in non-DRX</w:t>
      </w:r>
      <w:r>
        <w:tab/>
        <w:t>2248</w:t>
      </w:r>
    </w:p>
    <w:p w14:paraId="4711222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CSI-RS-based L1-RSRP measurement in DRX</w:t>
      </w:r>
      <w:r>
        <w:tab/>
        <w:t>2253</w:t>
      </w:r>
    </w:p>
    <w:p w14:paraId="775901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  <w:lang w:eastAsia="zh-CN"/>
        </w:rPr>
        <w:t>NR SA FR1 SSB-based L1-RSRP measurement in DRX for UE configured with highSpeedMeasFlag-r16</w:t>
      </w:r>
      <w:r>
        <w:tab/>
        <w:t>2256</w:t>
      </w:r>
    </w:p>
    <w:p w14:paraId="2C8BF36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  <w:lang w:eastAsia="zh-CN"/>
        </w:rPr>
        <w:t>NR SA FR1 Inter-cell SSB based L1-RSRP measurements on PCell in DRX</w:t>
      </w:r>
      <w:r>
        <w:tab/>
        <w:t>2262</w:t>
      </w:r>
    </w:p>
    <w:p w14:paraId="100474E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UTRAN inter-RAT measurement</w:t>
      </w:r>
      <w:r>
        <w:tab/>
        <w:t>2267</w:t>
      </w:r>
    </w:p>
    <w:p w14:paraId="1604AEC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event-triggered reporting in non-DRX</w:t>
      </w:r>
      <w:r>
        <w:tab/>
        <w:t>2267</w:t>
      </w:r>
    </w:p>
    <w:p w14:paraId="4CB12C3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2274</w:t>
      </w:r>
    </w:p>
    <w:p w14:paraId="43F9BE0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2274</w:t>
      </w:r>
    </w:p>
    <w:p w14:paraId="5EFBE5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SRS-RSRP measurement</w:t>
      </w:r>
      <w:r>
        <w:tab/>
        <w:t>2274</w:t>
      </w:r>
    </w:p>
    <w:p w14:paraId="008E89F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with non-DRX</w:t>
      </w:r>
      <w:r>
        <w:tab/>
        <w:t>2274</w:t>
      </w:r>
    </w:p>
    <w:p w14:paraId="774EF68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in non-DRX</w:t>
      </w:r>
      <w:r>
        <w:tab/>
        <w:t>2274</w:t>
      </w:r>
    </w:p>
    <w:p w14:paraId="2B54B5A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2281</w:t>
      </w:r>
    </w:p>
    <w:p w14:paraId="6BC9521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2281</w:t>
      </w:r>
    </w:p>
    <w:p w14:paraId="255ED2F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SA intra-frequency CGI identification of NR neighbour cell in FR1</w:t>
      </w:r>
      <w:r>
        <w:tab/>
        <w:t>2281</w:t>
      </w:r>
    </w:p>
    <w:p w14:paraId="41D0E1F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2281</w:t>
      </w:r>
    </w:p>
    <w:p w14:paraId="057A9BF4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2281</w:t>
      </w:r>
    </w:p>
    <w:p w14:paraId="4BBD887A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2282</w:t>
      </w:r>
    </w:p>
    <w:p w14:paraId="412989E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identification of a new CGI of inter-RAT E-UTRA cell using autonomous gaps in NR SA</w:t>
      </w:r>
      <w:r>
        <w:tab/>
        <w:t>2282</w:t>
      </w:r>
    </w:p>
    <w:p w14:paraId="719D78F4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E-UTRA cell with autonomous gaps</w:t>
      </w:r>
      <w:r>
        <w:tab/>
        <w:t>2282</w:t>
      </w:r>
    </w:p>
    <w:p w14:paraId="41360E65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2283</w:t>
      </w:r>
    </w:p>
    <w:p w14:paraId="51D305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SA intra-frequency CGI identification of NR neighbour cell in FR1</w:t>
      </w:r>
      <w:r>
        <w:tab/>
        <w:t>2283</w:t>
      </w:r>
    </w:p>
    <w:p w14:paraId="2797D2C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 xml:space="preserve">Identification of a new CGI of inter-RAT E-UTRA cell </w:t>
      </w:r>
      <w:r w:rsidRPr="00CA4371">
        <w:rPr>
          <w:snapToGrid w:val="0"/>
          <w:lang w:eastAsia="zh-CN"/>
        </w:rPr>
        <w:t>using</w:t>
      </w:r>
      <w:r w:rsidRPr="00CA4371">
        <w:rPr>
          <w:snapToGrid w:val="0"/>
        </w:rPr>
        <w:t xml:space="preserve"> autonomous gaps in NR SA</w:t>
      </w:r>
      <w:r>
        <w:tab/>
        <w:t>2287</w:t>
      </w:r>
    </w:p>
    <w:p w14:paraId="067F040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2291</w:t>
      </w:r>
    </w:p>
    <w:p w14:paraId="51CA363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2291</w:t>
      </w:r>
    </w:p>
    <w:p w14:paraId="558DD1B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no dedicated IMR configured</w:t>
      </w:r>
      <w:r>
        <w:tab/>
        <w:t>2291</w:t>
      </w:r>
    </w:p>
    <w:p w14:paraId="3CB414A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SSB based CMR and dedicated IMR configured</w:t>
      </w:r>
      <w:r>
        <w:tab/>
        <w:t>2291</w:t>
      </w:r>
    </w:p>
    <w:p w14:paraId="63883D9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dedicated IMR configured</w:t>
      </w:r>
      <w:r>
        <w:tab/>
        <w:t>2291</w:t>
      </w:r>
    </w:p>
    <w:p w14:paraId="7CAF2F7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 xml:space="preserve">NR SA FR1 CSI-RS based CMR </w:t>
      </w:r>
      <w:r>
        <w:t>and no dedicated IMR</w:t>
      </w:r>
      <w:r w:rsidRPr="00CA4371">
        <w:rPr>
          <w:snapToGrid w:val="0"/>
        </w:rPr>
        <w:t xml:space="preserve"> L1-SINR measurement in DRX</w:t>
      </w:r>
      <w:r>
        <w:tab/>
        <w:t>2291</w:t>
      </w:r>
    </w:p>
    <w:p w14:paraId="67BD5DE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SSB based CMR and dedicated IMR L1-SINR measurement in non-DRX</w:t>
      </w:r>
      <w:r>
        <w:tab/>
        <w:t>2297</w:t>
      </w:r>
    </w:p>
    <w:p w14:paraId="66C8F14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 xml:space="preserve">NR SA FR1 CSI-RS based CMR </w:t>
      </w:r>
      <w:r>
        <w:t>and dedicated IMR</w:t>
      </w:r>
      <w:r w:rsidRPr="00CA4371">
        <w:rPr>
          <w:snapToGrid w:val="0"/>
        </w:rPr>
        <w:t xml:space="preserve"> L1-SINR measurement in non-DRX</w:t>
      </w:r>
      <w:r>
        <w:tab/>
        <w:t>2303</w:t>
      </w:r>
    </w:p>
    <w:p w14:paraId="45DD737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CA/DC Measurements</w:t>
      </w:r>
      <w:r>
        <w:tab/>
        <w:t>2309</w:t>
      </w:r>
    </w:p>
    <w:p w14:paraId="5BA325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2309</w:t>
      </w:r>
    </w:p>
    <w:p w14:paraId="1CE62D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 w:rsidRPr="00CA4371">
        <w:rPr>
          <w:rFonts w:eastAsia="SimSun"/>
        </w:rPr>
        <w:t xml:space="preserve"> Idle mode CA/DC measurement for FR1</w:t>
      </w:r>
      <w:r>
        <w:tab/>
        <w:t>2311</w:t>
      </w:r>
    </w:p>
    <w:p w14:paraId="455D4C6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6.6.10 to 6.6.14</w:t>
      </w:r>
      <w:r>
        <w:tab/>
        <w:t>2321</w:t>
      </w:r>
    </w:p>
    <w:p w14:paraId="274A202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Idle Mode </w:t>
      </w:r>
      <w:r w:rsidRPr="00CA4371">
        <w:rPr>
          <w:rFonts w:eastAsia="MS Mincho"/>
        </w:rPr>
        <w:t xml:space="preserve">inter-RAT </w:t>
      </w:r>
      <w:r>
        <w:t>CA/DC Measurements</w:t>
      </w:r>
      <w:r>
        <w:tab/>
        <w:t>2321</w:t>
      </w:r>
    </w:p>
    <w:p w14:paraId="61C1671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2321</w:t>
      </w:r>
    </w:p>
    <w:p w14:paraId="539CCA2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rFonts w:eastAsia="MS Mincho"/>
        </w:rPr>
        <w:t>Idle Mode measurements of inter-RAT CA candidate cells for early reporting</w:t>
      </w:r>
      <w:r>
        <w:tab/>
        <w:t>2322</w:t>
      </w:r>
    </w:p>
    <w:p w14:paraId="41040A1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6.6.16</w:t>
      </w:r>
      <w:r>
        <w:tab/>
        <w:t>2335</w:t>
      </w:r>
    </w:p>
    <w:p w14:paraId="5304F37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Pre-MG</w:t>
      </w:r>
      <w:r>
        <w:tab/>
        <w:t>2335</w:t>
      </w:r>
    </w:p>
    <w:p w14:paraId="7FFD22D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CA4371">
        <w:rPr>
          <w:snapToGrid w:val="0"/>
        </w:rPr>
        <w:t>SA FR1 event triggered reporting tests with autonomous activation/deactivation Pre-MG</w:t>
      </w:r>
      <w:r>
        <w:tab/>
        <w:t>2337</w:t>
      </w:r>
    </w:p>
    <w:p w14:paraId="2D2FD4E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CA4371">
        <w:rPr>
          <w:snapToGrid w:val="0"/>
        </w:rPr>
        <w:t>SA FR1 event triggered reporting tests with pre-configured measurement gaps and network-controlled activation/deactivation</w:t>
      </w:r>
      <w:r>
        <w:tab/>
        <w:t>2343</w:t>
      </w:r>
    </w:p>
    <w:p w14:paraId="1F0665A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SA event triggered reporting tests with concurrent gaps</w:t>
      </w:r>
      <w:r>
        <w:tab/>
        <w:t>2351</w:t>
      </w:r>
    </w:p>
    <w:p w14:paraId="5375733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2351</w:t>
      </w:r>
    </w:p>
    <w:p w14:paraId="5BD188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2351</w:t>
      </w:r>
    </w:p>
    <w:p w14:paraId="105D45B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2352</w:t>
      </w:r>
    </w:p>
    <w:p w14:paraId="65488C5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measurement</w:t>
      </w:r>
      <w:r>
        <w:tab/>
        <w:t>2353</w:t>
      </w:r>
    </w:p>
    <w:p w14:paraId="2B3DDAE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PRS measurement</w:t>
      </w:r>
      <w:r>
        <w:tab/>
        <w:t>2354</w:t>
      </w:r>
    </w:p>
    <w:p w14:paraId="7F0380D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non-overlap with SSB-based measurements in both inter-frequency layers</w:t>
      </w:r>
      <w:r>
        <w:tab/>
        <w:t>2354</w:t>
      </w:r>
    </w:p>
    <w:p w14:paraId="4472CFC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partially-overlap with SSB-based measurements in both inter-frequency layers</w:t>
      </w:r>
      <w:r>
        <w:tab/>
        <w:t>2362</w:t>
      </w:r>
    </w:p>
    <w:p w14:paraId="039937E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and NR FR1 concurrent event-triggered reporting in non-DRX in FR1</w:t>
      </w:r>
      <w:r>
        <w:tab/>
        <w:t>2369</w:t>
      </w:r>
    </w:p>
    <w:p w14:paraId="28020DA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for PRS and SSB measurement in FR1 without SSB time index detection when DRX is not used</w:t>
      </w:r>
      <w:r>
        <w:tab/>
        <w:t>2381</w:t>
      </w:r>
    </w:p>
    <w:p w14:paraId="71D39C9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SA event triggered reporting tests with NCSG</w:t>
      </w:r>
      <w:r>
        <w:tab/>
        <w:t>2390</w:t>
      </w:r>
    </w:p>
    <w:p w14:paraId="5E2BE2B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2390</w:t>
      </w:r>
    </w:p>
    <w:p w14:paraId="54A467D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2390</w:t>
      </w:r>
    </w:p>
    <w:p w14:paraId="4231284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2392</w:t>
      </w:r>
    </w:p>
    <w:p w14:paraId="72E419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measurement</w:t>
      </w:r>
      <w:r>
        <w:tab/>
        <w:t>2393</w:t>
      </w:r>
    </w:p>
    <w:p w14:paraId="33BF4CD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</w:t>
      </w:r>
      <w:r>
        <w:tab/>
        <w:t>2394</w:t>
      </w:r>
    </w:p>
    <w:p w14:paraId="4CF33C0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event-triggered reporting tests </w:t>
      </w:r>
      <w:r w:rsidRPr="00CA4371">
        <w:rPr>
          <w:rFonts w:eastAsia="PMingLiU"/>
          <w:lang w:eastAsia="zh-TW"/>
        </w:rPr>
        <w:t>with NCSG under non-DRX in FR1</w:t>
      </w:r>
      <w:r>
        <w:tab/>
        <w:t>2395</w:t>
      </w:r>
    </w:p>
    <w:p w14:paraId="2A53B3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6.6.19.2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NR SA FR1 event-triggered reporting tests for FR1 with NCSG for inter-frequency measurement</w:t>
      </w:r>
      <w:r>
        <w:tab/>
        <w:t>2401</w:t>
      </w:r>
    </w:p>
    <w:p w14:paraId="680D101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event-triggered reporting in non-DRX in FR1 with NCSG</w:t>
      </w:r>
      <w:r>
        <w:tab/>
        <w:t>2407</w:t>
      </w:r>
    </w:p>
    <w:p w14:paraId="582E7D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on SCC with deactivated SCell test with per-UE NCSG under non-DRX</w:t>
      </w:r>
      <w:r>
        <w:tab/>
        <w:t>2415</w:t>
      </w:r>
    </w:p>
    <w:p w14:paraId="0A82EE6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Rx-Tx time difference measurement for propagation delay compensation</w:t>
      </w:r>
      <w:r>
        <w:tab/>
        <w:t>2421</w:t>
      </w:r>
    </w:p>
    <w:p w14:paraId="5C00744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2421</w:t>
      </w:r>
    </w:p>
    <w:p w14:paraId="1878BA1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PRS for RTT-based PDC</w:t>
      </w:r>
      <w:r>
        <w:tab/>
        <w:t>2424</w:t>
      </w:r>
    </w:p>
    <w:p w14:paraId="6A88652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UE Rx-Tx time difference measurement for propagation delay compensation with TRS</w:t>
      </w:r>
      <w:r>
        <w:tab/>
        <w:t>2428</w:t>
      </w:r>
    </w:p>
    <w:p w14:paraId="0D9CECE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2428</w:t>
      </w:r>
    </w:p>
    <w:p w14:paraId="5839E13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TRS for RTT-based PDC</w:t>
      </w:r>
      <w:r>
        <w:tab/>
        <w:t>2431</w:t>
      </w:r>
    </w:p>
    <w:p w14:paraId="3F81DFC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</w:t>
      </w:r>
      <w:r>
        <w:tab/>
        <w:t>2435</w:t>
      </w:r>
    </w:p>
    <w:p w14:paraId="7471FB1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</w:t>
      </w:r>
      <w:r>
        <w:tab/>
        <w:t>2435</w:t>
      </w:r>
    </w:p>
    <w:p w14:paraId="53BA13C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SA event triggered reporting tests with NeedForGap</w:t>
      </w:r>
      <w:r>
        <w:tab/>
        <w:t>2435</w:t>
      </w:r>
    </w:p>
    <w:p w14:paraId="2496316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2435</w:t>
      </w:r>
    </w:p>
    <w:p w14:paraId="30F13FE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event-triggered measurement without gap</w:t>
      </w:r>
      <w:r>
        <w:tab/>
        <w:t>2435</w:t>
      </w:r>
    </w:p>
    <w:p w14:paraId="322CC5A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event-triggered measurement without gap</w:t>
      </w:r>
      <w:r>
        <w:tab/>
        <w:t>2439</w:t>
      </w:r>
    </w:p>
    <w:p w14:paraId="7AA7578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measurements without gap carried out by UE supporting NeedForInterruptionInfoNR</w:t>
      </w:r>
      <w:r>
        <w:tab/>
        <w:t>2441</w:t>
      </w:r>
    </w:p>
    <w:p w14:paraId="00D4E6C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event-triggered reporting without gap with interruptions</w:t>
      </w:r>
      <w:r>
        <w:tab/>
        <w:t>2442</w:t>
      </w:r>
    </w:p>
    <w:p w14:paraId="02A61DF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event-triggered reporting without gap with interruption with SSB index</w:t>
      </w:r>
      <w:r>
        <w:tab/>
        <w:t>2450</w:t>
      </w:r>
    </w:p>
    <w:p w14:paraId="39D82C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event-triggered reporting without gap with interruption</w:t>
      </w:r>
      <w:r>
        <w:tab/>
        <w:t>2455</w:t>
      </w:r>
    </w:p>
    <w:p w14:paraId="3535D02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event-triggered reporting without gap without interruption</w:t>
      </w:r>
      <w:r>
        <w:tab/>
        <w:t>2462</w:t>
      </w:r>
    </w:p>
    <w:p w14:paraId="6C80473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event-triggered reporting without gap without interruption</w:t>
      </w:r>
      <w:r>
        <w:tab/>
        <w:t>2468</w:t>
      </w:r>
    </w:p>
    <w:p w14:paraId="1038959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 SA NR - E-UTRAN event-triggered without measurement gaps</w:t>
      </w:r>
      <w:r>
        <w:tab/>
        <w:t>2476</w:t>
      </w:r>
    </w:p>
    <w:p w14:paraId="65CEC94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6.6.25.0 Minimum conformance requirements</w:t>
      </w:r>
      <w:r>
        <w:tab/>
        <w:t>2476</w:t>
      </w:r>
    </w:p>
    <w:p w14:paraId="490D387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6.6.25.0.1 Minimum conformance requirements for NR – E-UTRAN FDD measurements when no DRX is used</w:t>
      </w:r>
      <w:r>
        <w:tab/>
        <w:t>2476</w:t>
      </w:r>
    </w:p>
    <w:p w14:paraId="1B3CB8A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6.6.25.0.2 Minimum conformance requirements for NR – E-UTRAN TDD measurements when no DRX is used</w:t>
      </w:r>
      <w:r>
        <w:tab/>
        <w:t>2477</w:t>
      </w:r>
    </w:p>
    <w:p w14:paraId="03849CB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gap without interruption</w:t>
      </w:r>
      <w:r>
        <w:tab/>
        <w:t>2478</w:t>
      </w:r>
    </w:p>
    <w:p w14:paraId="117CB4E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2486</w:t>
      </w:r>
    </w:p>
    <w:p w14:paraId="7833EF8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2486</w:t>
      </w:r>
    </w:p>
    <w:p w14:paraId="7B782AE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intra-frequency L1-RSRP measurement</w:t>
      </w:r>
      <w:r>
        <w:tab/>
        <w:t>2486</w:t>
      </w:r>
    </w:p>
    <w:p w14:paraId="4C1321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SSB based L1-RSRP measurement</w:t>
      </w:r>
      <w:r>
        <w:tab/>
        <w:t>2487</w:t>
      </w:r>
    </w:p>
    <w:p w14:paraId="14E6270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2494</w:t>
      </w:r>
    </w:p>
    <w:p w14:paraId="5C737D6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2494</w:t>
      </w:r>
    </w:p>
    <w:p w14:paraId="559E8DB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inter-frequency L1-RSRP measurement with gap</w:t>
      </w:r>
      <w:r>
        <w:tab/>
        <w:t>2494</w:t>
      </w:r>
    </w:p>
    <w:p w14:paraId="3EAE9EC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SSB based L1-RSRP measurement with measurement gap</w:t>
      </w:r>
      <w:r>
        <w:tab/>
        <w:t>2495</w:t>
      </w:r>
    </w:p>
    <w:p w14:paraId="4C0D620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6.6.28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2501</w:t>
      </w:r>
    </w:p>
    <w:p w14:paraId="387763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2501</w:t>
      </w:r>
    </w:p>
    <w:p w14:paraId="5741D88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inter-frequency L1-RSRP measurement without gap</w:t>
      </w:r>
      <w:r>
        <w:tab/>
        <w:t>2501</w:t>
      </w:r>
    </w:p>
    <w:p w14:paraId="141BE9C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SSB based L1-RSRP measurement without measurement gap</w:t>
      </w:r>
      <w:r>
        <w:tab/>
        <w:t>2503</w:t>
      </w:r>
    </w:p>
    <w:p w14:paraId="0DE3C55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2510</w:t>
      </w:r>
    </w:p>
    <w:p w14:paraId="7615885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2510</w:t>
      </w:r>
    </w:p>
    <w:p w14:paraId="331C82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2510</w:t>
      </w:r>
    </w:p>
    <w:p w14:paraId="67CAC6F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ab/>
        <w:t>2510</w:t>
      </w:r>
    </w:p>
    <w:p w14:paraId="694042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2510</w:t>
      </w:r>
    </w:p>
    <w:p w14:paraId="614EC3F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2510</w:t>
      </w:r>
    </w:p>
    <w:p w14:paraId="25C0448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2510</w:t>
      </w:r>
    </w:p>
    <w:p w14:paraId="5C12B8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2511</w:t>
      </w:r>
    </w:p>
    <w:p w14:paraId="552BBAF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</w:t>
      </w:r>
      <w:r>
        <w:tab/>
        <w:t>2511</w:t>
      </w:r>
    </w:p>
    <w:p w14:paraId="09B0735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</w:t>
      </w:r>
      <w:r>
        <w:tab/>
        <w:t>2518</w:t>
      </w:r>
    </w:p>
    <w:p w14:paraId="5144BF3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2520</w:t>
      </w:r>
    </w:p>
    <w:p w14:paraId="55699F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</w:t>
      </w:r>
      <w:r>
        <w:tab/>
        <w:t>2520</w:t>
      </w:r>
    </w:p>
    <w:p w14:paraId="5007239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</w:t>
      </w:r>
      <w:r>
        <w:tab/>
        <w:t>2527</w:t>
      </w:r>
    </w:p>
    <w:p w14:paraId="3CED335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2529</w:t>
      </w:r>
    </w:p>
    <w:p w14:paraId="72D788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2529</w:t>
      </w:r>
    </w:p>
    <w:p w14:paraId="519C153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SS-RSRQ measurement accuracy requirements</w:t>
      </w:r>
      <w:r>
        <w:tab/>
        <w:t>2529</w:t>
      </w:r>
    </w:p>
    <w:p w14:paraId="6BE7289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absolute measurement accuracy requirements</w:t>
      </w:r>
      <w:r>
        <w:tab/>
        <w:t>2529</w:t>
      </w:r>
    </w:p>
    <w:p w14:paraId="1E0DE1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relative measurement accuracy requirements</w:t>
      </w:r>
      <w:r>
        <w:tab/>
        <w:t>2529</w:t>
      </w:r>
    </w:p>
    <w:p w14:paraId="157DD8C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</w:t>
      </w:r>
      <w:r>
        <w:tab/>
        <w:t>2529</w:t>
      </w:r>
    </w:p>
    <w:p w14:paraId="17F215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2533</w:t>
      </w:r>
    </w:p>
    <w:p w14:paraId="3D41B67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</w:t>
      </w:r>
      <w:r>
        <w:tab/>
        <w:t>2533</w:t>
      </w:r>
    </w:p>
    <w:p w14:paraId="1D01D83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>
        <w:tab/>
        <w:t>2538</w:t>
      </w:r>
    </w:p>
    <w:p w14:paraId="6AD149F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2540</w:t>
      </w:r>
    </w:p>
    <w:p w14:paraId="7A0E7BB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2540</w:t>
      </w:r>
    </w:p>
    <w:p w14:paraId="18ACFB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2540</w:t>
      </w:r>
    </w:p>
    <w:p w14:paraId="3F32123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2540</w:t>
      </w:r>
    </w:p>
    <w:p w14:paraId="7EF0AB6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2540</w:t>
      </w:r>
    </w:p>
    <w:p w14:paraId="71EB905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</w:t>
      </w:r>
      <w:r>
        <w:tab/>
        <w:t>2540</w:t>
      </w:r>
    </w:p>
    <w:p w14:paraId="750C327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2544</w:t>
      </w:r>
    </w:p>
    <w:p w14:paraId="6FF7E9B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absolute measurement accuracy</w:t>
      </w:r>
      <w:r>
        <w:tab/>
        <w:t>2544</w:t>
      </w:r>
    </w:p>
    <w:p w14:paraId="14CF365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relative measurement accuracy</w:t>
      </w:r>
      <w:r>
        <w:tab/>
        <w:t>2548</w:t>
      </w:r>
    </w:p>
    <w:p w14:paraId="6C64FF2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2550</w:t>
      </w:r>
    </w:p>
    <w:p w14:paraId="799E2B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2550</w:t>
      </w:r>
    </w:p>
    <w:p w14:paraId="43E76DE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2550</w:t>
      </w:r>
    </w:p>
    <w:p w14:paraId="2070872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2550</w:t>
      </w:r>
    </w:p>
    <w:p w14:paraId="17FD67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2550</w:t>
      </w:r>
    </w:p>
    <w:p w14:paraId="6F847A7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2550</w:t>
      </w:r>
    </w:p>
    <w:p w14:paraId="485A1FC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2550</w:t>
      </w:r>
    </w:p>
    <w:p w14:paraId="4481461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>
        <w:tab/>
        <w:t>2550</w:t>
      </w:r>
    </w:p>
    <w:p w14:paraId="2E6AE0C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>
        <w:tab/>
        <w:t>2555</w:t>
      </w:r>
    </w:p>
    <w:p w14:paraId="553E3F3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2557</w:t>
      </w:r>
    </w:p>
    <w:p w14:paraId="500CAD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>
        <w:tab/>
        <w:t>2557</w:t>
      </w:r>
    </w:p>
    <w:p w14:paraId="1175470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</w:t>
      </w:r>
      <w:r>
        <w:tab/>
        <w:t>2561</w:t>
      </w:r>
    </w:p>
    <w:p w14:paraId="5B31B28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>
        <w:tab/>
        <w:t>2563</w:t>
      </w:r>
    </w:p>
    <w:p w14:paraId="1C9BA6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2563</w:t>
      </w:r>
    </w:p>
    <w:p w14:paraId="1A4066A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2563</w:t>
      </w:r>
    </w:p>
    <w:p w14:paraId="33AFC0E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RSRP absolute measurement accuracy</w:t>
      </w:r>
      <w:r>
        <w:tab/>
        <w:t>2564</w:t>
      </w:r>
    </w:p>
    <w:p w14:paraId="788857C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>
        <w:tab/>
        <w:t>2571</w:t>
      </w:r>
    </w:p>
    <w:p w14:paraId="219B47E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2571</w:t>
      </w:r>
    </w:p>
    <w:p w14:paraId="5D232D9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2571</w:t>
      </w:r>
    </w:p>
    <w:p w14:paraId="299888D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RSRQ absolute measurement accuracy</w:t>
      </w:r>
      <w:r>
        <w:tab/>
        <w:t>2572</w:t>
      </w:r>
    </w:p>
    <w:p w14:paraId="5BC6868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RS-SINR</w:t>
      </w:r>
      <w:r>
        <w:tab/>
        <w:t>2579</w:t>
      </w:r>
    </w:p>
    <w:p w14:paraId="6A23F4D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2579</w:t>
      </w:r>
    </w:p>
    <w:p w14:paraId="0075738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RS-SINR absolute accuracy</w:t>
      </w:r>
      <w:r>
        <w:tab/>
        <w:t>2579</w:t>
      </w:r>
    </w:p>
    <w:p w14:paraId="34DD4F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RS-SINR absolute measurement accuracy</w:t>
      </w:r>
      <w:r>
        <w:tab/>
        <w:t>2580</w:t>
      </w:r>
    </w:p>
    <w:p w14:paraId="293B914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CLI Measurements</w:t>
      </w:r>
      <w:r>
        <w:tab/>
        <w:t>2587</w:t>
      </w:r>
    </w:p>
    <w:p w14:paraId="6D4085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2587</w:t>
      </w:r>
    </w:p>
    <w:p w14:paraId="5F5AE6F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SRS-RSRP accuracy</w:t>
      </w:r>
      <w:r>
        <w:tab/>
        <w:t>2587</w:t>
      </w:r>
    </w:p>
    <w:p w14:paraId="3D5BD5A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2587</w:t>
      </w:r>
    </w:p>
    <w:p w14:paraId="0720DA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</w:t>
      </w:r>
      <w:r>
        <w:t>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accuracy</w:t>
      </w:r>
      <w:r>
        <w:tab/>
        <w:t>2587</w:t>
      </w:r>
    </w:p>
    <w:p w14:paraId="126E81B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2587</w:t>
      </w:r>
    </w:p>
    <w:p w14:paraId="3472049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2587</w:t>
      </w:r>
    </w:p>
    <w:p w14:paraId="1526216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2588</w:t>
      </w:r>
    </w:p>
    <w:p w14:paraId="72DBD6B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2588</w:t>
      </w:r>
    </w:p>
    <w:p w14:paraId="76C8043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2590</w:t>
      </w:r>
    </w:p>
    <w:p w14:paraId="7256899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2597</w:t>
      </w:r>
    </w:p>
    <w:p w14:paraId="7CE88CE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2597</w:t>
      </w:r>
    </w:p>
    <w:p w14:paraId="0072D5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CSI-RS based CMR and no dedicated IMR configured and CSI-RS resource set with repetition off</w:t>
      </w:r>
      <w:r>
        <w:tab/>
        <w:t>2597</w:t>
      </w:r>
    </w:p>
    <w:p w14:paraId="5087EA7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SSB based CMR and dedicated IMR</w:t>
      </w:r>
      <w:r>
        <w:tab/>
        <w:t>2600</w:t>
      </w:r>
    </w:p>
    <w:p w14:paraId="093A500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CSI-RS based CMR and dedicated IMR</w:t>
      </w:r>
      <w:r>
        <w:tab/>
        <w:t>2602</w:t>
      </w:r>
    </w:p>
    <w:p w14:paraId="1D1D642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measurement</w:t>
      </w:r>
      <w:r>
        <w:tab/>
        <w:t>2606</w:t>
      </w:r>
    </w:p>
    <w:p w14:paraId="0B9801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absolute measurement accuracy</w:t>
      </w:r>
      <w:r>
        <w:tab/>
        <w:t>2606</w:t>
      </w:r>
    </w:p>
    <w:p w14:paraId="618A53A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relative measurement accuracy</w:t>
      </w:r>
      <w:r>
        <w:tab/>
        <w:t>2609</w:t>
      </w:r>
    </w:p>
    <w:p w14:paraId="12B794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CMR and dedicated IMR L1-SINR absolute measurement accuracy</w:t>
      </w:r>
      <w:r>
        <w:tab/>
        <w:t>2611</w:t>
      </w:r>
    </w:p>
    <w:p w14:paraId="27CB5E4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measurement accuracy</w:t>
      </w:r>
      <w:r>
        <w:tab/>
        <w:t>2614</w:t>
      </w:r>
    </w:p>
    <w:p w14:paraId="3FECE7A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2615</w:t>
      </w:r>
    </w:p>
    <w:p w14:paraId="7E805A1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relative measurement accuracy</w:t>
      </w:r>
      <w:r>
        <w:tab/>
        <w:t>2618</w:t>
      </w:r>
    </w:p>
    <w:p w14:paraId="1D0D35C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2620</w:t>
      </w:r>
    </w:p>
    <w:p w14:paraId="1ED575F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2620</w:t>
      </w:r>
    </w:p>
    <w:p w14:paraId="7E1AD6D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2620</w:t>
      </w:r>
    </w:p>
    <w:p w14:paraId="66B222E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absolute measurement accuracy</w:t>
      </w:r>
      <w:r>
        <w:tab/>
        <w:t>2620</w:t>
      </w:r>
    </w:p>
    <w:p w14:paraId="5AF27F9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relative measurement accuracy</w:t>
      </w:r>
      <w:r>
        <w:tab/>
        <w:t>2625</w:t>
      </w:r>
    </w:p>
    <w:p w14:paraId="2415A5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2631</w:t>
      </w:r>
    </w:p>
    <w:p w14:paraId="6D6C1A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absolute measurement accuracy</w:t>
      </w:r>
      <w:r>
        <w:tab/>
        <w:t>2631</w:t>
      </w:r>
    </w:p>
    <w:p w14:paraId="6742BAC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relative  measurement accuracy</w:t>
      </w:r>
      <w:r>
        <w:tab/>
        <w:t>2638</w:t>
      </w:r>
    </w:p>
    <w:p w14:paraId="0605642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2644</w:t>
      </w:r>
    </w:p>
    <w:p w14:paraId="17DFF48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2644</w:t>
      </w:r>
    </w:p>
    <w:p w14:paraId="05B58A8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2644</w:t>
      </w:r>
    </w:p>
    <w:p w14:paraId="20905D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2644</w:t>
      </w:r>
    </w:p>
    <w:p w14:paraId="5D6FEA6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2645</w:t>
      </w:r>
    </w:p>
    <w:p w14:paraId="297FFF5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2646</w:t>
      </w:r>
    </w:p>
    <w:p w14:paraId="2E7417A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CSI-RSRQ accuracy</w:t>
      </w:r>
      <w:r>
        <w:tab/>
        <w:t>2647</w:t>
      </w:r>
    </w:p>
    <w:p w14:paraId="36BC5A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SA intra-frequency measurement accuracy with FR1 serving cell and FR1 target cell</w:t>
      </w:r>
      <w:r>
        <w:tab/>
        <w:t>2648</w:t>
      </w:r>
    </w:p>
    <w:p w14:paraId="72E6E67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2655</w:t>
      </w:r>
    </w:p>
    <w:p w14:paraId="1F2514C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2662</w:t>
      </w:r>
    </w:p>
    <w:p w14:paraId="6C9B590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2662</w:t>
      </w:r>
    </w:p>
    <w:p w14:paraId="1EB364F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2662</w:t>
      </w:r>
    </w:p>
    <w:p w14:paraId="633548A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2662</w:t>
      </w:r>
    </w:p>
    <w:p w14:paraId="0E30D7E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2663</w:t>
      </w:r>
    </w:p>
    <w:p w14:paraId="02D6A8D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2664</w:t>
      </w:r>
    </w:p>
    <w:p w14:paraId="0017C1E8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2665</w:t>
      </w:r>
    </w:p>
    <w:p w14:paraId="2A76A28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SA intra-frequency measurement accuracy with FR1 serving cell and FR1 target cell</w:t>
      </w:r>
      <w:r>
        <w:tab/>
        <w:t>2666</w:t>
      </w:r>
    </w:p>
    <w:p w14:paraId="2446A7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SA inter-frequency measurement accuracy with FR1 serving cell and FR1 target cell</w:t>
      </w:r>
      <w:r>
        <w:tab/>
        <w:t>2672</w:t>
      </w:r>
    </w:p>
    <w:p w14:paraId="458EF00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6.7.13 to 6.7.16</w:t>
      </w:r>
      <w:r>
        <w:tab/>
        <w:t>2680</w:t>
      </w:r>
    </w:p>
    <w:p w14:paraId="179B84A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2680</w:t>
      </w:r>
    </w:p>
    <w:p w14:paraId="443C51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2680</w:t>
      </w:r>
    </w:p>
    <w:p w14:paraId="58FC93D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based absolute L1-RSRP measurement accuracy requirements</w:t>
      </w:r>
      <w:r>
        <w:tab/>
        <w:t>2680</w:t>
      </w:r>
    </w:p>
    <w:p w14:paraId="6CC172D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based relative L1-RSRP measurement accuracy requirements</w:t>
      </w:r>
      <w:r>
        <w:tab/>
        <w:t>2681</w:t>
      </w:r>
    </w:p>
    <w:p w14:paraId="545F1E4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L1-RSRP accuracy requirements for neighbour cell in FR1</w:t>
      </w:r>
      <w:r>
        <w:tab/>
        <w:t>2681</w:t>
      </w:r>
    </w:p>
    <w:p w14:paraId="6019A6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L1-RSRP absolute accuracy</w:t>
      </w:r>
      <w:r>
        <w:rPr>
          <w:lang w:eastAsia="zh-TW"/>
        </w:rPr>
        <w:t xml:space="preserve"> requirements for neighbour cell</w:t>
      </w:r>
      <w:r>
        <w:tab/>
        <w:t>2681</w:t>
      </w:r>
    </w:p>
    <w:p w14:paraId="530E5C6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DengXian"/>
          <w:lang w:eastAsia="zh-CN"/>
        </w:rPr>
        <w:t>Void</w:t>
      </w:r>
      <w:r>
        <w:tab/>
        <w:t>2692</w:t>
      </w:r>
    </w:p>
    <w:p w14:paraId="68FC83C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</w:t>
      </w:r>
      <w:r>
        <w:tab/>
        <w:t>2692</w:t>
      </w:r>
    </w:p>
    <w:p w14:paraId="3A57923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6.7.18.0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2692</w:t>
      </w:r>
    </w:p>
    <w:p w14:paraId="4C91925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 requirements in FR1</w:t>
      </w:r>
      <w:r>
        <w:tab/>
        <w:t>2692</w:t>
      </w:r>
    </w:p>
    <w:p w14:paraId="07A8C4B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TDCP </w:t>
      </w:r>
      <w:r w:rsidRPr="00CA4371">
        <w:rPr>
          <w:snapToGrid w:val="0"/>
        </w:rPr>
        <w:t xml:space="preserve">amplitude </w:t>
      </w:r>
      <w:r>
        <w:t>measurement accuracy in EN-DC</w:t>
      </w:r>
      <w:r>
        <w:tab/>
        <w:t>2692</w:t>
      </w:r>
    </w:p>
    <w:p w14:paraId="708F6C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2692</w:t>
      </w:r>
    </w:p>
    <w:p w14:paraId="4943854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</w:t>
      </w:r>
      <w:r>
        <w:rPr>
          <w:lang w:eastAsia="zh-CN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2692</w:t>
      </w:r>
    </w:p>
    <w:p w14:paraId="3E5C058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</w:t>
      </w:r>
      <w:r>
        <w:rPr>
          <w:lang w:eastAsia="zh-CN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2693</w:t>
      </w:r>
    </w:p>
    <w:p w14:paraId="6B4CC9A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</w:t>
      </w:r>
      <w:r>
        <w:rPr>
          <w:lang w:eastAsia="zh-CN"/>
        </w:rPr>
        <w:t>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2693</w:t>
      </w:r>
    </w:p>
    <w:p w14:paraId="7BE0318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</w:t>
      </w:r>
      <w:r>
        <w:rPr>
          <w:lang w:eastAsia="zh-CN"/>
        </w:rPr>
        <w:t>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2694</w:t>
      </w:r>
    </w:p>
    <w:p w14:paraId="62D8F49D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with at least one NR cell in FR2</w:t>
      </w:r>
      <w:r>
        <w:tab/>
        <w:t>2700</w:t>
      </w:r>
    </w:p>
    <w:p w14:paraId="382D0C8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2700</w:t>
      </w:r>
    </w:p>
    <w:p w14:paraId="334609D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2700</w:t>
      </w:r>
    </w:p>
    <w:p w14:paraId="20F4F19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2700</w:t>
      </w:r>
    </w:p>
    <w:p w14:paraId="6FE548A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2700</w:t>
      </w:r>
    </w:p>
    <w:p w14:paraId="4A21393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tab/>
        <w:t>2700</w:t>
      </w:r>
    </w:p>
    <w:p w14:paraId="779CA0E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tab/>
        <w:t>2703</w:t>
      </w:r>
    </w:p>
    <w:p w14:paraId="4ED5F1B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UE configured with relaxed measurement criterion</w:t>
      </w:r>
      <w:r>
        <w:tab/>
        <w:t>2706</w:t>
      </w:r>
    </w:p>
    <w:p w14:paraId="00A803D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UE configured with relaxed measurement criterion</w:t>
      </w:r>
      <w:r>
        <w:tab/>
        <w:t>2707</w:t>
      </w:r>
    </w:p>
    <w:p w14:paraId="48A7B4E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lang w:val="fr-FR"/>
        </w:rPr>
        <w:t>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lang w:val="fr-FR"/>
        </w:rPr>
        <w:t>NR SA FR2 cell re-selection</w:t>
      </w:r>
      <w:r>
        <w:tab/>
        <w:t>2708</w:t>
      </w:r>
    </w:p>
    <w:p w14:paraId="64D305E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lang w:val="fr-FR"/>
        </w:rPr>
        <w:t>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lang w:val="fr-FR"/>
        </w:rPr>
        <w:t>NR SA FR2-FR2 cell re-selection</w:t>
      </w:r>
      <w:r>
        <w:tab/>
        <w:t>2716</w:t>
      </w:r>
    </w:p>
    <w:p w14:paraId="0E96AFB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</w:t>
      </w:r>
      <w:r w:rsidRPr="00CA4371">
        <w:rPr>
          <w:rFonts w:eastAsiaTheme="minorEastAsia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low mobility relaxed measurement criterion</w:t>
      </w:r>
      <w:r>
        <w:tab/>
        <w:t>2722</w:t>
      </w:r>
    </w:p>
    <w:p w14:paraId="45DF9A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not-at-cell edge relaxed measurement criterion</w:t>
      </w:r>
      <w:r>
        <w:tab/>
        <w:t>2727</w:t>
      </w:r>
    </w:p>
    <w:p w14:paraId="2E353CF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low mobility relaxed measurement criterion</w:t>
      </w:r>
      <w:r>
        <w:tab/>
        <w:t>2732</w:t>
      </w:r>
    </w:p>
    <w:p w14:paraId="4B70ADF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not-at-cell edge relaxed measurement criterion</w:t>
      </w:r>
      <w:r>
        <w:tab/>
        <w:t>2739</w:t>
      </w:r>
    </w:p>
    <w:p w14:paraId="3CCFB01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2758</w:t>
      </w:r>
    </w:p>
    <w:p w14:paraId="06A2E20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Small Data Transmission</w:t>
      </w:r>
      <w:r>
        <w:tab/>
        <w:t>2758</w:t>
      </w:r>
    </w:p>
    <w:p w14:paraId="31C7176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2758</w:t>
      </w:r>
    </w:p>
    <w:p w14:paraId="3DDA1FA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CG-SDT TA validation</w:t>
      </w:r>
      <w:r>
        <w:tab/>
        <w:t>2758</w:t>
      </w:r>
    </w:p>
    <w:p w14:paraId="73FD94A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TA Validation for CG-SDT in FR2</w:t>
      </w:r>
      <w:r>
        <w:tab/>
        <w:t>2758</w:t>
      </w:r>
    </w:p>
    <w:p w14:paraId="623C809D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2767</w:t>
      </w:r>
    </w:p>
    <w:p w14:paraId="461EFED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2767</w:t>
      </w:r>
    </w:p>
    <w:p w14:paraId="2E238F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2767</w:t>
      </w:r>
    </w:p>
    <w:p w14:paraId="253DF10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2767</w:t>
      </w:r>
    </w:p>
    <w:p w14:paraId="5453F11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handover</w:t>
      </w:r>
      <w:r>
        <w:tab/>
        <w:t>2768</w:t>
      </w:r>
    </w:p>
    <w:p w14:paraId="3354892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DAPS handover</w:t>
      </w:r>
      <w:r>
        <w:tab/>
        <w:t>2769</w:t>
      </w:r>
    </w:p>
    <w:p w14:paraId="4D1F2EF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Inter-frequency handover; unknown target cell</w:t>
      </w:r>
      <w:r>
        <w:tab/>
        <w:t>2770</w:t>
      </w:r>
    </w:p>
    <w:p w14:paraId="40593BE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handover; unknown target cell</w:t>
      </w:r>
      <w:r>
        <w:tab/>
        <w:t>2775</w:t>
      </w:r>
    </w:p>
    <w:p w14:paraId="3A5BF10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Inter-frequency handover; unknown target cell</w:t>
      </w:r>
      <w:r>
        <w:tab/>
        <w:t>2779</w:t>
      </w:r>
    </w:p>
    <w:p w14:paraId="743A40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lang w:val="fr-FR"/>
        </w:rPr>
        <w:t>7.3.1.4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lang w:val="fr-FR"/>
        </w:rPr>
        <w:t>NR SA FR1-FR2 synchronous DAPS handover</w:t>
      </w:r>
      <w:r>
        <w:tab/>
        <w:t>2783</w:t>
      </w:r>
    </w:p>
    <w:p w14:paraId="79C6A03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val="fr-FR"/>
        </w:rPr>
        <w:t>7.3.1.5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val="fr-FR"/>
        </w:rPr>
        <w:t>NR SA FR1-FR2 asynchronous DAPS handover</w:t>
      </w:r>
      <w:r>
        <w:tab/>
        <w:t>2793</w:t>
      </w:r>
    </w:p>
    <w:p w14:paraId="53FD395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2800</w:t>
      </w:r>
    </w:p>
    <w:p w14:paraId="348CC27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2800</w:t>
      </w:r>
    </w:p>
    <w:p w14:paraId="170C907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2800</w:t>
      </w:r>
    </w:p>
    <w:p w14:paraId="580E10A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FR2 RRC re-establishment</w:t>
      </w:r>
      <w:r>
        <w:tab/>
        <w:t>2801</w:t>
      </w:r>
    </w:p>
    <w:p w14:paraId="2EA182B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FR2 - FR2 RRC re-establishment</w:t>
      </w:r>
      <w:r>
        <w:tab/>
        <w:t>2805</w:t>
      </w:r>
    </w:p>
    <w:p w14:paraId="0520EB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FR2 RRC re-establishment without serving cell timing</w:t>
      </w:r>
      <w:r>
        <w:tab/>
        <w:t>2808</w:t>
      </w:r>
    </w:p>
    <w:p w14:paraId="5B0761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2813</w:t>
      </w:r>
    </w:p>
    <w:p w14:paraId="453DD24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2813</w:t>
      </w:r>
    </w:p>
    <w:p w14:paraId="6FB7B05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lang w:val="fr-FR" w:eastAsia="sv-SE"/>
        </w:rPr>
        <w:t>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lang w:val="fr-FR" w:eastAsia="sv-SE"/>
        </w:rPr>
        <w:t>NR SA FR2 non-contention based random access</w:t>
      </w:r>
      <w:r>
        <w:tab/>
        <w:t>2822</w:t>
      </w:r>
    </w:p>
    <w:p w14:paraId="74F6258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contention based random access</w:t>
      </w:r>
      <w:r>
        <w:tab/>
        <w:t>2830</w:t>
      </w:r>
    </w:p>
    <w:p w14:paraId="220A46A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non-contention based random access</w:t>
      </w:r>
      <w:r>
        <w:tab/>
        <w:t>2837</w:t>
      </w:r>
    </w:p>
    <w:p w14:paraId="7F44EDF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2844</w:t>
      </w:r>
    </w:p>
    <w:p w14:paraId="126B497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2844</w:t>
      </w:r>
    </w:p>
    <w:p w14:paraId="38EE67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RRC connection release with redirection</w:t>
      </w:r>
      <w:r>
        <w:tab/>
        <w:t>2845</w:t>
      </w:r>
    </w:p>
    <w:p w14:paraId="2D158EB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2849</w:t>
      </w:r>
    </w:p>
    <w:p w14:paraId="2F10F55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2849</w:t>
      </w:r>
    </w:p>
    <w:p w14:paraId="38A11C4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intra-frequency conditional handover</w:t>
      </w:r>
      <w:r>
        <w:tab/>
        <w:t>2849</w:t>
      </w:r>
    </w:p>
    <w:p w14:paraId="17C63AB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inter-frequency conditional handover</w:t>
      </w:r>
      <w:r>
        <w:tab/>
        <w:t>2851</w:t>
      </w:r>
    </w:p>
    <w:p w14:paraId="2AC83CE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FR1 inter-frequency conditional handover</w:t>
      </w:r>
      <w:r>
        <w:tab/>
        <w:t>2851</w:t>
      </w:r>
    </w:p>
    <w:p w14:paraId="5ED628E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conditional handover</w:t>
      </w:r>
      <w:r>
        <w:tab/>
        <w:t>2853</w:t>
      </w:r>
    </w:p>
    <w:p w14:paraId="58EB6F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lang w:val="fr-FR"/>
        </w:rPr>
        <w:t>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lang w:val="fr-FR"/>
        </w:rPr>
        <w:t>NR SA FR2-FR2 conditional handover</w:t>
      </w:r>
      <w:r>
        <w:tab/>
        <w:t>2859</w:t>
      </w:r>
    </w:p>
    <w:p w14:paraId="5B27DFD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NES triggering conditional handover</w:t>
      </w:r>
      <w:r>
        <w:tab/>
        <w:t>2866</w:t>
      </w:r>
    </w:p>
    <w:p w14:paraId="23C32A7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FR2-FR1 inter-frequency NES triggering conditional handover</w:t>
      </w:r>
      <w:r>
        <w:tab/>
        <w:t>2870</w:t>
      </w:r>
    </w:p>
    <w:p w14:paraId="1140547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NR conditional handover including target MCG and target SCG from FR1-FR2 NR-DC to FR1-FR2 NR-DC</w:t>
      </w:r>
      <w:r>
        <w:tab/>
        <w:t>2878</w:t>
      </w:r>
    </w:p>
    <w:p w14:paraId="6BF55F8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PCell Switch</w:t>
      </w:r>
      <w:r>
        <w:tab/>
        <w:t>2886</w:t>
      </w:r>
    </w:p>
    <w:p w14:paraId="3F5D9E8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  <w:lang w:eastAsia="zh-TW"/>
        </w:rPr>
        <w:t>7</w:t>
      </w:r>
      <w:r w:rsidRPr="00CA4371">
        <w:rPr>
          <w:rFonts w:eastAsia="PMingLiU"/>
          <w:lang w:eastAsia="sv-SE"/>
        </w:rPr>
        <w:t>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  <w:lang w:eastAsia="sv-SE"/>
        </w:rPr>
        <w:t>Minimum conformance requirements</w:t>
      </w:r>
      <w:r>
        <w:tab/>
        <w:t>2886</w:t>
      </w:r>
    </w:p>
    <w:p w14:paraId="0597394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  <w:lang w:eastAsia="zh-TW"/>
        </w:rPr>
        <w:t>7</w:t>
      </w:r>
      <w:r w:rsidRPr="00CA4371">
        <w:rPr>
          <w:rFonts w:eastAsia="PMingLiU"/>
        </w:rPr>
        <w:t>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 xml:space="preserve">Minimum conformance requirements for </w:t>
      </w:r>
      <w:r w:rsidRPr="00CA4371">
        <w:rPr>
          <w:rFonts w:eastAsia="PMingLiU"/>
          <w:lang w:eastAsia="zh-TW"/>
        </w:rPr>
        <w:t xml:space="preserve">NR FR2 </w:t>
      </w:r>
      <w:r w:rsidRPr="00CA4371">
        <w:rPr>
          <w:rFonts w:eastAsia="PMingLiU"/>
        </w:rPr>
        <w:t>LTM PCell Switch</w:t>
      </w:r>
      <w:r>
        <w:tab/>
        <w:t>2886</w:t>
      </w:r>
    </w:p>
    <w:p w14:paraId="157BF31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NR SA FR2 RACH based Intra-frequency PCell switch from FR2 to FR2</w:t>
      </w:r>
      <w:r>
        <w:tab/>
        <w:t>2886</w:t>
      </w:r>
    </w:p>
    <w:p w14:paraId="4F288A1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NR SA FR2 RACH-less Intra-frequency PCell switch from FR2 to FR2</w:t>
      </w:r>
      <w:r>
        <w:tab/>
        <w:t>2893</w:t>
      </w:r>
    </w:p>
    <w:p w14:paraId="6146C0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7.3.4.</w:t>
      </w:r>
      <w:r w:rsidRPr="00CA4371">
        <w:rPr>
          <w:rFonts w:eastAsia="PMingLiU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 xml:space="preserve">NR SA FR2 RACH-based Inter-frequency LTM PCell switch from FR2 to </w:t>
      </w:r>
      <w:r w:rsidRPr="00CA4371">
        <w:rPr>
          <w:rFonts w:eastAsia="PMingLiU"/>
          <w:lang w:eastAsia="zh-TW"/>
        </w:rPr>
        <w:t>FR2</w:t>
      </w:r>
      <w:r>
        <w:tab/>
        <w:t>2901</w:t>
      </w:r>
    </w:p>
    <w:p w14:paraId="724F97F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PSCell Switch</w:t>
      </w:r>
      <w:r>
        <w:tab/>
        <w:t>2909</w:t>
      </w:r>
    </w:p>
    <w:p w14:paraId="7285BE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2909</w:t>
      </w:r>
    </w:p>
    <w:p w14:paraId="0FDE21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RACH-based Intra-frequency LTM PSCell switch</w:t>
      </w:r>
      <w:r>
        <w:tab/>
        <w:t>2909</w:t>
      </w:r>
    </w:p>
    <w:p w14:paraId="57AB071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2914</w:t>
      </w:r>
    </w:p>
    <w:p w14:paraId="573D194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2914</w:t>
      </w:r>
    </w:p>
    <w:p w14:paraId="5E00DED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2914</w:t>
      </w:r>
    </w:p>
    <w:p w14:paraId="6272A51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2914</w:t>
      </w:r>
    </w:p>
    <w:p w14:paraId="6334574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UE transmit timing accuracy</w:t>
      </w:r>
      <w:r>
        <w:tab/>
        <w:t>2915</w:t>
      </w:r>
    </w:p>
    <w:p w14:paraId="6A04CBD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7.4.1.2</w:t>
      </w:r>
      <w:r>
        <w:tab/>
        <w:t>2922</w:t>
      </w:r>
    </w:p>
    <w:p w14:paraId="550C751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FR2 UE Transmit Timing Test with 2-TA for FR2 UE supporting multiDCI-IntraCellMultiTRP-TwoTA-r18</w:t>
      </w:r>
      <w:r>
        <w:tab/>
        <w:t>2922</w:t>
      </w:r>
    </w:p>
    <w:p w14:paraId="59F4842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2932</w:t>
      </w:r>
    </w:p>
    <w:p w14:paraId="147E26E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2932</w:t>
      </w:r>
    </w:p>
    <w:p w14:paraId="46A847B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2932</w:t>
      </w:r>
    </w:p>
    <w:p w14:paraId="40D4D7E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2932</w:t>
      </w:r>
    </w:p>
    <w:p w14:paraId="406AB1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>
        <w:tab/>
        <w:t>2932</w:t>
      </w:r>
    </w:p>
    <w:p w14:paraId="5831D28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2938</w:t>
      </w:r>
    </w:p>
    <w:p w14:paraId="0A65DB8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2938</w:t>
      </w:r>
    </w:p>
    <w:p w14:paraId="00A3D87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2938</w:t>
      </w:r>
    </w:p>
    <w:p w14:paraId="28B4CB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2938</w:t>
      </w:r>
    </w:p>
    <w:p w14:paraId="3B0272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2938</w:t>
      </w:r>
    </w:p>
    <w:p w14:paraId="67F1F8D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2938</w:t>
      </w:r>
    </w:p>
    <w:p w14:paraId="48E4D95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2938</w:t>
      </w:r>
    </w:p>
    <w:p w14:paraId="0E732BD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2938</w:t>
      </w:r>
    </w:p>
    <w:p w14:paraId="736577E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Radio Link Monitoring Out-of-sync Test for FR2 PCell configured with SSB-based RLM RS in non-DRX mode</w:t>
      </w:r>
      <w:r>
        <w:tab/>
        <w:t>2938</w:t>
      </w:r>
    </w:p>
    <w:p w14:paraId="16B6880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2939</w:t>
      </w:r>
    </w:p>
    <w:p w14:paraId="738C5E2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2939</w:t>
      </w:r>
    </w:p>
    <w:p w14:paraId="6B0535E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2939</w:t>
      </w:r>
    </w:p>
    <w:p w14:paraId="41F1545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2939</w:t>
      </w:r>
    </w:p>
    <w:p w14:paraId="623DE98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2943</w:t>
      </w:r>
    </w:p>
    <w:p w14:paraId="7C34719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Radio Link Monitoring In-sync Test for FR2 PCell configured with SSB-based RLM RS in non-DRX mode</w:t>
      </w:r>
      <w:r>
        <w:tab/>
        <w:t>2944</w:t>
      </w:r>
    </w:p>
    <w:p w14:paraId="02F6019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2944</w:t>
      </w:r>
    </w:p>
    <w:p w14:paraId="32A730E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2944</w:t>
      </w:r>
    </w:p>
    <w:p w14:paraId="530BF9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2944</w:t>
      </w:r>
    </w:p>
    <w:p w14:paraId="0D64A80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2944</w:t>
      </w:r>
    </w:p>
    <w:p w14:paraId="698E970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2950</w:t>
      </w:r>
    </w:p>
    <w:p w14:paraId="1E444E1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Radio Link Monitoring Out-of-sync Test for FR2 PCell configured with SSB-based RLM RS in DRX mode</w:t>
      </w:r>
      <w:r>
        <w:tab/>
        <w:t>2951</w:t>
      </w:r>
    </w:p>
    <w:p w14:paraId="3D73C54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2951</w:t>
      </w:r>
    </w:p>
    <w:p w14:paraId="1D65271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2951</w:t>
      </w:r>
    </w:p>
    <w:p w14:paraId="4C996A7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2951</w:t>
      </w:r>
    </w:p>
    <w:p w14:paraId="3495E0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2951</w:t>
      </w:r>
    </w:p>
    <w:p w14:paraId="74DEBBB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2955</w:t>
      </w:r>
    </w:p>
    <w:p w14:paraId="1FD45D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Radio Link Monitoring In-sync Test for FR2 PCell configured with SSB-based RLM RS in DRX mode</w:t>
      </w:r>
      <w:r>
        <w:tab/>
        <w:t>2956</w:t>
      </w:r>
    </w:p>
    <w:p w14:paraId="3104B7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2956</w:t>
      </w:r>
    </w:p>
    <w:p w14:paraId="1D1157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2956</w:t>
      </w:r>
    </w:p>
    <w:p w14:paraId="3D6785A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2956</w:t>
      </w:r>
    </w:p>
    <w:p w14:paraId="477F2DF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2956</w:t>
      </w:r>
    </w:p>
    <w:p w14:paraId="7513FFF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2962</w:t>
      </w:r>
    </w:p>
    <w:p w14:paraId="1B4FF51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FR2 Radio Link Monitoring Out-of-sync Test for PCell configured with CSI-RS-based RLM RS in non-DRX mode</w:t>
      </w:r>
      <w:r>
        <w:tab/>
        <w:t>2963</w:t>
      </w:r>
    </w:p>
    <w:p w14:paraId="657A09C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2963</w:t>
      </w:r>
    </w:p>
    <w:p w14:paraId="15D53D3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2963</w:t>
      </w:r>
    </w:p>
    <w:p w14:paraId="309ACD8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2963</w:t>
      </w:r>
    </w:p>
    <w:p w14:paraId="3DCBD71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2963</w:t>
      </w:r>
    </w:p>
    <w:p w14:paraId="50074A6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2968</w:t>
      </w:r>
    </w:p>
    <w:p w14:paraId="42BEEC7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NR SA FR2 Radio Link Monitoring </w:t>
      </w:r>
      <w:r>
        <w:t>In-sync Test for FR2 PCell configured with CSI-RS-based RLM in non-DRX mode</w:t>
      </w:r>
      <w:r>
        <w:tab/>
        <w:t>2969</w:t>
      </w:r>
    </w:p>
    <w:p w14:paraId="3183A71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2970</w:t>
      </w:r>
    </w:p>
    <w:p w14:paraId="22AF01B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2970</w:t>
      </w:r>
    </w:p>
    <w:p w14:paraId="2EE19E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2970</w:t>
      </w:r>
    </w:p>
    <w:p w14:paraId="2096DA3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2970</w:t>
      </w:r>
    </w:p>
    <w:p w14:paraId="563E80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2975</w:t>
      </w:r>
    </w:p>
    <w:p w14:paraId="36E0B00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FR2 Radio Link Monitoring Out-of-sync Test for FR2 PCell configured with CSI-RS-based RLM RS in DRX mode</w:t>
      </w:r>
      <w:r>
        <w:tab/>
        <w:t>2976</w:t>
      </w:r>
    </w:p>
    <w:p w14:paraId="64CE28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2976</w:t>
      </w:r>
    </w:p>
    <w:p w14:paraId="53F4B1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2976</w:t>
      </w:r>
    </w:p>
    <w:p w14:paraId="6D4B91F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2976</w:t>
      </w:r>
    </w:p>
    <w:p w14:paraId="072C59C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2976</w:t>
      </w:r>
    </w:p>
    <w:p w14:paraId="4B7BCF2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2980</w:t>
      </w:r>
    </w:p>
    <w:p w14:paraId="67C5D7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NR SA FR2 Radio Link Monitoring </w:t>
      </w:r>
      <w:r>
        <w:t>In-sync Test for FR2 PCell configured with CSI-RS-based RLM in DRX mode</w:t>
      </w:r>
      <w:r>
        <w:tab/>
        <w:t>2981</w:t>
      </w:r>
    </w:p>
    <w:p w14:paraId="2BDD411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2981</w:t>
      </w:r>
    </w:p>
    <w:p w14:paraId="6217552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2981</w:t>
      </w:r>
    </w:p>
    <w:p w14:paraId="342B1A7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2981</w:t>
      </w:r>
    </w:p>
    <w:p w14:paraId="74A39B9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2981</w:t>
      </w:r>
    </w:p>
    <w:p w14:paraId="43944DC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2986</w:t>
      </w:r>
    </w:p>
    <w:p w14:paraId="2B7819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FR2 radio link monitoring UE scheduling restrictions</w:t>
      </w:r>
      <w:r>
        <w:tab/>
        <w:t>2987</w:t>
      </w:r>
    </w:p>
    <w:p w14:paraId="39700C5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2988</w:t>
      </w:r>
    </w:p>
    <w:p w14:paraId="1A96769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2988</w:t>
      </w:r>
    </w:p>
    <w:p w14:paraId="19506AE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2988</w:t>
      </w:r>
    </w:p>
    <w:p w14:paraId="3D21F6E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2988</w:t>
      </w:r>
    </w:p>
    <w:p w14:paraId="5B0A1E1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2990</w:t>
      </w:r>
    </w:p>
    <w:p w14:paraId="2E3028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PCell configured with SSB-based RLM RS in non-DRX mode for UE supporting fast beam sweeping in multi-Rx</w:t>
      </w:r>
      <w:r>
        <w:tab/>
        <w:t>2992</w:t>
      </w:r>
    </w:p>
    <w:p w14:paraId="0888C4B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2998</w:t>
      </w:r>
    </w:p>
    <w:p w14:paraId="01EE4C1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2998</w:t>
      </w:r>
    </w:p>
    <w:p w14:paraId="2DE8B72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2998</w:t>
      </w:r>
    </w:p>
    <w:p w14:paraId="53C7865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Minimum conformance requirements for </w:t>
      </w:r>
      <w:r w:rsidRPr="00CA4371">
        <w:rPr>
          <w:snapToGrid w:val="0"/>
        </w:rPr>
        <w:t>SA interruptions at NR SRS carrier-based switching</w:t>
      </w:r>
      <w:r>
        <w:tab/>
        <w:t>2999</w:t>
      </w:r>
    </w:p>
    <w:p w14:paraId="2878F43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interruptions during measurements on deactivated NR SCC</w:t>
      </w:r>
      <w:r>
        <w:tab/>
        <w:t>3001</w:t>
      </w:r>
    </w:p>
    <w:p w14:paraId="433EE36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3001</w:t>
      </w:r>
    </w:p>
    <w:p w14:paraId="5EA71AC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3001</w:t>
      </w:r>
    </w:p>
    <w:p w14:paraId="4BBAD96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3001</w:t>
      </w:r>
    </w:p>
    <w:p w14:paraId="5A33E69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3001</w:t>
      </w:r>
    </w:p>
    <w:p w14:paraId="142301D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3003</w:t>
      </w:r>
    </w:p>
    <w:p w14:paraId="1E0A18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SA interruptions at NR SRS carrier-based switching</w:t>
      </w:r>
      <w:r>
        <w:tab/>
        <w:t>3006</w:t>
      </w:r>
    </w:p>
    <w:p w14:paraId="0454211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3006</w:t>
      </w:r>
    </w:p>
    <w:p w14:paraId="2A86294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3006</w:t>
      </w:r>
    </w:p>
    <w:p w14:paraId="77EA4BE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3006</w:t>
      </w:r>
    </w:p>
    <w:p w14:paraId="726FB9B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3006</w:t>
      </w:r>
    </w:p>
    <w:p w14:paraId="4334434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3007</w:t>
      </w:r>
    </w:p>
    <w:p w14:paraId="4705AB4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3009</w:t>
      </w:r>
    </w:p>
    <w:p w14:paraId="3F8863E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3009</w:t>
      </w:r>
    </w:p>
    <w:p w14:paraId="6E6DC66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delay for deactivated SCell</w:t>
      </w:r>
      <w:r>
        <w:tab/>
        <w:t>3009</w:t>
      </w:r>
    </w:p>
    <w:p w14:paraId="046202D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deactivation delay for activated SCell</w:t>
      </w:r>
      <w:r>
        <w:tab/>
        <w:t>3012</w:t>
      </w:r>
    </w:p>
    <w:p w14:paraId="3F13B14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intra-band SCell activation and deactivation delay</w:t>
      </w:r>
      <w:r>
        <w:tab/>
        <w:t>3012</w:t>
      </w:r>
    </w:p>
    <w:p w14:paraId="718482A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3013</w:t>
      </w:r>
    </w:p>
    <w:p w14:paraId="039416C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3013</w:t>
      </w:r>
    </w:p>
    <w:p w14:paraId="633BBF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3013</w:t>
      </w:r>
    </w:p>
    <w:p w14:paraId="06238DC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3013</w:t>
      </w:r>
    </w:p>
    <w:p w14:paraId="1D02DB3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3014</w:t>
      </w:r>
    </w:p>
    <w:p w14:paraId="11A1AC1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inter-band SCell activation and deactivation delay</w:t>
      </w:r>
      <w:r>
        <w:tab/>
        <w:t>3014</w:t>
      </w:r>
    </w:p>
    <w:p w14:paraId="0253F50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3015</w:t>
      </w:r>
    </w:p>
    <w:p w14:paraId="69EAEA7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3015</w:t>
      </w:r>
    </w:p>
    <w:p w14:paraId="743300B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3015</w:t>
      </w:r>
    </w:p>
    <w:p w14:paraId="63B0A4D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3015</w:t>
      </w:r>
    </w:p>
    <w:p w14:paraId="0AB06C8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3016</w:t>
      </w:r>
    </w:p>
    <w:p w14:paraId="2D4129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for SCell in FR2 inter-band in non-DRX</w:t>
      </w:r>
      <w:r>
        <w:tab/>
        <w:t>3017</w:t>
      </w:r>
    </w:p>
    <w:p w14:paraId="37E7A9A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3017</w:t>
      </w:r>
    </w:p>
    <w:p w14:paraId="4D638E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3017</w:t>
      </w:r>
    </w:p>
    <w:p w14:paraId="7F4BBA9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3017</w:t>
      </w:r>
    </w:p>
    <w:p w14:paraId="17431BB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3017</w:t>
      </w:r>
    </w:p>
    <w:p w14:paraId="048AE6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3022</w:t>
      </w:r>
    </w:p>
    <w:p w14:paraId="5FBC0D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SCell addition of known SCell</w:t>
      </w:r>
      <w:r>
        <w:tab/>
        <w:t>3025</w:t>
      </w:r>
    </w:p>
    <w:p w14:paraId="4C51B87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3025</w:t>
      </w:r>
    </w:p>
    <w:p w14:paraId="761F37A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3025</w:t>
      </w:r>
    </w:p>
    <w:p w14:paraId="26A7BE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3025</w:t>
      </w:r>
    </w:p>
    <w:p w14:paraId="0C3FD46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3025</w:t>
      </w:r>
    </w:p>
    <w:p w14:paraId="07C33CB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3030</w:t>
      </w:r>
    </w:p>
    <w:p w14:paraId="67FE250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handover with known SCell</w:t>
      </w:r>
      <w:r>
        <w:tab/>
        <w:t>3032</w:t>
      </w:r>
    </w:p>
    <w:p w14:paraId="1BDE8B5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3032</w:t>
      </w:r>
    </w:p>
    <w:p w14:paraId="4394DC6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3032</w:t>
      </w:r>
    </w:p>
    <w:p w14:paraId="40D92E8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3032</w:t>
      </w:r>
    </w:p>
    <w:p w14:paraId="66DB686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3032</w:t>
      </w:r>
    </w:p>
    <w:p w14:paraId="0A4041E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3037</w:t>
      </w:r>
    </w:p>
    <w:p w14:paraId="5E2E28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7.5.3.6 to 7.5.3.12</w:t>
      </w:r>
      <w:r>
        <w:tab/>
        <w:t>3040</w:t>
      </w:r>
    </w:p>
    <w:p w14:paraId="2BD44C3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>
        <w:t>SCell Activation for SCell in FR2 intra-band in non-DRX</w:t>
      </w:r>
      <w:r>
        <w:tab/>
        <w:t>3040</w:t>
      </w:r>
    </w:p>
    <w:p w14:paraId="0A7D40D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3040</w:t>
      </w:r>
    </w:p>
    <w:p w14:paraId="022D1D9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3040</w:t>
      </w:r>
    </w:p>
    <w:p w14:paraId="17D43C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3040</w:t>
      </w:r>
    </w:p>
    <w:p w14:paraId="44346C4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3040</w:t>
      </w:r>
    </w:p>
    <w:p w14:paraId="2A2BFE9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3045</w:t>
      </w:r>
    </w:p>
    <w:p w14:paraId="74D2FCA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Activation for known SCell in FR2 inter-band</w:t>
      </w:r>
      <w:r>
        <w:tab/>
        <w:t>3047</w:t>
      </w:r>
    </w:p>
    <w:p w14:paraId="5D32D6E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3048</w:t>
      </w:r>
    </w:p>
    <w:p w14:paraId="026A2B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3048</w:t>
      </w:r>
    </w:p>
    <w:p w14:paraId="3E0C710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3048</w:t>
      </w:r>
    </w:p>
    <w:p w14:paraId="7E5918F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3048</w:t>
      </w:r>
    </w:p>
    <w:p w14:paraId="3B20DE5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3053</w:t>
      </w:r>
    </w:p>
    <w:p w14:paraId="76FF1C4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3054</w:t>
      </w:r>
    </w:p>
    <w:p w14:paraId="33EDAE9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3054</w:t>
      </w:r>
    </w:p>
    <w:p w14:paraId="40505B3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3054</w:t>
      </w:r>
    </w:p>
    <w:p w14:paraId="65C8C7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3054</w:t>
      </w:r>
    </w:p>
    <w:p w14:paraId="62AD21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3054</w:t>
      </w:r>
    </w:p>
    <w:p w14:paraId="26F5CC9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3055</w:t>
      </w:r>
    </w:p>
    <w:p w14:paraId="3EB5F1D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Requirements for Beam Failure Recovery in SCell</w:t>
      </w:r>
      <w:r>
        <w:tab/>
        <w:t>3055</w:t>
      </w:r>
    </w:p>
    <w:p w14:paraId="650C18D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en-US"/>
        </w:rPr>
        <w:t>7.5.5.0.5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en-US"/>
        </w:rPr>
        <w:t>TRP specific Minimum conformance requirements</w:t>
      </w:r>
      <w:r>
        <w:tab/>
        <w:t>3055</w:t>
      </w:r>
    </w:p>
    <w:p w14:paraId="1C22492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non-DRX</w:t>
      </w:r>
      <w:r>
        <w:tab/>
        <w:t>3056</w:t>
      </w:r>
    </w:p>
    <w:p w14:paraId="6A5DFE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3057</w:t>
      </w:r>
    </w:p>
    <w:p w14:paraId="330C203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3057</w:t>
      </w:r>
    </w:p>
    <w:p w14:paraId="733D359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3057</w:t>
      </w:r>
    </w:p>
    <w:p w14:paraId="0E3F0B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3057</w:t>
      </w:r>
    </w:p>
    <w:p w14:paraId="23B5694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3060</w:t>
      </w:r>
    </w:p>
    <w:p w14:paraId="0193C70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DRX</w:t>
      </w:r>
      <w:r>
        <w:tab/>
        <w:t>3061</w:t>
      </w:r>
    </w:p>
    <w:p w14:paraId="1D46CD9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3062</w:t>
      </w:r>
    </w:p>
    <w:p w14:paraId="40497A8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3062</w:t>
      </w:r>
    </w:p>
    <w:p w14:paraId="5DEEC1F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3062</w:t>
      </w:r>
    </w:p>
    <w:p w14:paraId="2B93B09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3062</w:t>
      </w:r>
    </w:p>
    <w:p w14:paraId="5BEB645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3066</w:t>
      </w:r>
    </w:p>
    <w:p w14:paraId="7075D16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non-DRX</w:t>
      </w:r>
      <w:r>
        <w:tab/>
        <w:t>3068</w:t>
      </w:r>
    </w:p>
    <w:p w14:paraId="72EFF85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3068</w:t>
      </w:r>
    </w:p>
    <w:p w14:paraId="7B1644C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3068</w:t>
      </w:r>
    </w:p>
    <w:p w14:paraId="2059117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3068</w:t>
      </w:r>
    </w:p>
    <w:p w14:paraId="13FF91E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3068</w:t>
      </w:r>
    </w:p>
    <w:p w14:paraId="4E8CB03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3072</w:t>
      </w:r>
    </w:p>
    <w:p w14:paraId="0652214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DRX</w:t>
      </w:r>
      <w:r>
        <w:tab/>
        <w:t>3073</w:t>
      </w:r>
    </w:p>
    <w:p w14:paraId="17D26F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3074</w:t>
      </w:r>
    </w:p>
    <w:p w14:paraId="7F01581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3074</w:t>
      </w:r>
    </w:p>
    <w:p w14:paraId="719D2C4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3074</w:t>
      </w:r>
    </w:p>
    <w:p w14:paraId="35B90D1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3074</w:t>
      </w:r>
    </w:p>
    <w:p w14:paraId="17380F1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3078</w:t>
      </w:r>
    </w:p>
    <w:p w14:paraId="5CA78FC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scheduling availability restriction during SSB-based beam failure detection and link recovery in non-DRX</w:t>
      </w:r>
      <w:r>
        <w:tab/>
        <w:t>3080</w:t>
      </w:r>
    </w:p>
    <w:p w14:paraId="234324B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3080</w:t>
      </w:r>
    </w:p>
    <w:p w14:paraId="61E3C05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3080</w:t>
      </w:r>
    </w:p>
    <w:p w14:paraId="7956B73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3080</w:t>
      </w:r>
    </w:p>
    <w:p w14:paraId="0EBFFBF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3080</w:t>
      </w:r>
    </w:p>
    <w:p w14:paraId="76313EA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3084</w:t>
      </w:r>
    </w:p>
    <w:p w14:paraId="5A3DF21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non-DRX</w:t>
      </w:r>
      <w:r>
        <w:tab/>
        <w:t>3085</w:t>
      </w:r>
    </w:p>
    <w:p w14:paraId="157D8A1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3086</w:t>
      </w:r>
    </w:p>
    <w:p w14:paraId="0C285CF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3086</w:t>
      </w:r>
    </w:p>
    <w:p w14:paraId="038449A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3086</w:t>
      </w:r>
    </w:p>
    <w:p w14:paraId="050B3DA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3086</w:t>
      </w:r>
    </w:p>
    <w:p w14:paraId="1B49E8C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3090</w:t>
      </w:r>
    </w:p>
    <w:p w14:paraId="7D74908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DRX</w:t>
      </w:r>
      <w:r>
        <w:tab/>
        <w:t>3092</w:t>
      </w:r>
    </w:p>
    <w:p w14:paraId="7BD8A01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3092</w:t>
      </w:r>
    </w:p>
    <w:p w14:paraId="4083977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3092</w:t>
      </w:r>
    </w:p>
    <w:p w14:paraId="1356476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3092</w:t>
      </w:r>
    </w:p>
    <w:p w14:paraId="6FFD594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3092</w:t>
      </w:r>
    </w:p>
    <w:p w14:paraId="65581C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3096</w:t>
      </w:r>
    </w:p>
    <w:p w14:paraId="004329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FFS</w:t>
      </w:r>
      <w:r>
        <w:tab/>
        <w:t>3098</w:t>
      </w:r>
    </w:p>
    <w:p w14:paraId="2B9E66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TRP specific CSI-RS-based Beam Failure Detection and Link Recovery in DRX</w:t>
      </w:r>
      <w:r>
        <w:tab/>
        <w:t>3098</w:t>
      </w:r>
    </w:p>
    <w:p w14:paraId="76DCCE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3098</w:t>
      </w:r>
    </w:p>
    <w:p w14:paraId="0FF7792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3098</w:t>
      </w:r>
    </w:p>
    <w:p w14:paraId="23EE9F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3098</w:t>
      </w:r>
    </w:p>
    <w:p w14:paraId="14778F9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3098</w:t>
      </w:r>
    </w:p>
    <w:p w14:paraId="49CC776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3103</w:t>
      </w:r>
    </w:p>
    <w:p w14:paraId="440EC68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TRP specific SSB-based Beam Failure Detection and Link Recovery in non-DRX</w:t>
      </w:r>
      <w:r>
        <w:tab/>
        <w:t>3104</w:t>
      </w:r>
    </w:p>
    <w:p w14:paraId="05E2DD6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3104</w:t>
      </w:r>
    </w:p>
    <w:p w14:paraId="6B552A6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3104</w:t>
      </w:r>
    </w:p>
    <w:p w14:paraId="3D49D8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3104</w:t>
      </w:r>
    </w:p>
    <w:p w14:paraId="551634B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3104</w:t>
      </w:r>
    </w:p>
    <w:p w14:paraId="4FF0D29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3109</w:t>
      </w:r>
    </w:p>
    <w:p w14:paraId="64CB54E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3111</w:t>
      </w:r>
    </w:p>
    <w:p w14:paraId="6784F34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3111</w:t>
      </w:r>
    </w:p>
    <w:p w14:paraId="727641C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3111</w:t>
      </w:r>
    </w:p>
    <w:p w14:paraId="3DC5B48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3111</w:t>
      </w:r>
    </w:p>
    <w:p w14:paraId="64AC4F7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DCI-based DL active BWP switch in non-DRX</w:t>
      </w:r>
      <w:r>
        <w:tab/>
        <w:t>3112</w:t>
      </w:r>
    </w:p>
    <w:p w14:paraId="4171D56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3113</w:t>
      </w:r>
    </w:p>
    <w:p w14:paraId="4713F72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3114</w:t>
      </w:r>
    </w:p>
    <w:p w14:paraId="63FE6CB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3114</w:t>
      </w:r>
    </w:p>
    <w:p w14:paraId="329E5E0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DL active BWP switch in non-DRX</w:t>
      </w:r>
      <w:r>
        <w:tab/>
        <w:t>3115</w:t>
      </w:r>
    </w:p>
    <w:p w14:paraId="00895A4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3117</w:t>
      </w:r>
    </w:p>
    <w:p w14:paraId="305930A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3117</w:t>
      </w:r>
    </w:p>
    <w:p w14:paraId="68AD69B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3120</w:t>
      </w:r>
    </w:p>
    <w:p w14:paraId="5FBD630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3124</w:t>
      </w:r>
    </w:p>
    <w:p w14:paraId="7F8D58C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3124</w:t>
      </w:r>
    </w:p>
    <w:p w14:paraId="6C941545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active BWP switch on multiple SCells with non-DRX in SA</w:t>
      </w:r>
      <w:r>
        <w:tab/>
        <w:t>3124</w:t>
      </w:r>
    </w:p>
    <w:p w14:paraId="0800FAD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3125</w:t>
      </w:r>
    </w:p>
    <w:p w14:paraId="28A2FC6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3131</w:t>
      </w:r>
    </w:p>
    <w:p w14:paraId="0FBA5C3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3131</w:t>
      </w:r>
    </w:p>
    <w:p w14:paraId="7B700DB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addition delay</w:t>
      </w:r>
      <w:r>
        <w:tab/>
        <w:t>3131</w:t>
      </w:r>
    </w:p>
    <w:p w14:paraId="14CBACC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release delay</w:t>
      </w:r>
      <w:r>
        <w:tab/>
        <w:t>3132</w:t>
      </w:r>
    </w:p>
    <w:p w14:paraId="64B0333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known PSCell</w:t>
      </w:r>
      <w:r>
        <w:tab/>
        <w:t>3132</w:t>
      </w:r>
    </w:p>
    <w:p w14:paraId="56A9DEE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3132</w:t>
      </w:r>
    </w:p>
    <w:p w14:paraId="4DD8616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3133</w:t>
      </w:r>
    </w:p>
    <w:p w14:paraId="011CF24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3133</w:t>
      </w:r>
    </w:p>
    <w:p w14:paraId="4E87431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3133</w:t>
      </w:r>
    </w:p>
    <w:p w14:paraId="3624C2A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3134</w:t>
      </w:r>
    </w:p>
    <w:p w14:paraId="3B4BB5E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unknown PSCell</w:t>
      </w:r>
      <w:r>
        <w:tab/>
        <w:t>3134</w:t>
      </w:r>
    </w:p>
    <w:p w14:paraId="628DBB0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3134</w:t>
      </w:r>
    </w:p>
    <w:p w14:paraId="724CD52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3135</w:t>
      </w:r>
    </w:p>
    <w:p w14:paraId="089A42A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3135</w:t>
      </w:r>
    </w:p>
    <w:p w14:paraId="20FC333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3135</w:t>
      </w:r>
    </w:p>
    <w:p w14:paraId="0645E5C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3136</w:t>
      </w:r>
    </w:p>
    <w:p w14:paraId="428CD57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3136</w:t>
      </w:r>
    </w:p>
    <w:p w14:paraId="2FE7003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3136</w:t>
      </w:r>
    </w:p>
    <w:p w14:paraId="4C0015B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3136</w:t>
      </w:r>
    </w:p>
    <w:p w14:paraId="3A4E289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3137</w:t>
      </w:r>
    </w:p>
    <w:p w14:paraId="6377B5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3137</w:t>
      </w:r>
    </w:p>
    <w:p w14:paraId="0286FD0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Gothic"/>
        </w:rPr>
        <w:t>Minimum conformance requirements for MAC-CE based active TCI state switch in HST FR2</w:t>
      </w:r>
      <w:r>
        <w:tab/>
        <w:t>3138</w:t>
      </w:r>
    </w:p>
    <w:p w14:paraId="0FA5B0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 based dual DL TCI state switching delay for mDCI for UE operating in FR2-1 and configured with groupBasedBeamReporting-r17</w:t>
      </w:r>
      <w:r>
        <w:tab/>
        <w:t>3139</w:t>
      </w:r>
    </w:p>
    <w:p w14:paraId="627CE9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 based dual DL TCI state switching delay for sDCI for UE operating in FR2-1 and configured with groupBasedBeamReporting-r17</w:t>
      </w:r>
      <w:r>
        <w:tab/>
        <w:t>3140</w:t>
      </w:r>
    </w:p>
    <w:p w14:paraId="6D050E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active TCI state switch</w:t>
      </w:r>
      <w:r>
        <w:tab/>
        <w:t>3140</w:t>
      </w:r>
    </w:p>
    <w:p w14:paraId="76077E1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MAC-CE based active TCI state switch for a known TCI state</w:t>
      </w:r>
      <w:r>
        <w:tab/>
        <w:t>3140</w:t>
      </w:r>
    </w:p>
    <w:p w14:paraId="187CC9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 based active TCI state switch</w:t>
      </w:r>
      <w:r>
        <w:tab/>
        <w:t>3147</w:t>
      </w:r>
    </w:p>
    <w:p w14:paraId="0651571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RRC based active TCI state switch for a known TCI state</w:t>
      </w:r>
      <w:r>
        <w:tab/>
        <w:t>3147</w:t>
      </w:r>
    </w:p>
    <w:p w14:paraId="798739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MAC-CE based active TCI state switch for HST FR2 scenario</w:t>
      </w:r>
      <w:r>
        <w:tab/>
        <w:t>3154</w:t>
      </w:r>
    </w:p>
    <w:p w14:paraId="53C2CC3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Gothic"/>
        </w:rPr>
        <w:t>7.5.8.3.1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Gothic"/>
        </w:rPr>
        <w:t>NR SA FR2 HST active TCI state switch for a known TCI state</w:t>
      </w:r>
      <w:r>
        <w:tab/>
        <w:t>3154</w:t>
      </w:r>
    </w:p>
    <w:p w14:paraId="73203A9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Mincho"/>
        </w:rPr>
        <w:t>7.5.8.3.2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Mincho"/>
        </w:rPr>
        <w:t xml:space="preserve">NR SA FR2 HST active TCI state switch for PC6 UE supporting </w:t>
      </w:r>
      <w:r w:rsidRPr="00CA4371">
        <w:rPr>
          <w:i/>
          <w:iCs/>
        </w:rPr>
        <w:t>tci-StateSwitchInd-r18</w:t>
      </w:r>
      <w:r>
        <w:t xml:space="preserve"> </w:t>
      </w:r>
      <w:r w:rsidRPr="00CA4371">
        <w:rPr>
          <w:rFonts w:eastAsia="MS Mincho"/>
        </w:rPr>
        <w:t>a known TCI state</w:t>
      </w:r>
      <w:r>
        <w:tab/>
        <w:t>3160</w:t>
      </w:r>
    </w:p>
    <w:p w14:paraId="36753F1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 based active TCI state switch with m-DCI for simultaneous reception</w:t>
      </w:r>
      <w:r>
        <w:tab/>
        <w:t>3165</w:t>
      </w:r>
    </w:p>
    <w:p w14:paraId="4B02866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Single-DCI based active TCI state switch with known target TCI states for simultaneous reception</w:t>
      </w:r>
      <w:r>
        <w:tab/>
        <w:t>3173</w:t>
      </w:r>
    </w:p>
    <w:p w14:paraId="3AEB4C4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3179</w:t>
      </w:r>
    </w:p>
    <w:p w14:paraId="6FDAFD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3179</w:t>
      </w:r>
    </w:p>
    <w:p w14:paraId="3F49E39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MAC-CE based uplink spatial relation switch delay</w:t>
      </w:r>
      <w:r>
        <w:tab/>
        <w:t>3179</w:t>
      </w:r>
    </w:p>
    <w:p w14:paraId="10AD360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RRC based uplink spatial relation switch delay</w:t>
      </w:r>
      <w:r>
        <w:tab/>
        <w:t>3180</w:t>
      </w:r>
    </w:p>
    <w:p w14:paraId="5FFE95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3180</w:t>
      </w:r>
    </w:p>
    <w:p w14:paraId="44B5F7E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associated with known DL-RS</w:t>
      </w:r>
      <w:r>
        <w:tab/>
        <w:t>3180</w:t>
      </w:r>
    </w:p>
    <w:p w14:paraId="13F4BD0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3184</w:t>
      </w:r>
    </w:p>
    <w:p w14:paraId="2F037F8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switch associated with a known DL-RS</w:t>
      </w:r>
      <w:r>
        <w:tab/>
        <w:t>3184</w:t>
      </w:r>
    </w:p>
    <w:p w14:paraId="3440C97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3188</w:t>
      </w:r>
    </w:p>
    <w:p w14:paraId="347DCF7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3188</w:t>
      </w:r>
    </w:p>
    <w:p w14:paraId="598DF8E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NR FR2 UE specific CBW change of PCell with non-DRX in SA</w:t>
      </w:r>
      <w:r>
        <w:tab/>
        <w:t>3188</w:t>
      </w:r>
    </w:p>
    <w:p w14:paraId="36919CF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NR FR2 </w:t>
      </w:r>
      <w:r>
        <w:t>UE specific CBW change of PCell with non-DRX in SA</w:t>
      </w:r>
      <w:r>
        <w:tab/>
        <w:t>3189</w:t>
      </w:r>
    </w:p>
    <w:p w14:paraId="0B407A2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3189</w:t>
      </w:r>
    </w:p>
    <w:p w14:paraId="439B787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3189</w:t>
      </w:r>
    </w:p>
    <w:p w14:paraId="3E68896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3189</w:t>
      </w:r>
    </w:p>
    <w:p w14:paraId="4B6CF68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3189</w:t>
      </w:r>
    </w:p>
    <w:p w14:paraId="2E3ABAB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3190</w:t>
      </w:r>
    </w:p>
    <w:p w14:paraId="1E1ABDC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3192</w:t>
      </w:r>
    </w:p>
    <w:p w14:paraId="02EE477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3192</w:t>
      </w:r>
    </w:p>
    <w:p w14:paraId="0A387C7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3192</w:t>
      </w:r>
    </w:p>
    <w:p w14:paraId="340BD21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3193</w:t>
      </w:r>
    </w:p>
    <w:p w14:paraId="448702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3193</w:t>
      </w:r>
    </w:p>
    <w:p w14:paraId="0A77D0C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3193</w:t>
      </w:r>
    </w:p>
    <w:p w14:paraId="3190AC5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3195</w:t>
      </w:r>
    </w:p>
    <w:p w14:paraId="16308E3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 (FR2 SA)</w:t>
      </w:r>
      <w:r>
        <w:tab/>
        <w:t>3198</w:t>
      </w:r>
    </w:p>
    <w:p w14:paraId="5FCC196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PSCell</w:t>
      </w:r>
      <w:r>
        <w:tab/>
        <w:t>3198</w:t>
      </w:r>
    </w:p>
    <w:p w14:paraId="33F6C32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switch delay</w:t>
      </w:r>
      <w:r>
        <w:tab/>
        <w:t>3203</w:t>
      </w:r>
    </w:p>
    <w:p w14:paraId="1CA9A75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3203</w:t>
      </w:r>
    </w:p>
    <w:p w14:paraId="33860F0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3203</w:t>
      </w:r>
    </w:p>
    <w:p w14:paraId="38FB1F2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3204</w:t>
      </w:r>
    </w:p>
    <w:p w14:paraId="14E75AC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MAC-CE based uplink TCI state switch delay for unified TCI for 2 known TCI states</w:t>
      </w:r>
      <w:r>
        <w:tab/>
        <w:t>3204</w:t>
      </w:r>
    </w:p>
    <w:p w14:paraId="0A91AFC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CA4371">
        <w:rPr>
          <w:rFonts w:eastAsia="SimSun"/>
        </w:rPr>
        <w:t xml:space="preserve">joint </w:t>
      </w:r>
      <w:r>
        <w:t>TCI state switch</w:t>
      </w:r>
      <w:r>
        <w:tab/>
        <w:t>3205</w:t>
      </w:r>
    </w:p>
    <w:p w14:paraId="12111CF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3205</w:t>
      </w:r>
    </w:p>
    <w:p w14:paraId="359107F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3205</w:t>
      </w:r>
    </w:p>
    <w:p w14:paraId="17EC9A6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3206</w:t>
      </w:r>
    </w:p>
    <w:p w14:paraId="6AED2AC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3206</w:t>
      </w:r>
    </w:p>
    <w:p w14:paraId="278FE73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3210</w:t>
      </w:r>
    </w:p>
    <w:p w14:paraId="56A5323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CA4371">
        <w:rPr>
          <w:rFonts w:eastAsia="SimSun"/>
        </w:rPr>
        <w:t xml:space="preserve">uplink </w:t>
      </w:r>
      <w:r>
        <w:t>TCI state switch</w:t>
      </w:r>
      <w:r>
        <w:tab/>
        <w:t>3212</w:t>
      </w:r>
    </w:p>
    <w:p w14:paraId="1A846C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3212</w:t>
      </w:r>
    </w:p>
    <w:p w14:paraId="65303E2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3212</w:t>
      </w:r>
    </w:p>
    <w:p w14:paraId="06CD253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3212</w:t>
      </w:r>
    </w:p>
    <w:p w14:paraId="0718F6D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3213</w:t>
      </w:r>
    </w:p>
    <w:p w14:paraId="63C32DE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3216</w:t>
      </w:r>
    </w:p>
    <w:p w14:paraId="51C440B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CA4371">
        <w:rPr>
          <w:rFonts w:eastAsia="SimSun"/>
        </w:rPr>
        <w:t xml:space="preserve">downlink </w:t>
      </w:r>
      <w:r>
        <w:t>TCI state switch</w:t>
      </w:r>
      <w:r>
        <w:tab/>
        <w:t>3218</w:t>
      </w:r>
    </w:p>
    <w:p w14:paraId="70F4ACB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3218</w:t>
      </w:r>
    </w:p>
    <w:p w14:paraId="7592AD5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3218</w:t>
      </w:r>
    </w:p>
    <w:p w14:paraId="1710B9C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3218</w:t>
      </w:r>
    </w:p>
    <w:p w14:paraId="77B2B7D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3219</w:t>
      </w:r>
    </w:p>
    <w:p w14:paraId="1E42A83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3222</w:t>
      </w:r>
    </w:p>
    <w:p w14:paraId="7E3B1C9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7.5.13.4 to 7.5.13.5</w:t>
      </w:r>
      <w:r>
        <w:tab/>
        <w:t>3224</w:t>
      </w:r>
    </w:p>
    <w:p w14:paraId="3CC3CC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color w:val="000000" w:themeColor="text1"/>
        </w:rPr>
        <w:t>7.5.13.6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uplink TCI state switch for single-DCI mTRP</w:t>
      </w:r>
      <w:r>
        <w:tab/>
        <w:t>3224</w:t>
      </w:r>
    </w:p>
    <w:p w14:paraId="3E86653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CA4371">
        <w:rPr>
          <w:rFonts w:eastAsia="SimSun"/>
        </w:rPr>
        <w:t xml:space="preserve">uplink </w:t>
      </w:r>
      <w:r>
        <w:t>TCI state switch for 2 known TCI states</w:t>
      </w:r>
      <w:r>
        <w:tab/>
        <w:t>3224</w:t>
      </w:r>
    </w:p>
    <w:p w14:paraId="44E5ACD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3232</w:t>
      </w:r>
    </w:p>
    <w:p w14:paraId="3A25C2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3232</w:t>
      </w:r>
    </w:p>
    <w:p w14:paraId="5597FA8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Activation Delay Requirement</w:t>
      </w:r>
      <w:r>
        <w:tab/>
        <w:t>3232</w:t>
      </w:r>
    </w:p>
    <w:p w14:paraId="42735C1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Deactivation Delay Requirement</w:t>
      </w:r>
      <w:r>
        <w:tab/>
        <w:t>3233</w:t>
      </w:r>
    </w:p>
    <w:p w14:paraId="5E9FF38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PSCell RACH-less based Activation and deactivation for FR1+FR2 inter-band with target PSCell in FR2</w:t>
      </w:r>
      <w:r>
        <w:tab/>
        <w:t>3233</w:t>
      </w:r>
    </w:p>
    <w:p w14:paraId="394D9B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3233</w:t>
      </w:r>
    </w:p>
    <w:p w14:paraId="714C4B2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3233</w:t>
      </w:r>
    </w:p>
    <w:p w14:paraId="16EB80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3233</w:t>
      </w:r>
    </w:p>
    <w:p w14:paraId="63A66DF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3239</w:t>
      </w:r>
    </w:p>
    <w:p w14:paraId="02D605C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3239</w:t>
      </w:r>
    </w:p>
    <w:p w14:paraId="67A7B9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3239</w:t>
      </w:r>
    </w:p>
    <w:p w14:paraId="2886E4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3239</w:t>
      </w:r>
    </w:p>
    <w:p w14:paraId="59FB66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3240</w:t>
      </w:r>
    </w:p>
    <w:p w14:paraId="1CA9045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without gap in non-DRX</w:t>
      </w:r>
      <w:r>
        <w:tab/>
        <w:t>3242</w:t>
      </w:r>
    </w:p>
    <w:p w14:paraId="1B1860D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event-triggered reporting without gap in DRX</w:t>
      </w:r>
      <w:r>
        <w:tab/>
        <w:t>3248</w:t>
      </w:r>
    </w:p>
    <w:p w14:paraId="1146D1E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 gap in non-DRX</w:t>
      </w:r>
      <w:r>
        <w:tab/>
        <w:t>3254</w:t>
      </w:r>
    </w:p>
    <w:p w14:paraId="64F013B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NR SA FR2 event-triggered reporting with gap in DRX</w:t>
      </w:r>
      <w:r>
        <w:tab/>
        <w:t>3260</w:t>
      </w:r>
    </w:p>
    <w:p w14:paraId="69312A2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CA4371">
        <w:rPr>
          <w:snapToGrid w:val="0"/>
        </w:rPr>
        <w:t xml:space="preserve">SA FR2 event triggered reporting test without gap in non-DRX for UE configured with </w:t>
      </w:r>
      <w:r w:rsidRPr="00CA4371">
        <w:rPr>
          <w:i/>
          <w:iCs/>
        </w:rPr>
        <w:t>highSpeedMeasFlagFR2-r17</w:t>
      </w:r>
      <w:r>
        <w:tab/>
        <w:t>3266</w:t>
      </w:r>
    </w:p>
    <w:p w14:paraId="1E2BB9E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3270</w:t>
      </w:r>
    </w:p>
    <w:p w14:paraId="0E874CD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3270</w:t>
      </w:r>
    </w:p>
    <w:p w14:paraId="779C05A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 measurement gaps</w:t>
      </w:r>
      <w:r>
        <w:tab/>
        <w:t>3270</w:t>
      </w:r>
    </w:p>
    <w:p w14:paraId="3792F72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without measurement gaps</w:t>
      </w:r>
      <w:r>
        <w:tab/>
        <w:t>3271</w:t>
      </w:r>
    </w:p>
    <w:p w14:paraId="1C2027E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</w:t>
      </w:r>
      <w:r>
        <w:tab/>
        <w:t>3273</w:t>
      </w:r>
    </w:p>
    <w:p w14:paraId="18A86EA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</w:t>
      </w:r>
      <w:r>
        <w:tab/>
        <w:t>3278</w:t>
      </w:r>
    </w:p>
    <w:p w14:paraId="10A93E4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3284</w:t>
      </w:r>
    </w:p>
    <w:p w14:paraId="47C611B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3289</w:t>
      </w:r>
    </w:p>
    <w:p w14:paraId="14A171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</w:t>
      </w:r>
      <w:r>
        <w:tab/>
        <w:t>3295</w:t>
      </w:r>
    </w:p>
    <w:p w14:paraId="107D60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</w:t>
      </w:r>
      <w:r>
        <w:tab/>
        <w:t>3301</w:t>
      </w:r>
    </w:p>
    <w:p w14:paraId="34DD3F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3307</w:t>
      </w:r>
    </w:p>
    <w:p w14:paraId="26C7F17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3313</w:t>
      </w:r>
    </w:p>
    <w:p w14:paraId="5F87611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3319</w:t>
      </w:r>
    </w:p>
    <w:p w14:paraId="67A450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non-DRX</w:t>
      </w:r>
      <w:r>
        <w:tab/>
        <w:t>3324</w:t>
      </w:r>
    </w:p>
    <w:p w14:paraId="25AA56F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DRX</w:t>
      </w:r>
      <w:r>
        <w:tab/>
        <w:t>3328</w:t>
      </w:r>
    </w:p>
    <w:p w14:paraId="12D83C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7.6.2.12 to 7.6.2.19</w:t>
      </w:r>
      <w:r>
        <w:tab/>
        <w:t>3332</w:t>
      </w:r>
    </w:p>
    <w:p w14:paraId="0C872FA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 triggered reporting using</w:t>
      </w:r>
      <w:r>
        <w:rPr>
          <w:lang w:eastAsia="zh-CN"/>
        </w:rPr>
        <w:t xml:space="preserve"> </w:t>
      </w:r>
      <w:r>
        <w:rPr>
          <w:lang w:eastAsia="sv-SE"/>
        </w:rPr>
        <w:t>MUSIM gap with higher priority</w:t>
      </w:r>
      <w:r>
        <w:tab/>
        <w:t>3332</w:t>
      </w:r>
    </w:p>
    <w:p w14:paraId="393CE57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 triggered reporting using MUSIM gap with shorter MGRP</w:t>
      </w:r>
      <w:r>
        <w:tab/>
        <w:t>3339</w:t>
      </w:r>
    </w:p>
    <w:p w14:paraId="703B524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3347</w:t>
      </w:r>
    </w:p>
    <w:p w14:paraId="2ED158E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3347</w:t>
      </w:r>
    </w:p>
    <w:p w14:paraId="304C2C0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3347</w:t>
      </w:r>
    </w:p>
    <w:p w14:paraId="7541AC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3347</w:t>
      </w:r>
    </w:p>
    <w:p w14:paraId="7372990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Inter-cell SSB based L1-RSRP Reporting</w:t>
      </w:r>
      <w:r>
        <w:tab/>
        <w:t>3347</w:t>
      </w:r>
    </w:p>
    <w:p w14:paraId="0E65C32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non-DRX</w:t>
      </w:r>
      <w:r>
        <w:tab/>
        <w:t>3349</w:t>
      </w:r>
    </w:p>
    <w:p w14:paraId="70FCF4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DRX</w:t>
      </w:r>
      <w:r>
        <w:tab/>
        <w:t>3355</w:t>
      </w:r>
    </w:p>
    <w:p w14:paraId="333AE9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non-DRX</w:t>
      </w:r>
      <w:r>
        <w:tab/>
        <w:t>3359</w:t>
      </w:r>
    </w:p>
    <w:p w14:paraId="762DC0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DRX</w:t>
      </w:r>
      <w:r>
        <w:tab/>
        <w:t>3363</w:t>
      </w:r>
    </w:p>
    <w:p w14:paraId="5444BB6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test when DRX is used for power class 6 UE configured with </w:t>
      </w:r>
      <w:r w:rsidRPr="00CA4371">
        <w:rPr>
          <w:i/>
          <w:iCs/>
          <w:lang w:eastAsia="sv-SE"/>
        </w:rPr>
        <w:t>highSpeedMeasFlagFR2-r17</w:t>
      </w:r>
      <w:r>
        <w:tab/>
        <w:t>3366</w:t>
      </w:r>
    </w:p>
    <w:p w14:paraId="6BD65E9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FR2 Inter-cell SSB based L1-RSRP measurements on FR2 SCell when DRX is not used</w:t>
      </w:r>
      <w:r>
        <w:tab/>
        <w:t>3372</w:t>
      </w:r>
    </w:p>
    <w:p w14:paraId="19F8CB7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3379</w:t>
      </w:r>
    </w:p>
    <w:p w14:paraId="78A13A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3379</w:t>
      </w:r>
    </w:p>
    <w:p w14:paraId="5C5C0C7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3379</w:t>
      </w:r>
    </w:p>
    <w:p w14:paraId="52565B7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in non-DRX</w:t>
      </w:r>
      <w:r>
        <w:tab/>
        <w:t>3380</w:t>
      </w:r>
    </w:p>
    <w:p w14:paraId="55FEB2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lang w:val="fr-FR" w:eastAsia="sv-SE"/>
        </w:rPr>
        <w:t>7.6.4.2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lang w:val="fr-FR" w:eastAsia="sv-SE"/>
        </w:rPr>
        <w:t>NR SA</w:t>
      </w:r>
      <w:r w:rsidRPr="00CA4371">
        <w:rPr>
          <w:lang w:val="fr-FR"/>
        </w:rPr>
        <w:t xml:space="preserve"> FR2 CLI-RSSI measurement in non-DRX</w:t>
      </w:r>
      <w:r>
        <w:tab/>
        <w:t>3384</w:t>
      </w:r>
    </w:p>
    <w:p w14:paraId="270CF84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3384</w:t>
      </w:r>
    </w:p>
    <w:p w14:paraId="379E27A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3384</w:t>
      </w:r>
    </w:p>
    <w:p w14:paraId="49649D7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3384</w:t>
      </w:r>
    </w:p>
    <w:p w14:paraId="33F9CFF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3384</w:t>
      </w:r>
    </w:p>
    <w:p w14:paraId="11AC52F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3386</w:t>
      </w:r>
    </w:p>
    <w:p w14:paraId="1AF7502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3387</w:t>
      </w:r>
    </w:p>
    <w:p w14:paraId="1CC9D4A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3387</w:t>
      </w:r>
    </w:p>
    <w:p w14:paraId="05EF321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SA inter-frequency CGI reporting in autonomous gaps test (PCell in FR2)</w:t>
      </w:r>
      <w:r>
        <w:tab/>
        <w:t>3387</w:t>
      </w:r>
    </w:p>
    <w:p w14:paraId="4461F4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interruptions when identifying CGI of an NR cell with autonomous gaps</w:t>
      </w:r>
      <w:r>
        <w:tab/>
        <w:t>3387</w:t>
      </w:r>
    </w:p>
    <w:p w14:paraId="7CFA134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NR measurements with autonomous gaps</w:t>
      </w:r>
      <w:r>
        <w:tab/>
        <w:t>3388</w:t>
      </w:r>
    </w:p>
    <w:p w14:paraId="20C24F5B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3388</w:t>
      </w:r>
    </w:p>
    <w:p w14:paraId="596B1153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3388</w:t>
      </w:r>
    </w:p>
    <w:p w14:paraId="7B8490FD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3389</w:t>
      </w:r>
    </w:p>
    <w:p w14:paraId="27BB331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SA inter-frequency CGI reporting in autonomous gaps test (PCell in FR2)</w:t>
      </w:r>
      <w:r>
        <w:tab/>
        <w:t>3389</w:t>
      </w:r>
    </w:p>
    <w:p w14:paraId="53A3087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L1-SINR measurement for beam reporting</w:t>
      </w:r>
      <w:r>
        <w:tab/>
        <w:t>3394</w:t>
      </w:r>
    </w:p>
    <w:p w14:paraId="308794C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3394</w:t>
      </w:r>
    </w:p>
    <w:p w14:paraId="5C63FCF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L1-SINR reporting with CSI-RS based CMR and no dedicated IMR configured</w:t>
      </w:r>
      <w:r>
        <w:tab/>
        <w:t>3394</w:t>
      </w:r>
    </w:p>
    <w:p w14:paraId="02EDA6E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L1-SINR reporting with SSB based CMR and dedicated IMR configured</w:t>
      </w:r>
      <w:r>
        <w:tab/>
        <w:t>3394</w:t>
      </w:r>
    </w:p>
    <w:p w14:paraId="7228540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L1-SINR reporting with CSI-RS based CMR and dedicated IMR configured</w:t>
      </w:r>
      <w:r>
        <w:tab/>
        <w:t>3394</w:t>
      </w:r>
    </w:p>
    <w:p w14:paraId="102BF97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3394</w:t>
      </w:r>
    </w:p>
    <w:p w14:paraId="020E3D4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FR2 SSB based CMR and dedicated IMR L1-SINR measurement in DRX</w:t>
      </w:r>
      <w:r>
        <w:tab/>
        <w:t>3398</w:t>
      </w:r>
    </w:p>
    <w:p w14:paraId="77506CC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3403</w:t>
      </w:r>
    </w:p>
    <w:p w14:paraId="6369244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7.6.7 to 7.6.12</w:t>
      </w:r>
      <w:r>
        <w:tab/>
        <w:t>3409</w:t>
      </w:r>
    </w:p>
    <w:p w14:paraId="53A15B1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en-US"/>
        </w:rPr>
        <w:t>7.6.13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en-US"/>
        </w:rPr>
        <w:t>UE Rx-Tx time difference measurements for PDC</w:t>
      </w:r>
      <w:r>
        <w:tab/>
        <w:t>3409</w:t>
      </w:r>
    </w:p>
    <w:p w14:paraId="703023A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3409</w:t>
      </w:r>
    </w:p>
    <w:p w14:paraId="01D55EA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PRS based UE Rx-Tx time difference for propagation delay compensation</w:t>
      </w:r>
      <w:r>
        <w:tab/>
        <w:t>3409</w:t>
      </w:r>
    </w:p>
    <w:p w14:paraId="719D903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TRS based UE Rx-Tx time difference for propagation delay compensation</w:t>
      </w:r>
      <w:r>
        <w:tab/>
        <w:t>3411</w:t>
      </w:r>
    </w:p>
    <w:p w14:paraId="44B2CD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lastRenderedPageBreak/>
        <w:t>7.6.13.1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 w:cs="Arial"/>
          <w:lang w:eastAsia="sv-SE"/>
        </w:rPr>
        <w:t xml:space="preserve">NR SA FR2 </w:t>
      </w:r>
      <w:r>
        <w:t>UE Rx-Tx time difference measurement for propagation delay compensation using PRS</w:t>
      </w:r>
      <w:r>
        <w:tab/>
        <w:t>3413</w:t>
      </w:r>
    </w:p>
    <w:p w14:paraId="1A76FD1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FR2 UE Rx-Tx time difference measurement for propagation delay compensation using TRS</w:t>
      </w:r>
      <w:r>
        <w:tab/>
        <w:t>3417</w:t>
      </w:r>
    </w:p>
    <w:p w14:paraId="61D718F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Pre-MG</w:t>
      </w:r>
      <w:r>
        <w:tab/>
        <w:t>3421</w:t>
      </w:r>
    </w:p>
    <w:p w14:paraId="13E69B5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</w:t>
      </w:r>
      <w:r w:rsidRPr="00CA4371">
        <w:rPr>
          <w:rFonts w:eastAsiaTheme="minorEastAsia"/>
          <w:lang w:eastAsia="zh-TW"/>
        </w:rPr>
        <w:t>14</w:t>
      </w:r>
      <w:r w:rsidRPr="00CA4371">
        <w:rPr>
          <w:rFonts w:eastAsiaTheme="minorEastAsia"/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3421</w:t>
      </w:r>
    </w:p>
    <w:p w14:paraId="10E34F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CA4371">
        <w:rPr>
          <w:snapToGrid w:val="0"/>
        </w:rPr>
        <w:t xml:space="preserve">SA FR2 event triggered reporting tests with pre-configured measurement gaps and </w:t>
      </w:r>
      <w:r w:rsidRPr="00CA4371">
        <w:rPr>
          <w:snapToGrid w:val="0"/>
          <w:lang w:eastAsia="ja-JP"/>
        </w:rPr>
        <w:t>autonomous</w:t>
      </w:r>
      <w:r w:rsidRPr="00CA4371">
        <w:rPr>
          <w:snapToGrid w:val="0"/>
        </w:rPr>
        <w:t xml:space="preserve"> activation/deactivation</w:t>
      </w:r>
      <w:r>
        <w:tab/>
        <w:t>3424</w:t>
      </w:r>
    </w:p>
    <w:p w14:paraId="7B7B047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7.6.14.2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  <w:lang w:eastAsia="ja-JP"/>
        </w:rPr>
        <w:t xml:space="preserve">NR SA FR2 event triggered reporting tests with pre-configured measurement gaps and </w:t>
      </w:r>
      <w:r w:rsidRPr="00CA4371">
        <w:rPr>
          <w:snapToGrid w:val="0"/>
        </w:rPr>
        <w:t>network-controlled activation/deactivation</w:t>
      </w:r>
      <w:r>
        <w:tab/>
        <w:t>3430</w:t>
      </w:r>
    </w:p>
    <w:p w14:paraId="3967DBE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concurrent gaps</w:t>
      </w:r>
      <w:r>
        <w:tab/>
        <w:t>3436</w:t>
      </w:r>
    </w:p>
    <w:p w14:paraId="606C9C5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3436</w:t>
      </w:r>
    </w:p>
    <w:p w14:paraId="41B5900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Minimum conformance requirements for Intra-frequency measurement</w:t>
      </w:r>
      <w:r>
        <w:tab/>
        <w:t>3436</w:t>
      </w:r>
    </w:p>
    <w:p w14:paraId="6D62B2F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Minimum conformance requirements for Inter-frequency measurement</w:t>
      </w:r>
      <w:r>
        <w:tab/>
        <w:t>3436</w:t>
      </w:r>
    </w:p>
    <w:p w14:paraId="7E78421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7.6.15.0.3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Minimum conformance requirements for PRS measurement</w:t>
      </w:r>
      <w:r>
        <w:tab/>
        <w:t>3437</w:t>
      </w:r>
    </w:p>
    <w:p w14:paraId="668D15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 event triggered reporting tests with fully non-overlapping concurrent MGs for SSB-based inter-frequency measurements</w:t>
      </w:r>
      <w:r>
        <w:tab/>
        <w:t>3437</w:t>
      </w:r>
    </w:p>
    <w:p w14:paraId="4D8257F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with concurrent measurement gaps without SSB time index detection when DRX is not used (PCell in FR2)</w:t>
      </w:r>
      <w:r>
        <w:tab/>
        <w:t>3443</w:t>
      </w:r>
    </w:p>
    <w:p w14:paraId="1C7465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event triggered reporting tests with concurrent </w:t>
      </w:r>
      <w:r>
        <w:rPr>
          <w:lang w:eastAsia="ja-JP"/>
        </w:rPr>
        <w:t xml:space="preserve">measurement </w:t>
      </w:r>
      <w:r>
        <w:t>gaps with partially partial overlapping scenario for SSB-based measurements and PRS-based measurement</w:t>
      </w:r>
      <w:r>
        <w:tab/>
        <w:t>3452</w:t>
      </w:r>
    </w:p>
    <w:p w14:paraId="386145B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NCSG</w:t>
      </w:r>
      <w:r>
        <w:tab/>
        <w:t>3459</w:t>
      </w:r>
    </w:p>
    <w:p w14:paraId="06BCB91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3459</w:t>
      </w:r>
    </w:p>
    <w:p w14:paraId="1115EDB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3459</w:t>
      </w:r>
    </w:p>
    <w:p w14:paraId="114C719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3461</w:t>
      </w:r>
    </w:p>
    <w:p w14:paraId="3CADD8D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</w:t>
      </w:r>
      <w:r>
        <w:tab/>
        <w:t>3462</w:t>
      </w:r>
    </w:p>
    <w:p w14:paraId="7463772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 event triggered reporting tests with per-UE NCSG under non-DRX</w:t>
      </w:r>
      <w:r>
        <w:tab/>
        <w:t>3463</w:t>
      </w:r>
    </w:p>
    <w:p w14:paraId="26E014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inter-frequency measurement with NCSG when DRX is not used (PCell in FR2)</w:t>
      </w:r>
      <w:r>
        <w:tab/>
        <w:t>3469</w:t>
      </w:r>
    </w:p>
    <w:p w14:paraId="7D8BB8E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deactivated SCell measurement via NCSG in non-DRX</w:t>
      </w:r>
      <w:r>
        <w:tab/>
        <w:t>3474</w:t>
      </w:r>
    </w:p>
    <w:p w14:paraId="744105A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SA event triggered reporting tests for concurrent measurement gaps with Pre-MG in FR2</w:t>
      </w:r>
      <w:r>
        <w:tab/>
        <w:t>3480</w:t>
      </w:r>
    </w:p>
    <w:p w14:paraId="7D82B7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3480</w:t>
      </w:r>
    </w:p>
    <w:p w14:paraId="1ABB102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SA event triggered reporting with one pre-configured gap and one measurement gap</w:t>
      </w:r>
      <w:r>
        <w:tab/>
        <w:t>3480</w:t>
      </w:r>
    </w:p>
    <w:p w14:paraId="1567359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 event triggered reporting tests with per-UE NCSG under non-DRX</w:t>
      </w:r>
      <w:r>
        <w:tab/>
        <w:t>3480</w:t>
      </w:r>
    </w:p>
    <w:p w14:paraId="337F5C5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FR2-FR2 event-triggered reporting with two concurrent Pre-MGs</w:t>
      </w:r>
      <w:r>
        <w:tab/>
        <w:t>3483</w:t>
      </w:r>
    </w:p>
    <w:p w14:paraId="380531F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SA event triggered reporting tests with concurrent gaps</w:t>
      </w:r>
      <w:r w:rsidRPr="00CA4371">
        <w:rPr>
          <w:snapToGrid w:val="0"/>
          <w:lang w:eastAsia="zh-CN"/>
        </w:rPr>
        <w:t xml:space="preserve"> and NCSG</w:t>
      </w:r>
      <w:r>
        <w:tab/>
        <w:t>3486</w:t>
      </w:r>
    </w:p>
    <w:p w14:paraId="3A5AC6D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3486</w:t>
      </w:r>
    </w:p>
    <w:p w14:paraId="478A23F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concurrent measurement gaps with NCSG</w:t>
      </w:r>
      <w:r>
        <w:tab/>
        <w:t>3486</w:t>
      </w:r>
    </w:p>
    <w:p w14:paraId="1992344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 event-triggered reporting with concurrent Type-2 measurement gap and NCSG</w:t>
      </w:r>
      <w:r>
        <w:tab/>
        <w:t>3488</w:t>
      </w:r>
    </w:p>
    <w:p w14:paraId="18ECBCE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NOTE: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 actual overall delays measured in the test may be up to 2xTTI</w:t>
      </w:r>
      <w:r w:rsidRPr="00CA4371">
        <w:rPr>
          <w:vertAlign w:val="subscript"/>
        </w:rPr>
        <w:t>DCCH</w:t>
      </w:r>
      <w:r>
        <w:t xml:space="preserve"> higher than the measurement reporting delays above because of TTI insertion uncertainty of the measurement report in DCCH.7.6.19 </w:t>
      </w:r>
      <w:r w:rsidRPr="00CA4371">
        <w:rPr>
          <w:rFonts w:cs="Arial"/>
          <w:snapToGrid w:val="0"/>
          <w:color w:val="000000" w:themeColor="text1"/>
        </w:rPr>
        <w:t>SA event triggered reporting tests with NeedForGap in FR2</w:t>
      </w:r>
      <w:r>
        <w:tab/>
        <w:t>3491</w:t>
      </w:r>
    </w:p>
    <w:p w14:paraId="4D17780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3491</w:t>
      </w:r>
    </w:p>
    <w:p w14:paraId="18639DE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measurements with measurement gaps</w:t>
      </w:r>
      <w:r>
        <w:tab/>
        <w:t>3491</w:t>
      </w:r>
    </w:p>
    <w:p w14:paraId="40AD4AB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measurements without measurement gaps</w:t>
      </w:r>
      <w:r>
        <w:tab/>
        <w:t>3494</w:t>
      </w:r>
    </w:p>
    <w:p w14:paraId="5318E1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 without measurement gaps</w:t>
      </w:r>
      <w:r>
        <w:tab/>
        <w:t>3498</w:t>
      </w:r>
    </w:p>
    <w:p w14:paraId="7C8BA40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 event-triggered reporting without interruption outside gap</w:t>
      </w:r>
      <w:r>
        <w:tab/>
        <w:t>3503</w:t>
      </w:r>
    </w:p>
    <w:p w14:paraId="14206D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SA event triggered reporting test without gap without interruption</w:t>
      </w:r>
      <w:r>
        <w:tab/>
        <w:t>3507</w:t>
      </w:r>
    </w:p>
    <w:p w14:paraId="3B09EA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 event triggered reporting test without gap without interruption under non-DRX</w:t>
      </w:r>
      <w:r>
        <w:tab/>
        <w:t>3510</w:t>
      </w:r>
    </w:p>
    <w:p w14:paraId="066710F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3513</w:t>
      </w:r>
    </w:p>
    <w:p w14:paraId="3B0175B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3513</w:t>
      </w:r>
    </w:p>
    <w:p w14:paraId="420DE5F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intra-frequency L1-RSRP measurement</w:t>
      </w:r>
      <w:r>
        <w:tab/>
        <w:t>3513</w:t>
      </w:r>
    </w:p>
    <w:p w14:paraId="2A3C11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SSB based L1-RSRP measurement</w:t>
      </w:r>
      <w:r>
        <w:tab/>
        <w:t>3515</w:t>
      </w:r>
    </w:p>
    <w:p w14:paraId="5D7AC38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3521</w:t>
      </w:r>
    </w:p>
    <w:p w14:paraId="49AC532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3521</w:t>
      </w:r>
    </w:p>
    <w:p w14:paraId="72FE1C8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inter-frequency L1-RSRP measurement with gap</w:t>
      </w:r>
      <w:r>
        <w:tab/>
        <w:t>3521</w:t>
      </w:r>
    </w:p>
    <w:p w14:paraId="199A98A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Inter-frequency SSB-based L1-RSRP measurement with measurement gap for LTM</w:t>
      </w:r>
      <w:r>
        <w:tab/>
        <w:t>3522</w:t>
      </w:r>
    </w:p>
    <w:p w14:paraId="5ADF1E8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3528</w:t>
      </w:r>
    </w:p>
    <w:p w14:paraId="3CA1FA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3528</w:t>
      </w:r>
    </w:p>
    <w:p w14:paraId="2D15DC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Mincho"/>
          <w:lang w:eastAsia="ja-JP"/>
        </w:rPr>
        <w:t>7.6.22.1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 event triggered reporting tests with per-UE NCSG under non-DRX</w:t>
      </w:r>
      <w:r>
        <w:tab/>
        <w:t>3528</w:t>
      </w:r>
    </w:p>
    <w:p w14:paraId="3AAD565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3533</w:t>
      </w:r>
    </w:p>
    <w:p w14:paraId="26D6EC5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3533</w:t>
      </w:r>
    </w:p>
    <w:p w14:paraId="1E3605E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3533</w:t>
      </w:r>
    </w:p>
    <w:p w14:paraId="198C194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3533</w:t>
      </w:r>
    </w:p>
    <w:p w14:paraId="2EB357E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3533</w:t>
      </w:r>
    </w:p>
    <w:p w14:paraId="3140AE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SS-RSRP measurement accuracy</w:t>
      </w:r>
      <w:r>
        <w:tab/>
        <w:t>3533</w:t>
      </w:r>
    </w:p>
    <w:p w14:paraId="196062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SS-RSRP measurement accuracy</w:t>
      </w:r>
      <w:r>
        <w:tab/>
        <w:t>3541</w:t>
      </w:r>
    </w:p>
    <w:p w14:paraId="21A38EA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between FR1 and FR2</w:t>
      </w:r>
      <w:r>
        <w:tab/>
        <w:t>3549</w:t>
      </w:r>
    </w:p>
    <w:p w14:paraId="1AA44D8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SS-RSRP measurement accuracy</w:t>
      </w:r>
      <w:r>
        <w:tab/>
        <w:t>3549</w:t>
      </w:r>
    </w:p>
    <w:p w14:paraId="2C3ED1A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3556</w:t>
      </w:r>
    </w:p>
    <w:p w14:paraId="00FD50C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3556</w:t>
      </w:r>
    </w:p>
    <w:p w14:paraId="110FBD3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3556</w:t>
      </w:r>
    </w:p>
    <w:p w14:paraId="23DB2DF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3556</w:t>
      </w:r>
    </w:p>
    <w:p w14:paraId="2A80390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3556</w:t>
      </w:r>
    </w:p>
    <w:p w14:paraId="1418E29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SS-RSRQ measurement accuracy</w:t>
      </w:r>
      <w:r>
        <w:tab/>
        <w:t>3556</w:t>
      </w:r>
    </w:p>
    <w:p w14:paraId="19BA05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SS-RSRQ measurement accuracy</w:t>
      </w:r>
      <w:r>
        <w:tab/>
        <w:t>3560</w:t>
      </w:r>
    </w:p>
    <w:p w14:paraId="106C0FE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3566</w:t>
      </w:r>
    </w:p>
    <w:p w14:paraId="1CAA9D3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3566</w:t>
      </w:r>
    </w:p>
    <w:p w14:paraId="585F3BE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3566</w:t>
      </w:r>
    </w:p>
    <w:p w14:paraId="588B314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3566</w:t>
      </w:r>
    </w:p>
    <w:p w14:paraId="6EEF47A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SS-SINR measurement accuracy</w:t>
      </w:r>
      <w:r>
        <w:tab/>
        <w:t>3566</w:t>
      </w:r>
    </w:p>
    <w:p w14:paraId="6C9D25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SS-SINR measurement accuracy</w:t>
      </w:r>
      <w:r>
        <w:tab/>
        <w:t>3571</w:t>
      </w:r>
    </w:p>
    <w:p w14:paraId="63BF98E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3578</w:t>
      </w:r>
    </w:p>
    <w:p w14:paraId="485A1D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3578</w:t>
      </w:r>
    </w:p>
    <w:p w14:paraId="4428B9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3578</w:t>
      </w:r>
    </w:p>
    <w:p w14:paraId="696D561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3578</w:t>
      </w:r>
    </w:p>
    <w:p w14:paraId="228DE33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3578</w:t>
      </w:r>
    </w:p>
    <w:p w14:paraId="38537E4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3578</w:t>
      </w:r>
    </w:p>
    <w:p w14:paraId="7620C2A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 based L1-RSRP measurement accuracy</w:t>
      </w:r>
      <w:r>
        <w:tab/>
        <w:t>3578</w:t>
      </w:r>
    </w:p>
    <w:p w14:paraId="61D7B45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L1-RSRP measurement accuracy</w:t>
      </w:r>
      <w:r>
        <w:tab/>
        <w:t>3583</w:t>
      </w:r>
    </w:p>
    <w:p w14:paraId="2B2D5DD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3589</w:t>
      </w:r>
    </w:p>
    <w:p w14:paraId="067505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3589</w:t>
      </w:r>
    </w:p>
    <w:p w14:paraId="525A184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3589</w:t>
      </w:r>
    </w:p>
    <w:p w14:paraId="6562D89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3591</w:t>
      </w:r>
    </w:p>
    <w:p w14:paraId="1C1C603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accuracy</w:t>
      </w:r>
      <w:r>
        <w:tab/>
        <w:t>3596</w:t>
      </w:r>
    </w:p>
    <w:p w14:paraId="07A4EB4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3597</w:t>
      </w:r>
    </w:p>
    <w:p w14:paraId="5CE240C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3597</w:t>
      </w:r>
    </w:p>
    <w:p w14:paraId="6EDC118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3597</w:t>
      </w:r>
    </w:p>
    <w:p w14:paraId="0B99057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3597</w:t>
      </w:r>
    </w:p>
    <w:p w14:paraId="0874751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3597</w:t>
      </w:r>
    </w:p>
    <w:p w14:paraId="76BC9D5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3598</w:t>
      </w:r>
    </w:p>
    <w:p w14:paraId="3CEBFB7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</w:t>
      </w:r>
      <w:r>
        <w:tab/>
        <w:t>3601</w:t>
      </w:r>
    </w:p>
    <w:p w14:paraId="441B43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3601</w:t>
      </w:r>
    </w:p>
    <w:p w14:paraId="64E8FBE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CSI-RS based CMR and no dedicated IMR configured and CSI-RS resource set with repetition off</w:t>
      </w:r>
      <w:r>
        <w:tab/>
        <w:t>3601</w:t>
      </w:r>
    </w:p>
    <w:p w14:paraId="5913C79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SSB based CMR and dedicated IMR L1-SINR measurement accuracy</w:t>
      </w:r>
      <w:r>
        <w:tab/>
        <w:t>3603</w:t>
      </w:r>
    </w:p>
    <w:p w14:paraId="66DDF34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CSI-RS based CMR and dedicated IMR L1-SINR measurement accuracy</w:t>
      </w:r>
      <w:r>
        <w:tab/>
        <w:t>3605</w:t>
      </w:r>
    </w:p>
    <w:p w14:paraId="6BCAE6C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 based CMR and no dedicated IMR configured and CSI-RS resource set with repetition off L1-SINR measurement accuracy</w:t>
      </w:r>
      <w:r>
        <w:tab/>
        <w:t>3608</w:t>
      </w:r>
    </w:p>
    <w:p w14:paraId="6205118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CMR and dedicated IMR L1-SINR measurement accuracy</w:t>
      </w:r>
      <w:r>
        <w:tab/>
        <w:t>3613</w:t>
      </w:r>
    </w:p>
    <w:p w14:paraId="777F28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zh-TW"/>
        </w:rPr>
        <w:t>7</w:t>
      </w:r>
      <w:r w:rsidRPr="00CA4371">
        <w:rPr>
          <w:rFonts w:eastAsiaTheme="minorEastAsia"/>
        </w:rPr>
        <w:t>.7.</w:t>
      </w:r>
      <w:r w:rsidRPr="00CA4371">
        <w:rPr>
          <w:rFonts w:eastAsiaTheme="minorEastAsia"/>
          <w:lang w:eastAsia="zh-TW"/>
        </w:rPr>
        <w:t>6</w:t>
      </w:r>
      <w:r w:rsidRPr="00CA4371">
        <w:rPr>
          <w:rFonts w:eastAsiaTheme="minorEastAsia"/>
        </w:rPr>
        <w:t>.</w:t>
      </w:r>
      <w:r w:rsidRPr="00CA4371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NR SA FR2 CSI-RS based CMR and dedicated IMR L1-SINR measurement accuracy</w:t>
      </w:r>
      <w:r>
        <w:tab/>
        <w:t>3618</w:t>
      </w:r>
    </w:p>
    <w:p w14:paraId="643C3EF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3623</w:t>
      </w:r>
    </w:p>
    <w:p w14:paraId="764879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3623</w:t>
      </w:r>
    </w:p>
    <w:p w14:paraId="555C847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3623</w:t>
      </w:r>
    </w:p>
    <w:p w14:paraId="5952A52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CSI-RSRP </w:t>
      </w:r>
      <w:r>
        <w:rPr>
          <w:lang w:eastAsia="sv-SE"/>
        </w:rPr>
        <w:t xml:space="preserve"> measurement accuracy</w:t>
      </w:r>
      <w:r>
        <w:tab/>
        <w:t>3623</w:t>
      </w:r>
    </w:p>
    <w:p w14:paraId="529737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3626</w:t>
      </w:r>
    </w:p>
    <w:p w14:paraId="0E3C74F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7.7.7.2.1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CSI-RSRP</w:t>
      </w:r>
      <w:r>
        <w:rPr>
          <w:lang w:eastAsia="sv-SE"/>
        </w:rPr>
        <w:t xml:space="preserve"> measurement accuracy</w:t>
      </w:r>
      <w:r>
        <w:tab/>
        <w:t>3626</w:t>
      </w:r>
    </w:p>
    <w:p w14:paraId="405F40A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3630</w:t>
      </w:r>
    </w:p>
    <w:p w14:paraId="213F3CB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3630</w:t>
      </w:r>
    </w:p>
    <w:p w14:paraId="120976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3630</w:t>
      </w:r>
    </w:p>
    <w:p w14:paraId="10029955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3630</w:t>
      </w:r>
    </w:p>
    <w:p w14:paraId="4EC105B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3631</w:t>
      </w:r>
    </w:p>
    <w:p w14:paraId="5E05A515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3631</w:t>
      </w:r>
    </w:p>
    <w:p w14:paraId="199B01C7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CSI-RSRQ accuracy</w:t>
      </w:r>
      <w:r>
        <w:tab/>
        <w:t>3632</w:t>
      </w:r>
    </w:p>
    <w:p w14:paraId="6A9FFF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SA intra-frequency measurement accuracy with FR2 serving cell and FR2 target cell</w:t>
      </w:r>
      <w:r>
        <w:tab/>
        <w:t>3633</w:t>
      </w:r>
    </w:p>
    <w:p w14:paraId="17157FD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3633</w:t>
      </w:r>
    </w:p>
    <w:p w14:paraId="2ED60CC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3633</w:t>
      </w:r>
    </w:p>
    <w:p w14:paraId="64B53EE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3633</w:t>
      </w:r>
    </w:p>
    <w:p w14:paraId="183B137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3633</w:t>
      </w:r>
    </w:p>
    <w:p w14:paraId="2D6767A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3635</w:t>
      </w:r>
    </w:p>
    <w:p w14:paraId="72FFF87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SA inter-frequency measurement accuracy with FR2 serving cell and FR2 TDD target cell</w:t>
      </w:r>
      <w:r>
        <w:tab/>
        <w:t>3637</w:t>
      </w:r>
    </w:p>
    <w:p w14:paraId="60EC9B3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3637</w:t>
      </w:r>
    </w:p>
    <w:p w14:paraId="700A813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3638</w:t>
      </w:r>
    </w:p>
    <w:p w14:paraId="5E0CE4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3638</w:t>
      </w:r>
    </w:p>
    <w:p w14:paraId="2F9BF0E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3638</w:t>
      </w:r>
    </w:p>
    <w:p w14:paraId="0C76202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3639</w:t>
      </w:r>
    </w:p>
    <w:p w14:paraId="2ABCDF5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3642</w:t>
      </w:r>
    </w:p>
    <w:p w14:paraId="2AD034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3642</w:t>
      </w:r>
    </w:p>
    <w:p w14:paraId="107A883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3642</w:t>
      </w:r>
    </w:p>
    <w:p w14:paraId="47C9440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3642</w:t>
      </w:r>
    </w:p>
    <w:p w14:paraId="0F44BA4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3643</w:t>
      </w:r>
    </w:p>
    <w:p w14:paraId="5AAA4267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3643</w:t>
      </w:r>
    </w:p>
    <w:p w14:paraId="50C24DB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3644</w:t>
      </w:r>
    </w:p>
    <w:p w14:paraId="492D7A8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SA intra-frequency case measurement accuracy with FR2 serving cell and FR2 target cell</w:t>
      </w:r>
      <w:r>
        <w:tab/>
        <w:t>3645</w:t>
      </w:r>
    </w:p>
    <w:p w14:paraId="70C2FE6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3645</w:t>
      </w:r>
    </w:p>
    <w:p w14:paraId="03A5F84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 Test applicability</w:t>
      </w:r>
      <w:r>
        <w:tab/>
        <w:t>3645</w:t>
      </w:r>
    </w:p>
    <w:p w14:paraId="11328D3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3645</w:t>
      </w:r>
    </w:p>
    <w:p w14:paraId="5B6148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3646</w:t>
      </w:r>
    </w:p>
    <w:p w14:paraId="3E144F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3647</w:t>
      </w:r>
    </w:p>
    <w:p w14:paraId="2C33A10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SA inter-frequency measurement accuracy with FR2 serving cell and FR2 TDD target cell</w:t>
      </w:r>
      <w:r>
        <w:tab/>
        <w:t>3649</w:t>
      </w:r>
    </w:p>
    <w:p w14:paraId="53B66CA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3650</w:t>
      </w:r>
    </w:p>
    <w:p w14:paraId="18722E7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3650</w:t>
      </w:r>
    </w:p>
    <w:p w14:paraId="6F6D33C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3650</w:t>
      </w:r>
    </w:p>
    <w:p w14:paraId="4B67CA4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3650</w:t>
      </w:r>
    </w:p>
    <w:p w14:paraId="67C905F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3651</w:t>
      </w:r>
    </w:p>
    <w:p w14:paraId="25F61F8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7.7.10 to 7.7.13</w:t>
      </w:r>
      <w:r>
        <w:tab/>
        <w:t>3654</w:t>
      </w:r>
    </w:p>
    <w:p w14:paraId="6E247F9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group-based beam reporting</w:t>
      </w:r>
      <w:r>
        <w:tab/>
        <w:t>3654</w:t>
      </w:r>
    </w:p>
    <w:p w14:paraId="093FC63C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Mincho"/>
          <w:lang w:val="en-US"/>
        </w:rPr>
        <w:t>7.7.14.1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Mincho"/>
          <w:lang w:val="en-US"/>
        </w:rPr>
        <w:t>NR SA FR2 SSB based L1-RSRP measurement for group-based beam reporting</w:t>
      </w:r>
      <w:r>
        <w:tab/>
        <w:t>3654</w:t>
      </w:r>
    </w:p>
    <w:p w14:paraId="6EA4A15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Mincho"/>
          <w:lang w:val="en-US"/>
        </w:rPr>
        <w:t>7.7.14.2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Mincho"/>
          <w:lang w:val="en-US"/>
        </w:rPr>
        <w:t>NR SA FR2 CSI-RS based L1-RSRP measurement on resource set with repetition off</w:t>
      </w:r>
      <w:r>
        <w:tab/>
        <w:t>3656</w:t>
      </w:r>
    </w:p>
    <w:p w14:paraId="3CCF8E7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3658</w:t>
      </w:r>
    </w:p>
    <w:p w14:paraId="0199DDE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3658</w:t>
      </w:r>
    </w:p>
    <w:p w14:paraId="06E38D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based absolute L1-RSRP measurement accuracy requirements</w:t>
      </w:r>
      <w:r>
        <w:tab/>
        <w:t>3658</w:t>
      </w:r>
    </w:p>
    <w:p w14:paraId="62B3E2F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lang w:val="en-US"/>
        </w:rPr>
        <w:t>7.7.15.0.2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lang w:val="en-US"/>
        </w:rPr>
        <w:t>SSB based relative L1-RSRP measurement accuracy requirements</w:t>
      </w:r>
      <w:r>
        <w:tab/>
        <w:t>3659</w:t>
      </w:r>
    </w:p>
    <w:p w14:paraId="2A16CE1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inter-frequency L1-RSRP measurement</w:t>
      </w:r>
      <w:r>
        <w:tab/>
        <w:t>3660</w:t>
      </w:r>
    </w:p>
    <w:p w14:paraId="47ED654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3668</w:t>
      </w:r>
    </w:p>
    <w:p w14:paraId="7952561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3668</w:t>
      </w:r>
    </w:p>
    <w:p w14:paraId="66BD844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3668</w:t>
      </w:r>
    </w:p>
    <w:p w14:paraId="0F885C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E-UTRA-NR FR1 inter-RAT cell reselection</w:t>
      </w:r>
      <w:r>
        <w:tab/>
        <w:t>3668</w:t>
      </w:r>
    </w:p>
    <w:p w14:paraId="7D404AC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re-selection to higher priority NR target cell</w:t>
      </w:r>
      <w:r>
        <w:tab/>
        <w:t>3670</w:t>
      </w:r>
    </w:p>
    <w:p w14:paraId="26813E8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reselection to lower priority NR target Cell in FR1 for UE configured with highSpeedInterRAT-NR-r16</w:t>
      </w:r>
      <w:r>
        <w:tab/>
        <w:t>3677</w:t>
      </w:r>
    </w:p>
    <w:p w14:paraId="4749C97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3684</w:t>
      </w:r>
    </w:p>
    <w:p w14:paraId="74C1D78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FR1 Early Measurement Reporting</w:t>
      </w:r>
      <w:r>
        <w:tab/>
        <w:t>3686</w:t>
      </w:r>
    </w:p>
    <w:p w14:paraId="4B7744D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E-UTRA – NR FR2 Early Measurement Reporting</w:t>
      </w:r>
      <w:r>
        <w:tab/>
        <w:t>3694</w:t>
      </w:r>
    </w:p>
    <w:p w14:paraId="3997E4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3699</w:t>
      </w:r>
    </w:p>
    <w:p w14:paraId="1333AB1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FR1 handover</w:t>
      </w:r>
      <w:r>
        <w:tab/>
        <w:t>3699</w:t>
      </w:r>
    </w:p>
    <w:p w14:paraId="403712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handover with known target cell</w:t>
      </w:r>
      <w:r>
        <w:tab/>
        <w:t>3700</w:t>
      </w:r>
    </w:p>
    <w:p w14:paraId="1BC7083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3705</w:t>
      </w:r>
    </w:p>
    <w:p w14:paraId="3D930EC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FR1 SFTD measurement delay</w:t>
      </w:r>
      <w:r>
        <w:tab/>
        <w:t>3705</w:t>
      </w:r>
    </w:p>
    <w:p w14:paraId="4DABD3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SFTD measurement delay in non-DRX</w:t>
      </w:r>
      <w:r>
        <w:tab/>
        <w:t>3706</w:t>
      </w:r>
    </w:p>
    <w:p w14:paraId="53CE2CE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8.4.1.2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E-UTRA - NR FR1 SFTD measurement delay in DRX</w:t>
      </w:r>
      <w:r>
        <w:tab/>
        <w:t>3712</w:t>
      </w:r>
    </w:p>
    <w:p w14:paraId="279CF34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3717</w:t>
      </w:r>
    </w:p>
    <w:p w14:paraId="4B2CE8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event-triggered measurement</w:t>
      </w:r>
      <w:r>
        <w:tab/>
        <w:t>3717</w:t>
      </w:r>
    </w:p>
    <w:p w14:paraId="14F147B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3721</w:t>
      </w:r>
    </w:p>
    <w:p w14:paraId="0758C2A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non-DRX</w:t>
      </w:r>
      <w:r>
        <w:tab/>
        <w:t>3721</w:t>
      </w:r>
    </w:p>
    <w:p w14:paraId="7330104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DRX</w:t>
      </w:r>
      <w:r>
        <w:tab/>
        <w:t>3727</w:t>
      </w:r>
    </w:p>
    <w:p w14:paraId="15EC5F1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non-DRX</w:t>
      </w:r>
      <w:r>
        <w:tab/>
        <w:t>3733</w:t>
      </w:r>
    </w:p>
    <w:p w14:paraId="2807AD6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DRX</w:t>
      </w:r>
      <w:r>
        <w:tab/>
        <w:t>3739</w:t>
      </w:r>
    </w:p>
    <w:p w14:paraId="4992F71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non-DRX</w:t>
      </w:r>
      <w:r>
        <w:tab/>
        <w:t>3745</w:t>
      </w:r>
    </w:p>
    <w:p w14:paraId="261D340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DRX</w:t>
      </w:r>
      <w:r>
        <w:tab/>
        <w:t>3750</w:t>
      </w:r>
    </w:p>
    <w:p w14:paraId="4962874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non-DRX</w:t>
      </w:r>
      <w:r>
        <w:tab/>
        <w:t>3755</w:t>
      </w:r>
    </w:p>
    <w:p w14:paraId="63EC7D3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DRX</w:t>
      </w:r>
      <w:r>
        <w:tab/>
        <w:t>3760</w:t>
      </w:r>
    </w:p>
    <w:p w14:paraId="028D942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event triggered reporting of a NR FR1 neighbour cell with SSB time index detection in DRX </w:t>
      </w:r>
      <w:r w:rsidRPr="00CA4371">
        <w:rPr>
          <w:rFonts w:cs="v4.2.0"/>
        </w:rPr>
        <w:t xml:space="preserve">for UE configured with </w:t>
      </w:r>
      <w:r>
        <w:t>highSpeedInterRAT-NR-r16</w:t>
      </w:r>
      <w:r>
        <w:tab/>
        <w:t>3765</w:t>
      </w:r>
    </w:p>
    <w:p w14:paraId="0C7A8EB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measurements without gaps</w:t>
      </w:r>
      <w:r>
        <w:tab/>
        <w:t>3771</w:t>
      </w:r>
    </w:p>
    <w:p w14:paraId="54C0D7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3771</w:t>
      </w:r>
    </w:p>
    <w:p w14:paraId="05293FD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inter-RAT </w:t>
      </w:r>
      <w:r w:rsidRPr="00CA4371">
        <w:rPr>
          <w:rFonts w:cs="Arial"/>
          <w:lang w:eastAsia="sv-SE"/>
        </w:rPr>
        <w:t>event-triggered reporting without gap</w:t>
      </w:r>
      <w:r>
        <w:tab/>
        <w:t>3771</w:t>
      </w:r>
    </w:p>
    <w:p w14:paraId="1A83CD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8.4.3.1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E-UTRAN - NR SA FR2 event-triggered reporting without gap with interruption</w:t>
      </w:r>
      <w:r>
        <w:tab/>
        <w:t>3771</w:t>
      </w:r>
    </w:p>
    <w:p w14:paraId="4D6F03D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SFTD measurement accuracy</w:t>
      </w:r>
      <w:r>
        <w:tab/>
        <w:t>3774</w:t>
      </w:r>
    </w:p>
    <w:p w14:paraId="36F2F0E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</w:t>
      </w:r>
      <w:r>
        <w:tab/>
        <w:t>3774</w:t>
      </w:r>
    </w:p>
    <w:p w14:paraId="21107E5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8.5.1.0.1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Intra-frequency absolute SS-RSRP measurement accuracy requirements</w:t>
      </w:r>
      <w:r>
        <w:tab/>
        <w:t>3774</w:t>
      </w:r>
    </w:p>
    <w:p w14:paraId="10CAF6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</w:t>
      </w:r>
      <w:r>
        <w:tab/>
        <w:t>3775</w:t>
      </w:r>
    </w:p>
    <w:p w14:paraId="5565C0A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8.5.2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Inter-RAT measurement accuracy</w:t>
      </w:r>
      <w:r>
        <w:tab/>
        <w:t>3781</w:t>
      </w:r>
    </w:p>
    <w:p w14:paraId="3B9CD24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8.5.2.1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SS-RSRP</w:t>
      </w:r>
      <w:r>
        <w:tab/>
        <w:t>3781</w:t>
      </w:r>
    </w:p>
    <w:p w14:paraId="0A3B170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8.5.2.1.0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Minimum conformance requirements</w:t>
      </w:r>
      <w:r>
        <w:tab/>
        <w:t>3781</w:t>
      </w:r>
    </w:p>
    <w:p w14:paraId="17EF345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SS-RSRP with NR FR1 target cell</w:t>
      </w:r>
      <w:r>
        <w:tab/>
        <w:t>3782</w:t>
      </w:r>
    </w:p>
    <w:p w14:paraId="4EB7F4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3787</w:t>
      </w:r>
    </w:p>
    <w:p w14:paraId="023643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8.5.2.2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SS-RSRQ</w:t>
      </w:r>
      <w:r>
        <w:tab/>
        <w:t>3792</w:t>
      </w:r>
    </w:p>
    <w:p w14:paraId="76D58F3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8.5.2.2.0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Minimum conformance requirements</w:t>
      </w:r>
      <w:r>
        <w:tab/>
        <w:t>3792</w:t>
      </w:r>
    </w:p>
    <w:p w14:paraId="79E4BB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3792</w:t>
      </w:r>
    </w:p>
    <w:p w14:paraId="56FA120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3795</w:t>
      </w:r>
    </w:p>
    <w:p w14:paraId="5291E85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8.5.2.3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SS-SINR</w:t>
      </w:r>
      <w:r>
        <w:tab/>
        <w:t>3800</w:t>
      </w:r>
    </w:p>
    <w:p w14:paraId="428A1C2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8.5.2.3.0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Minimum conformance requirements</w:t>
      </w:r>
      <w:r>
        <w:tab/>
        <w:t>3800</w:t>
      </w:r>
    </w:p>
    <w:p w14:paraId="4765FA6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3800</w:t>
      </w:r>
    </w:p>
    <w:p w14:paraId="2E430D4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3803</w:t>
      </w:r>
    </w:p>
    <w:p w14:paraId="5D61B69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sidelink</w:t>
      </w:r>
      <w:r>
        <w:tab/>
        <w:t>3808</w:t>
      </w:r>
    </w:p>
    <w:p w14:paraId="08A759A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in FR1</w:t>
      </w:r>
      <w:r>
        <w:tab/>
        <w:t>3808</w:t>
      </w:r>
    </w:p>
    <w:p w14:paraId="1726895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3808</w:t>
      </w:r>
    </w:p>
    <w:p w14:paraId="3C6EF71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3808</w:t>
      </w:r>
    </w:p>
    <w:p w14:paraId="080A013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GNSS as synchronization reference source</w:t>
      </w:r>
      <w:r>
        <w:tab/>
        <w:t>3808</w:t>
      </w:r>
    </w:p>
    <w:p w14:paraId="02DCE53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SyncRef UE as synchronization reference source</w:t>
      </w:r>
      <w:r>
        <w:tab/>
        <w:t>3808</w:t>
      </w:r>
    </w:p>
    <w:p w14:paraId="6F5105E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FR1 NR Cell as synchronization reference source</w:t>
      </w:r>
      <w:r>
        <w:tab/>
        <w:t>3808</w:t>
      </w:r>
    </w:p>
    <w:p w14:paraId="125B5F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UE transmit timing accuracy for GNSS as synchronization reference source</w:t>
      </w:r>
      <w:r>
        <w:tab/>
        <w:t>3809</w:t>
      </w:r>
    </w:p>
    <w:p w14:paraId="566616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UE transmit timing accuracy for SyncRef UE as synchronization reference source</w:t>
      </w:r>
      <w:r>
        <w:tab/>
        <w:t>3811</w:t>
      </w:r>
    </w:p>
    <w:p w14:paraId="2569C5F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UE transmit timing accuracy for FR1 NR cell as synchronization reference source</w:t>
      </w:r>
      <w:r>
        <w:tab/>
        <w:t>3814</w:t>
      </w:r>
    </w:p>
    <w:p w14:paraId="65DBB61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Initiation/Cease of S-SSB transmission</w:t>
      </w:r>
      <w:r>
        <w:tab/>
        <w:t>3819</w:t>
      </w:r>
    </w:p>
    <w:p w14:paraId="38E5A7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</w:t>
      </w:r>
      <w:r>
        <w:tab/>
        <w:t>3819</w:t>
      </w:r>
    </w:p>
    <w:p w14:paraId="5D48C8B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FR1 NR cell as synchronization reference source</w:t>
      </w:r>
      <w:r>
        <w:tab/>
        <w:t>3819</w:t>
      </w:r>
    </w:p>
    <w:p w14:paraId="4C48213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SyncRef UE as synchronization reference source</w:t>
      </w:r>
      <w:r>
        <w:tab/>
        <w:t>3820</w:t>
      </w:r>
    </w:p>
    <w:p w14:paraId="063013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initiation/cease of S-SSB transmission for FR1 NR cell as synchronization reference source</w:t>
      </w:r>
      <w:r>
        <w:tab/>
        <w:t>3821</w:t>
      </w:r>
    </w:p>
    <w:p w14:paraId="7D66168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lastRenderedPageBreak/>
        <w:t>9.1.2.2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initiation/cease of S-SSB transmission for SyncRef UE as synchronization reference source</w:t>
      </w:r>
      <w:r>
        <w:tab/>
        <w:t>3826</w:t>
      </w:r>
    </w:p>
    <w:p w14:paraId="507A783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Synchronization reference selection/reselection</w:t>
      </w:r>
      <w:r>
        <w:tab/>
        <w:t>3830</w:t>
      </w:r>
    </w:p>
    <w:p w14:paraId="056344C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</w:t>
      </w:r>
      <w:r>
        <w:tab/>
        <w:t>3830</w:t>
      </w:r>
    </w:p>
    <w:p w14:paraId="4C525B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GNSS configured as the highest priority synchronization reference source</w:t>
      </w:r>
      <w:r>
        <w:tab/>
        <w:t>3830</w:t>
      </w:r>
    </w:p>
    <w:p w14:paraId="0E9AF16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eNB/gNB configured as the highest priority synchronization reference source</w:t>
      </w:r>
      <w:r>
        <w:tab/>
        <w:t>3831</w:t>
      </w:r>
    </w:p>
    <w:p w14:paraId="692B8DC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synchronization reference selection/reselection for GNSS configured as the highest priority synchronization reference source</w:t>
      </w:r>
      <w:r>
        <w:tab/>
        <w:t>3833</w:t>
      </w:r>
    </w:p>
    <w:p w14:paraId="46EBD0B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synchronization reference selection/reselection for FR1 NR Cell configured as the highest priority synchronization reference source</w:t>
      </w:r>
      <w:r>
        <w:tab/>
        <w:t>3839</w:t>
      </w:r>
    </w:p>
    <w:p w14:paraId="5FB2846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L1 SL-RSRP measurements</w:t>
      </w:r>
      <w:r>
        <w:tab/>
        <w:t>3844</w:t>
      </w:r>
    </w:p>
    <w:p w14:paraId="5E8F06D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</w:t>
      </w:r>
      <w:r>
        <w:tab/>
        <w:t>3844</w:t>
      </w:r>
    </w:p>
    <w:p w14:paraId="300542C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resource selection/reselection, re-evaluation and pre-emption</w:t>
      </w:r>
      <w:r>
        <w:tab/>
        <w:t>3844</w:t>
      </w:r>
    </w:p>
    <w:p w14:paraId="54DF0D9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3845</w:t>
      </w:r>
    </w:p>
    <w:p w14:paraId="0C18BF5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L1 SL-RSRP measurement for resource pre-emption</w:t>
      </w:r>
      <w:r>
        <w:tab/>
        <w:t>3851</w:t>
      </w:r>
    </w:p>
    <w:p w14:paraId="2C70EE2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L1 SL-RSRP measurement for resource re-evaluation</w:t>
      </w:r>
      <w:r>
        <w:tab/>
        <w:t>3857</w:t>
      </w:r>
    </w:p>
    <w:p w14:paraId="036E2D7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Congestion control measurement</w:t>
      </w:r>
      <w:r>
        <w:tab/>
        <w:t>3864</w:t>
      </w:r>
    </w:p>
    <w:p w14:paraId="34D1C32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3864</w:t>
      </w:r>
    </w:p>
    <w:p w14:paraId="6E399CF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congestion control measurements</w:t>
      </w:r>
      <w:r>
        <w:tab/>
        <w:t>3864</w:t>
      </w:r>
    </w:p>
    <w:p w14:paraId="3347A7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congestion control measurement for concurrent operation</w:t>
      </w:r>
      <w:r>
        <w:tab/>
        <w:t>3865</w:t>
      </w:r>
    </w:p>
    <w:p w14:paraId="5EE204D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congestion control measurement for PC5-only operation</w:t>
      </w:r>
      <w:r>
        <w:tab/>
        <w:t>3873</w:t>
      </w:r>
    </w:p>
    <w:p w14:paraId="1FE0334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Congestion control measurement</w:t>
      </w:r>
      <w:r>
        <w:tab/>
        <w:t>3879</w:t>
      </w:r>
    </w:p>
    <w:p w14:paraId="771CD53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</w:t>
      </w:r>
      <w:r>
        <w:tab/>
        <w:t>3879</w:t>
      </w:r>
    </w:p>
    <w:p w14:paraId="282D247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interruption to WAN due to NR sidelink communication</w:t>
      </w:r>
      <w:r>
        <w:tab/>
        <w:t>3879</w:t>
      </w:r>
    </w:p>
    <w:p w14:paraId="66DD59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interruption to WAN due to NR sidelink communication</w:t>
      </w:r>
      <w:r>
        <w:tab/>
        <w:t>3879</w:t>
      </w:r>
    </w:p>
    <w:p w14:paraId="54CBD702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 with NR PSCell under CCA and Other NR Cells in FR1</w:t>
      </w:r>
      <w:r>
        <w:tab/>
        <w:t>3883</w:t>
      </w:r>
    </w:p>
    <w:p w14:paraId="2B043C0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3883</w:t>
      </w:r>
    </w:p>
    <w:p w14:paraId="5C7F72E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3883</w:t>
      </w:r>
    </w:p>
    <w:p w14:paraId="206878D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3884</w:t>
      </w:r>
    </w:p>
    <w:p w14:paraId="62EF9C6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3884</w:t>
      </w:r>
    </w:p>
    <w:p w14:paraId="1D50EBC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3884</w:t>
      </w:r>
    </w:p>
    <w:p w14:paraId="4471CD2B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4-step RA type</w:t>
      </w:r>
      <w:r>
        <w:tab/>
        <w:t>3884</w:t>
      </w:r>
    </w:p>
    <w:p w14:paraId="5CD8B3F9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3884</w:t>
      </w:r>
    </w:p>
    <w:p w14:paraId="007D50F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3884</w:t>
      </w:r>
    </w:p>
    <w:p w14:paraId="6298EB93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3885</w:t>
      </w:r>
    </w:p>
    <w:p w14:paraId="1F92554D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3885</w:t>
      </w:r>
    </w:p>
    <w:p w14:paraId="4BDF2351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an UL grant for msg3 retransmission</w:t>
      </w:r>
      <w:r>
        <w:tab/>
        <w:t>3885</w:t>
      </w:r>
    </w:p>
    <w:p w14:paraId="4A5ACB0B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contention Resolution timer expires</w:t>
      </w:r>
      <w:r>
        <w:tab/>
        <w:t>3885</w:t>
      </w:r>
    </w:p>
    <w:p w14:paraId="182C3F10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3885</w:t>
      </w:r>
    </w:p>
    <w:p w14:paraId="747C0906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3885</w:t>
      </w:r>
    </w:p>
    <w:p w14:paraId="55731E91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3886</w:t>
      </w:r>
    </w:p>
    <w:p w14:paraId="3C689663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3886</w:t>
      </w:r>
    </w:p>
    <w:p w14:paraId="135E3B85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ko-KR"/>
        </w:rPr>
        <w:t>2-step RA type</w:t>
      </w:r>
      <w:r>
        <w:tab/>
        <w:t>3886</w:t>
      </w:r>
    </w:p>
    <w:p w14:paraId="211E11D8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3887</w:t>
      </w:r>
    </w:p>
    <w:p w14:paraId="199F4B9C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3887</w:t>
      </w:r>
    </w:p>
    <w:p w14:paraId="0F2465BC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3887</w:t>
      </w:r>
    </w:p>
    <w:p w14:paraId="025F8A68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3888</w:t>
      </w:r>
    </w:p>
    <w:p w14:paraId="264D7899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3888</w:t>
      </w:r>
    </w:p>
    <w:p w14:paraId="05183DA2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3888</w:t>
      </w:r>
    </w:p>
    <w:p w14:paraId="0E01353D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3888</w:t>
      </w:r>
    </w:p>
    <w:p w14:paraId="5F642047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3888</w:t>
      </w:r>
    </w:p>
    <w:p w14:paraId="1F3729B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EN-DC FR1 </w:t>
      </w:r>
      <w:r>
        <w:t>4-step RA type contention based random access test for NR PSCell with CCA</w:t>
      </w:r>
      <w:r>
        <w:tab/>
        <w:t>3889</w:t>
      </w:r>
    </w:p>
    <w:p w14:paraId="22476CB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EN-DC FR1 </w:t>
      </w:r>
      <w:r>
        <w:t>4-step RA type non-contention based random access for NR PSCell with CCA</w:t>
      </w:r>
      <w:r>
        <w:tab/>
        <w:t>3897</w:t>
      </w:r>
    </w:p>
    <w:p w14:paraId="2922037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EN-DC FR1 </w:t>
      </w:r>
      <w:r>
        <w:t>2-step RA type contention-based random access for NR PSCell with CCA</w:t>
      </w:r>
      <w:r>
        <w:tab/>
        <w:t>3905</w:t>
      </w:r>
    </w:p>
    <w:p w14:paraId="18EBD06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EN-DC FR1 </w:t>
      </w:r>
      <w:r>
        <w:t>2-step RA type non-contention based random access for NR PSCell with CCA</w:t>
      </w:r>
      <w:r>
        <w:tab/>
        <w:t>3913</w:t>
      </w:r>
    </w:p>
    <w:p w14:paraId="29A7205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</w:t>
      </w:r>
      <w:r w:rsidRPr="00CA4371">
        <w:rPr>
          <w:rFonts w:cs="Arial"/>
        </w:rPr>
        <w:t xml:space="preserve">FR1 </w:t>
      </w:r>
      <w:r w:rsidRPr="00CA4371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3922</w:t>
      </w:r>
    </w:p>
    <w:p w14:paraId="0B916FE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3931</w:t>
      </w:r>
    </w:p>
    <w:p w14:paraId="657F65E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3931</w:t>
      </w:r>
    </w:p>
    <w:p w14:paraId="63765A5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3931</w:t>
      </w:r>
    </w:p>
    <w:p w14:paraId="4E739CC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10.2.1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3931</w:t>
      </w:r>
    </w:p>
    <w:p w14:paraId="445195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EN-DC FR1 </w:t>
      </w:r>
      <w:r w:rsidRPr="00CA4371">
        <w:rPr>
          <w:snapToGrid w:val="0"/>
        </w:rPr>
        <w:t>UE Transmit Timing Test with PSCell under DL CCA</w:t>
      </w:r>
      <w:r>
        <w:tab/>
        <w:t>3931</w:t>
      </w:r>
    </w:p>
    <w:p w14:paraId="08DA324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3938</w:t>
      </w:r>
    </w:p>
    <w:p w14:paraId="35C765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3938</w:t>
      </w:r>
    </w:p>
    <w:p w14:paraId="3D9AF51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3938</w:t>
      </w:r>
    </w:p>
    <w:p w14:paraId="7CB8991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3938</w:t>
      </w:r>
    </w:p>
    <w:p w14:paraId="50D4FFB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Timing Advance Adjustment Accuracy with PSCell under DL CCA</w:t>
      </w:r>
      <w:r>
        <w:tab/>
        <w:t>3938</w:t>
      </w:r>
    </w:p>
    <w:p w14:paraId="1663B22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3944</w:t>
      </w:r>
    </w:p>
    <w:p w14:paraId="09B565D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3944</w:t>
      </w:r>
    </w:p>
    <w:p w14:paraId="0F11D33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3944</w:t>
      </w:r>
    </w:p>
    <w:p w14:paraId="39E1799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3945</w:t>
      </w:r>
    </w:p>
    <w:p w14:paraId="1A036D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Requirements for determining UE in-sync or out-of-sync status</w:t>
      </w:r>
      <w:r>
        <w:tab/>
        <w:t>3948</w:t>
      </w:r>
    </w:p>
    <w:p w14:paraId="108E9B2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FR1 Radio link monitoring out-of-sync test for PSCell configured with SSB-based RLM RS in non-DRX mode under CCA</w:t>
      </w:r>
      <w:r>
        <w:tab/>
        <w:t>3948</w:t>
      </w:r>
    </w:p>
    <w:p w14:paraId="49E40F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 under CCA</w:t>
      </w:r>
      <w:r>
        <w:tab/>
        <w:t>3956</w:t>
      </w:r>
    </w:p>
    <w:p w14:paraId="4D27E9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Void</w:t>
      </w:r>
      <w:r>
        <w:tab/>
        <w:t>3961</w:t>
      </w:r>
    </w:p>
    <w:p w14:paraId="0F24632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3961</w:t>
      </w:r>
    </w:p>
    <w:p w14:paraId="01FD8BD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3962</w:t>
      </w:r>
    </w:p>
    <w:p w14:paraId="76E99BE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3962</w:t>
      </w:r>
    </w:p>
    <w:p w14:paraId="7B0FCC7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3962</w:t>
      </w:r>
    </w:p>
    <w:p w14:paraId="2824857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Delay Requirement for Deactivated SCell under CCA</w:t>
      </w:r>
      <w:r>
        <w:tab/>
        <w:t>3962</w:t>
      </w:r>
    </w:p>
    <w:p w14:paraId="1C22018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Deactivation Delay Requirement for Activated SCell under CCA</w:t>
      </w:r>
      <w:r>
        <w:tab/>
        <w:t>3966</w:t>
      </w:r>
    </w:p>
    <w:p w14:paraId="5FA147D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160 ms SCell measurement cycle</w:t>
      </w:r>
      <w:r>
        <w:tab/>
        <w:t>3966</w:t>
      </w:r>
    </w:p>
    <w:p w14:paraId="494E255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640 ms SCell measurement cycle</w:t>
      </w:r>
      <w:r>
        <w:tab/>
        <w:t>3975</w:t>
      </w:r>
    </w:p>
    <w:p w14:paraId="55FAC4A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</w:t>
      </w:r>
      <w:r>
        <w:rPr>
          <w:lang w:eastAsia="zh-CN"/>
        </w:rPr>
        <w:t>SCell Activation and Deactivation of unknown NR SCell with NR PSCell and NR SCell under CCA</w:t>
      </w:r>
      <w:r>
        <w:tab/>
        <w:t>3979</w:t>
      </w:r>
    </w:p>
    <w:p w14:paraId="1057434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3984</w:t>
      </w:r>
    </w:p>
    <w:p w14:paraId="7EBC403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3984</w:t>
      </w:r>
    </w:p>
    <w:p w14:paraId="16F7BCB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3985</w:t>
      </w:r>
    </w:p>
    <w:p w14:paraId="390FB0B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3987</w:t>
      </w:r>
    </w:p>
    <w:p w14:paraId="29FC30F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3987</w:t>
      </w:r>
    </w:p>
    <w:p w14:paraId="4AEEE8D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non-DRX mode</w:t>
      </w:r>
      <w:r>
        <w:tab/>
        <w:t>3987</w:t>
      </w:r>
    </w:p>
    <w:p w14:paraId="4A68598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DRX mode</w:t>
      </w:r>
      <w:r>
        <w:tab/>
        <w:t>3995</w:t>
      </w:r>
    </w:p>
    <w:p w14:paraId="203F517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4003</w:t>
      </w:r>
    </w:p>
    <w:p w14:paraId="3824BEE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UL active BWP switch delay with consistent UL LBT failure on PSCell subject to UL CCA</w:t>
      </w:r>
      <w:r>
        <w:tab/>
        <w:t>4003</w:t>
      </w:r>
    </w:p>
    <w:p w14:paraId="74BDB0F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4010</w:t>
      </w:r>
    </w:p>
    <w:p w14:paraId="2C3ABAE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4010</w:t>
      </w:r>
    </w:p>
    <w:p w14:paraId="64216C1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 under CCA</w:t>
      </w:r>
      <w:r>
        <w:tab/>
        <w:t>4013</w:t>
      </w:r>
    </w:p>
    <w:p w14:paraId="713B7F7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 under CCA</w:t>
      </w:r>
      <w:r>
        <w:tab/>
        <w:t>4021</w:t>
      </w:r>
    </w:p>
    <w:p w14:paraId="129620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RRC-based Active BWP Switch</w:t>
      </w:r>
      <w:r>
        <w:tab/>
        <w:t>4029</w:t>
      </w:r>
    </w:p>
    <w:p w14:paraId="2473067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4029</w:t>
      </w:r>
    </w:p>
    <w:p w14:paraId="6BCCF81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 under CCA</w:t>
      </w:r>
      <w:r>
        <w:tab/>
        <w:t>4030</w:t>
      </w:r>
    </w:p>
    <w:p w14:paraId="3155C4C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4036</w:t>
      </w:r>
    </w:p>
    <w:p w14:paraId="4269B71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 w:rsidRPr="00CA4371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4036</w:t>
      </w:r>
    </w:p>
    <w:p w14:paraId="6CA2CAA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4036</w:t>
      </w:r>
    </w:p>
    <w:p w14:paraId="3C45FAF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4037</w:t>
      </w:r>
    </w:p>
    <w:p w14:paraId="63BA48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NR PSCell on the carrier under CCA</w:t>
      </w:r>
      <w:r>
        <w:tab/>
        <w:t>4037</w:t>
      </w:r>
    </w:p>
    <w:p w14:paraId="7C7EFDA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4044</w:t>
      </w:r>
    </w:p>
    <w:p w14:paraId="2ED4D53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4044</w:t>
      </w:r>
    </w:p>
    <w:p w14:paraId="3605779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4044</w:t>
      </w:r>
    </w:p>
    <w:p w14:paraId="0AC92A4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CA4371">
        <w:rPr>
          <w:rFonts w:cs="Arial"/>
        </w:rPr>
        <w:t>FR1 Event-triggered reporting tests on PSCC without gaps under non-DRX and CCA</w:t>
      </w:r>
      <w:r>
        <w:tab/>
        <w:t>4058</w:t>
      </w:r>
    </w:p>
    <w:p w14:paraId="6266D0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10.4.1.2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4063</w:t>
      </w:r>
    </w:p>
    <w:p w14:paraId="1D46D9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4063</w:t>
      </w:r>
    </w:p>
    <w:p w14:paraId="4203CEB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CA4371">
        <w:rPr>
          <w:rFonts w:cs="Arial"/>
        </w:rPr>
        <w:t>FR1 Event-triggered reporting tests on PSCC with per-UE gaps under DRX and CCA</w:t>
      </w:r>
      <w:r>
        <w:tab/>
        <w:t>4063</w:t>
      </w:r>
    </w:p>
    <w:p w14:paraId="271EA15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4069</w:t>
      </w:r>
    </w:p>
    <w:p w14:paraId="5D1F81E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4069</w:t>
      </w:r>
    </w:p>
    <w:p w14:paraId="1CC787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Void</w:t>
      </w:r>
      <w:r>
        <w:tab/>
        <w:t>4075</w:t>
      </w:r>
    </w:p>
    <w:p w14:paraId="2D99F1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Void</w:t>
      </w:r>
      <w:r>
        <w:tab/>
        <w:t>4075</w:t>
      </w:r>
    </w:p>
    <w:p w14:paraId="05C3B39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without SSB time index detection when DRX is not used</w:t>
      </w:r>
      <w:r>
        <w:tab/>
        <w:t>4075</w:t>
      </w:r>
    </w:p>
    <w:p w14:paraId="3FCE4BD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without SSB time index detection when DRX is used</w:t>
      </w:r>
      <w:r>
        <w:tab/>
        <w:t>4080</w:t>
      </w:r>
    </w:p>
    <w:p w14:paraId="6840BE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 SSB time index detection when DRX is not used</w:t>
      </w:r>
      <w:r>
        <w:tab/>
        <w:t>4087</w:t>
      </w:r>
    </w:p>
    <w:p w14:paraId="16D5C8A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 SSB time index detection when DRX is used</w:t>
      </w:r>
      <w:r>
        <w:tab/>
        <w:t>4092</w:t>
      </w:r>
    </w:p>
    <w:p w14:paraId="227F17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without SSB time index detection when DRX is not used</w:t>
      </w:r>
      <w:r>
        <w:tab/>
        <w:t>4099</w:t>
      </w:r>
    </w:p>
    <w:p w14:paraId="00A7989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without SSB time index detection when DRX is used</w:t>
      </w:r>
      <w:r>
        <w:tab/>
        <w:t>4106</w:t>
      </w:r>
    </w:p>
    <w:p w14:paraId="3894E05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SSB time index detection when DRX is not used</w:t>
      </w:r>
      <w:r>
        <w:tab/>
        <w:t>4113</w:t>
      </w:r>
    </w:p>
    <w:p w14:paraId="4270735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SSB time index detection when DRX is used</w:t>
      </w:r>
      <w:r>
        <w:tab/>
        <w:t>4120</w:t>
      </w:r>
    </w:p>
    <w:p w14:paraId="6F063D0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under CCA</w:t>
      </w:r>
      <w:r>
        <w:tab/>
        <w:t>4127</w:t>
      </w:r>
    </w:p>
    <w:p w14:paraId="5D5F2C2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4127</w:t>
      </w:r>
    </w:p>
    <w:p w14:paraId="272C9CA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 based L1-RSRP measurement on PSCC under CCA when DRX is not used</w:t>
      </w:r>
      <w:r>
        <w:tab/>
        <w:t>4129</w:t>
      </w:r>
    </w:p>
    <w:p w14:paraId="75832C2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 based L1-RSRP measurement on PSCC under CCA when DRX is used</w:t>
      </w:r>
      <w:r>
        <w:tab/>
        <w:t>4134</w:t>
      </w:r>
    </w:p>
    <w:p w14:paraId="4442B54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 based L1-RSRP measurement on SCC under CCA when DRX is not used</w:t>
      </w:r>
      <w:r>
        <w:tab/>
        <w:t>4138</w:t>
      </w:r>
    </w:p>
    <w:p w14:paraId="4E324E0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 based L1-RSRP measurement on SCC under CCA when DRX is used</w:t>
      </w:r>
      <w:r>
        <w:tab/>
        <w:t>4143</w:t>
      </w:r>
    </w:p>
    <w:p w14:paraId="7AE80A1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4147</w:t>
      </w:r>
    </w:p>
    <w:p w14:paraId="32D884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4147</w:t>
      </w:r>
    </w:p>
    <w:p w14:paraId="374EC34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not used</w:t>
      </w:r>
      <w:r>
        <w:tab/>
        <w:t>4150</w:t>
      </w:r>
    </w:p>
    <w:p w14:paraId="63A5A1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used</w:t>
      </w:r>
      <w:r>
        <w:tab/>
        <w:t>4158</w:t>
      </w:r>
    </w:p>
    <w:p w14:paraId="642AF20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not used</w:t>
      </w:r>
      <w:r>
        <w:tab/>
        <w:t>4166</w:t>
      </w:r>
    </w:p>
    <w:p w14:paraId="5E92C5B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used</w:t>
      </w:r>
      <w:r>
        <w:tab/>
        <w:t>4174</w:t>
      </w:r>
    </w:p>
    <w:p w14:paraId="3FB7BD8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4181</w:t>
      </w:r>
    </w:p>
    <w:p w14:paraId="06EF62F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4181</w:t>
      </w:r>
    </w:p>
    <w:p w14:paraId="28B3DBD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4181</w:t>
      </w:r>
    </w:p>
    <w:p w14:paraId="1706BA7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4181</w:t>
      </w:r>
    </w:p>
    <w:p w14:paraId="782BAFB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4181</w:t>
      </w:r>
    </w:p>
    <w:p w14:paraId="3F009C1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4182</w:t>
      </w:r>
    </w:p>
    <w:p w14:paraId="15717A4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4183</w:t>
      </w:r>
    </w:p>
    <w:p w14:paraId="3D6C87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SS-RSRP measurement accuracy on a CCA serving cell</w:t>
      </w:r>
      <w:r>
        <w:tab/>
        <w:t>4183</w:t>
      </w:r>
    </w:p>
    <w:p w14:paraId="079068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SS-RSRP measurement accuracy with CCA serving cell and CCA target cell</w:t>
      </w:r>
      <w:r>
        <w:tab/>
        <w:t>4189</w:t>
      </w:r>
    </w:p>
    <w:p w14:paraId="49FF049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4195</w:t>
      </w:r>
    </w:p>
    <w:p w14:paraId="575F86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4195</w:t>
      </w:r>
    </w:p>
    <w:p w14:paraId="06A828E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4195</w:t>
      </w:r>
    </w:p>
    <w:p w14:paraId="7C34F14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4196</w:t>
      </w:r>
    </w:p>
    <w:p w14:paraId="16189A0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4196</w:t>
      </w:r>
    </w:p>
    <w:p w14:paraId="48D95CE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4197</w:t>
      </w:r>
    </w:p>
    <w:p w14:paraId="55CDCE6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intra-frequency SS-RSRQ measurement accuracy </w:t>
      </w:r>
      <w:r w:rsidRPr="00CA4371">
        <w:rPr>
          <w:snapToGrid w:val="0"/>
        </w:rPr>
        <w:t>with serving cell and target cell under CCA</w:t>
      </w:r>
      <w:r>
        <w:tab/>
        <w:t>4197</w:t>
      </w:r>
    </w:p>
    <w:p w14:paraId="5374200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SS-RSRQ measurement accuracy with serving cell and target cell under CCA</w:t>
      </w:r>
      <w:r>
        <w:tab/>
        <w:t>4203</w:t>
      </w:r>
    </w:p>
    <w:p w14:paraId="28FCB75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4208</w:t>
      </w:r>
    </w:p>
    <w:p w14:paraId="0212F49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4208</w:t>
      </w:r>
    </w:p>
    <w:p w14:paraId="2C3E89E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4208</w:t>
      </w:r>
    </w:p>
    <w:p w14:paraId="763DCB4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10.5.3.0.2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4209</w:t>
      </w:r>
    </w:p>
    <w:p w14:paraId="3BAC112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4209</w:t>
      </w:r>
    </w:p>
    <w:p w14:paraId="531BAF9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4210</w:t>
      </w:r>
    </w:p>
    <w:p w14:paraId="682CB9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PSCC under CCA</w:t>
      </w:r>
      <w:r>
        <w:tab/>
        <w:t>4210</w:t>
      </w:r>
    </w:p>
    <w:p w14:paraId="16CFAF0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SS-SINR measurement accuracy on PSCC under CCA</w:t>
      </w:r>
      <w:r>
        <w:tab/>
        <w:t>4216</w:t>
      </w:r>
    </w:p>
    <w:p w14:paraId="387B5B2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SCC under CCA</w:t>
      </w:r>
      <w:r>
        <w:tab/>
        <w:t>4222</w:t>
      </w:r>
    </w:p>
    <w:p w14:paraId="6F64509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4228</w:t>
      </w:r>
    </w:p>
    <w:p w14:paraId="76757D6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4228</w:t>
      </w:r>
    </w:p>
    <w:p w14:paraId="14581D9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 based L1-RSRP measurement accuracy with CCA</w:t>
      </w:r>
      <w:r>
        <w:tab/>
        <w:t>4230</w:t>
      </w:r>
    </w:p>
    <w:p w14:paraId="1374604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4234</w:t>
      </w:r>
    </w:p>
    <w:p w14:paraId="729F75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4234</w:t>
      </w:r>
    </w:p>
    <w:p w14:paraId="6A6B1E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4235</w:t>
      </w:r>
    </w:p>
    <w:p w14:paraId="2A7D98C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4235</w:t>
      </w:r>
    </w:p>
    <w:p w14:paraId="2F5AA4F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  <w:lang w:eastAsia="zh-CN"/>
        </w:rPr>
        <w:t xml:space="preserve">EN-DC FR1 RSSI measurement accuracy </w:t>
      </w:r>
      <w:r w:rsidRPr="00CA4371">
        <w:rPr>
          <w:snapToGrid w:val="0"/>
        </w:rPr>
        <w:t xml:space="preserve">on </w:t>
      </w:r>
      <w:r w:rsidRPr="00CA4371">
        <w:rPr>
          <w:snapToGrid w:val="0"/>
          <w:lang w:eastAsia="zh-CN"/>
        </w:rPr>
        <w:t xml:space="preserve">PSCC </w:t>
      </w:r>
      <w:r w:rsidRPr="00CA4371">
        <w:rPr>
          <w:snapToGrid w:val="0"/>
        </w:rPr>
        <w:t>with CCA</w:t>
      </w:r>
      <w:r>
        <w:tab/>
        <w:t>4235</w:t>
      </w:r>
    </w:p>
    <w:p w14:paraId="43778B0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RSSI measurement accuracy on SCC with CCA</w:t>
      </w:r>
      <w:r>
        <w:tab/>
        <w:t>4240</w:t>
      </w:r>
    </w:p>
    <w:p w14:paraId="5C1E13B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EN-DC FR1-FR1 RSSI measurement accuracy on </w:t>
      </w:r>
      <w:r w:rsidRPr="00CA4371">
        <w:rPr>
          <w:snapToGrid w:val="0"/>
        </w:rPr>
        <w:t>a carrier with CCA</w:t>
      </w:r>
      <w:r>
        <w:tab/>
        <w:t>4244</w:t>
      </w:r>
    </w:p>
    <w:p w14:paraId="08E8255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4249</w:t>
      </w:r>
    </w:p>
    <w:p w14:paraId="4CED08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CA4371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4249</w:t>
      </w:r>
    </w:p>
    <w:p w14:paraId="3C67CE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CA4371">
        <w:rPr>
          <w:rFonts w:cs="Arial"/>
        </w:rPr>
        <w:t>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4249</w:t>
      </w:r>
    </w:p>
    <w:p w14:paraId="75642D5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CA4371">
        <w:rPr>
          <w:rFonts w:cs="Arial"/>
        </w:rPr>
        <w:t>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4250</w:t>
      </w:r>
    </w:p>
    <w:p w14:paraId="1F2CF40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  <w:lang w:eastAsia="zh-CN"/>
        </w:rPr>
        <w:t xml:space="preserve">EN-DC FR1 </w:t>
      </w:r>
      <w:r>
        <w:t>Channel occupancy measurement accuracy</w:t>
      </w:r>
      <w:r w:rsidRPr="00CA4371">
        <w:rPr>
          <w:snapToGrid w:val="0"/>
        </w:rPr>
        <w:t xml:space="preserve"> on </w:t>
      </w:r>
      <w:r w:rsidRPr="00CA4371">
        <w:rPr>
          <w:snapToGrid w:val="0"/>
          <w:lang w:eastAsia="zh-CN"/>
        </w:rPr>
        <w:t xml:space="preserve">PSCC </w:t>
      </w:r>
      <w:r w:rsidRPr="00CA4371">
        <w:rPr>
          <w:snapToGrid w:val="0"/>
        </w:rPr>
        <w:t>with CCA</w:t>
      </w:r>
      <w:r>
        <w:tab/>
        <w:t>4250</w:t>
      </w:r>
    </w:p>
    <w:p w14:paraId="1A9A36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Channel occupancy measurement accuracy on SCC with CCA</w:t>
      </w:r>
      <w:r>
        <w:tab/>
        <w:t>4254</w:t>
      </w:r>
    </w:p>
    <w:p w14:paraId="2922746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FR1-FR1 Channel occupancy measurement accuracy on </w:t>
      </w:r>
      <w:r w:rsidRPr="00CA4371">
        <w:rPr>
          <w:snapToGrid w:val="0"/>
        </w:rPr>
        <w:t>a carrier with CCA</w:t>
      </w:r>
      <w:r>
        <w:tab/>
        <w:t>4259</w:t>
      </w:r>
    </w:p>
    <w:p w14:paraId="29D7747F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PCell under CCA and Other NR Cells in FR1</w:t>
      </w:r>
      <w:r>
        <w:tab/>
        <w:t>4265</w:t>
      </w:r>
    </w:p>
    <w:p w14:paraId="499CFC0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4265</w:t>
      </w:r>
    </w:p>
    <w:p w14:paraId="267CCAB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4265</w:t>
      </w:r>
    </w:p>
    <w:p w14:paraId="1C78CCB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4266</w:t>
      </w:r>
    </w:p>
    <w:p w14:paraId="6151FE8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with both source and target NR carrier frequencies under CCA</w:t>
      </w:r>
      <w:r>
        <w:tab/>
        <w:t>4266</w:t>
      </w:r>
    </w:p>
    <w:p w14:paraId="219DE1B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4266</w:t>
      </w:r>
    </w:p>
    <w:p w14:paraId="40E952E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with both source and target NR carrier frequencies under CCA</w:t>
      </w:r>
      <w:r>
        <w:tab/>
        <w:t>4266</w:t>
      </w:r>
    </w:p>
    <w:p w14:paraId="521DE91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for inter-frequency cell re-selection with target NR carrier frequency under CCA</w:t>
      </w:r>
      <w:r>
        <w:tab/>
        <w:t>4267</w:t>
      </w:r>
    </w:p>
    <w:p w14:paraId="6084FA2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intra-frequency NR cells when subject to CCA on the serving and target cell</w:t>
      </w:r>
      <w:r>
        <w:tab/>
        <w:t>4269</w:t>
      </w:r>
    </w:p>
    <w:p w14:paraId="687D138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inter-frequency NR case when subject to CCA on the serving and target cell</w:t>
      </w:r>
      <w:r>
        <w:tab/>
        <w:t>4275</w:t>
      </w:r>
    </w:p>
    <w:p w14:paraId="2163748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to NR with source NR carrier frequency under CCA</w:t>
      </w:r>
      <w:r>
        <w:tab/>
        <w:t>4282</w:t>
      </w:r>
    </w:p>
    <w:p w14:paraId="7F79CE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4282</w:t>
      </w:r>
    </w:p>
    <w:p w14:paraId="7EF61F4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to NR with source NR carrier frequency under CCA</w:t>
      </w:r>
      <w:r>
        <w:tab/>
        <w:t>4283</w:t>
      </w:r>
    </w:p>
    <w:p w14:paraId="431B1D8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from NR carrier with target NR carrier frequency under CCA</w:t>
      </w:r>
      <w:r>
        <w:tab/>
        <w:t>4291</w:t>
      </w:r>
    </w:p>
    <w:p w14:paraId="0249383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4291</w:t>
      </w:r>
    </w:p>
    <w:p w14:paraId="4DFF2E5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from NR carrier with target NR carrier frequency under CCA</w:t>
      </w:r>
      <w:r>
        <w:tab/>
        <w:t>4292</w:t>
      </w:r>
    </w:p>
    <w:p w14:paraId="51A2741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E-UTRAN with source NR carrier frequency under CCA</w:t>
      </w:r>
      <w:r>
        <w:tab/>
        <w:t>4300</w:t>
      </w:r>
    </w:p>
    <w:p w14:paraId="604C59B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4300</w:t>
      </w:r>
    </w:p>
    <w:p w14:paraId="6C1AA6A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cell re-selection to E-UTRAN with source NR carrier frequency under CCA</w:t>
      </w:r>
      <w:r>
        <w:tab/>
        <w:t>4300</w:t>
      </w:r>
    </w:p>
    <w:p w14:paraId="557776E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higher priority E-UTRAN when serving cell is subject to CCA</w:t>
      </w:r>
      <w:r>
        <w:tab/>
        <w:t>4301</w:t>
      </w:r>
    </w:p>
    <w:p w14:paraId="631A7FD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lower priority E-UTRAN when serving cell is subject to CCA</w:t>
      </w:r>
      <w:r>
        <w:tab/>
        <w:t>4307</w:t>
      </w:r>
    </w:p>
    <w:p w14:paraId="0AA682B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4313</w:t>
      </w:r>
    </w:p>
    <w:p w14:paraId="30F08D4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4313</w:t>
      </w:r>
    </w:p>
    <w:p w14:paraId="1767BEF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4313</w:t>
      </w:r>
    </w:p>
    <w:p w14:paraId="021701F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zh-CN"/>
        </w:rPr>
        <w:t>NR FR1 - NR FR1 Handover</w:t>
      </w:r>
      <w:r>
        <w:tab/>
        <w:t>4313</w:t>
      </w:r>
    </w:p>
    <w:p w14:paraId="47B27B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known target cell</w:t>
      </w:r>
      <w:r>
        <w:tab/>
        <w:t>4314</w:t>
      </w:r>
    </w:p>
    <w:p w14:paraId="2535EE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unknown target cell</w:t>
      </w:r>
      <w:r>
        <w:tab/>
        <w:t>4318</w:t>
      </w:r>
    </w:p>
    <w:p w14:paraId="21103B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 carrier under CCA; unknown target cell</w:t>
      </w:r>
      <w:r>
        <w:tab/>
        <w:t>4323</w:t>
      </w:r>
    </w:p>
    <w:p w14:paraId="06C4B37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known target cell</w:t>
      </w:r>
      <w:r>
        <w:tab/>
        <w:t>4328</w:t>
      </w:r>
    </w:p>
    <w:p w14:paraId="4326BC0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unknown target cell</w:t>
      </w:r>
      <w:r>
        <w:tab/>
        <w:t>4334</w:t>
      </w:r>
    </w:p>
    <w:p w14:paraId="4007DE1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to FR1 carrier under CCA; unknown target cell</w:t>
      </w:r>
      <w:r>
        <w:tab/>
        <w:t>4340</w:t>
      </w:r>
    </w:p>
    <w:p w14:paraId="08DFDCC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v4.2.0"/>
        </w:rPr>
        <w:t>NR SA FR1 carrier under CCA - E-UTRAN handover with known target cell</w:t>
      </w:r>
      <w:r>
        <w:tab/>
        <w:t>4345</w:t>
      </w:r>
    </w:p>
    <w:p w14:paraId="0F251ED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v4.2.0"/>
        </w:rPr>
        <w:t>NR SA FR1 carrier under CCA - E-UTRAN handover with unknown target cell</w:t>
      </w:r>
      <w:r>
        <w:tab/>
        <w:t>4354</w:t>
      </w:r>
    </w:p>
    <w:p w14:paraId="1E1C536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4360</w:t>
      </w:r>
    </w:p>
    <w:p w14:paraId="3FB86C9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re-establishment</w:t>
      </w:r>
      <w:r>
        <w:tab/>
        <w:t>4360</w:t>
      </w:r>
    </w:p>
    <w:p w14:paraId="212A8B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4360</w:t>
      </w:r>
    </w:p>
    <w:p w14:paraId="7849260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in FR1</w:t>
      </w:r>
      <w:r>
        <w:tab/>
        <w:t>4362</w:t>
      </w:r>
    </w:p>
    <w:p w14:paraId="2945A2F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with CCA in FR1</w:t>
      </w:r>
      <w:r>
        <w:tab/>
        <w:t>4366</w:t>
      </w:r>
    </w:p>
    <w:p w14:paraId="6F89499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without serving cell timing</w:t>
      </w:r>
      <w:r>
        <w:tab/>
        <w:t>4371</w:t>
      </w:r>
    </w:p>
    <w:p w14:paraId="00D86B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from NR FR1 carrier without CCA to NR FR1 carrier under CCA</w:t>
      </w:r>
      <w:r>
        <w:tab/>
        <w:t>4376</w:t>
      </w:r>
    </w:p>
    <w:p w14:paraId="09A3412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4382</w:t>
      </w:r>
    </w:p>
    <w:p w14:paraId="5707B7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4382</w:t>
      </w:r>
    </w:p>
    <w:p w14:paraId="5E18C87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contention-based random access for NR PCell with CCA</w:t>
      </w:r>
      <w:r>
        <w:tab/>
        <w:t>4387</w:t>
      </w:r>
    </w:p>
    <w:p w14:paraId="77D0511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for NR PCell with CCA</w:t>
      </w:r>
      <w:r>
        <w:tab/>
        <w:t>4395</w:t>
      </w:r>
    </w:p>
    <w:p w14:paraId="0DC44FA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contention-based random access for NR PCell with CCA</w:t>
      </w:r>
      <w:r>
        <w:tab/>
        <w:t>4403</w:t>
      </w:r>
    </w:p>
    <w:p w14:paraId="3F30813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random access for NR PCell with CCA</w:t>
      </w:r>
      <w:r>
        <w:tab/>
        <w:t>4411</w:t>
      </w:r>
    </w:p>
    <w:p w14:paraId="42DA53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RRC connection release with redirection</w:t>
      </w:r>
      <w:r>
        <w:tab/>
        <w:t>4420</w:t>
      </w:r>
    </w:p>
    <w:p w14:paraId="4CC06A9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4420</w:t>
      </w:r>
    </w:p>
    <w:p w14:paraId="0CC73BA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Redirection from NR FR1 carrier under CCA to NR FR1 carrier under CCA</w:t>
      </w:r>
      <w:r>
        <w:tab/>
        <w:t>4421</w:t>
      </w:r>
    </w:p>
    <w:p w14:paraId="5248C3C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11.2.2.3.2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Redirection from NR FR1 carrier without CCA to NR FR1 carrier under CCA</w:t>
      </w:r>
      <w:r>
        <w:tab/>
        <w:t>4427</w:t>
      </w:r>
    </w:p>
    <w:p w14:paraId="4C8C372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4432</w:t>
      </w:r>
    </w:p>
    <w:p w14:paraId="3A2DEA4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4432</w:t>
      </w:r>
    </w:p>
    <w:p w14:paraId="0E8093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4432</w:t>
      </w:r>
    </w:p>
    <w:p w14:paraId="75B4328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11.3.1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4432</w:t>
      </w:r>
    </w:p>
    <w:p w14:paraId="1D02A72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UE Transmit Timing Test with PCell under DL CCA</w:t>
      </w:r>
      <w:r>
        <w:tab/>
        <w:t>4433</w:t>
      </w:r>
    </w:p>
    <w:p w14:paraId="09D35BD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4440</w:t>
      </w:r>
    </w:p>
    <w:p w14:paraId="0C75E97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4440</w:t>
      </w:r>
    </w:p>
    <w:p w14:paraId="228A6F3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4440</w:t>
      </w:r>
    </w:p>
    <w:p w14:paraId="33D8996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4440</w:t>
      </w:r>
    </w:p>
    <w:p w14:paraId="178195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UE Timing Advance Adjustment Accuracy with PCell under DL CCA</w:t>
      </w:r>
      <w:r>
        <w:tab/>
        <w:t>4440</w:t>
      </w:r>
    </w:p>
    <w:p w14:paraId="614E595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4445</w:t>
      </w:r>
    </w:p>
    <w:p w14:paraId="15C6BAF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4445</w:t>
      </w:r>
    </w:p>
    <w:p w14:paraId="03FF9DC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4445</w:t>
      </w:r>
    </w:p>
    <w:p w14:paraId="005595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4445</w:t>
      </w:r>
    </w:p>
    <w:p w14:paraId="6E6527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Requirements for determining UE in-sync or out-of-sync status</w:t>
      </w:r>
      <w:r>
        <w:tab/>
        <w:t>4446</w:t>
      </w:r>
    </w:p>
    <w:p w14:paraId="3997C69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out-of-sync test for PCell configured with SSB-based RLM RS in non-DRX mode under CCA</w:t>
      </w:r>
      <w:r>
        <w:tab/>
        <w:t>4446</w:t>
      </w:r>
    </w:p>
    <w:p w14:paraId="0EA9440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in-sync test for PCell configured with SSB-based RLM RS in non-DRX mode under CCA</w:t>
      </w:r>
      <w:r>
        <w:tab/>
        <w:t>4453</w:t>
      </w:r>
    </w:p>
    <w:p w14:paraId="0EA37F7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4460</w:t>
      </w:r>
    </w:p>
    <w:p w14:paraId="315E81B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4460</w:t>
      </w:r>
    </w:p>
    <w:p w14:paraId="11A29F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4460</w:t>
      </w:r>
    </w:p>
    <w:p w14:paraId="26BD56B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4460</w:t>
      </w:r>
    </w:p>
    <w:p w14:paraId="48B4C13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160 ms SCell measurement cycle</w:t>
      </w:r>
      <w:r>
        <w:tab/>
        <w:t>4460</w:t>
      </w:r>
    </w:p>
    <w:p w14:paraId="596606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640 ms SCell measurement cycle</w:t>
      </w:r>
      <w:r>
        <w:tab/>
        <w:t>4469</w:t>
      </w:r>
    </w:p>
    <w:p w14:paraId="3A0D445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with PCell and SCell under CCA</w:t>
      </w:r>
      <w:r>
        <w:tab/>
        <w:t>4473</w:t>
      </w:r>
    </w:p>
    <w:p w14:paraId="2A04960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4479</w:t>
      </w:r>
    </w:p>
    <w:p w14:paraId="0CFD4AA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4479</w:t>
      </w:r>
    </w:p>
    <w:p w14:paraId="6C2527D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4479</w:t>
      </w:r>
    </w:p>
    <w:p w14:paraId="6876D1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4479</w:t>
      </w:r>
    </w:p>
    <w:p w14:paraId="315C80C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4480</w:t>
      </w:r>
    </w:p>
    <w:p w14:paraId="44C4B55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4480</w:t>
      </w:r>
    </w:p>
    <w:p w14:paraId="496ED30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Beam Failure Detection and Link Recovery Test for FR1 PCell configured with SSB-based BFD and LR in non-DRX mode under CCA</w:t>
      </w:r>
      <w:r>
        <w:tab/>
        <w:t>4480</w:t>
      </w:r>
    </w:p>
    <w:p w14:paraId="3BA1B0D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Beam Failure Detection and Link Recovery Test for FR1 PCell configured with SSB-based BFD and LR in DRX mode under CCA</w:t>
      </w:r>
      <w:r>
        <w:tab/>
        <w:t>4488</w:t>
      </w:r>
    </w:p>
    <w:p w14:paraId="450B16E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4496</w:t>
      </w:r>
    </w:p>
    <w:p w14:paraId="5579949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11.4.5.1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UL active BWP switch delay with consistent UL LBT failure on PCell subject to UL CCA</w:t>
      </w:r>
      <w:r>
        <w:tab/>
        <w:t>4496</w:t>
      </w:r>
    </w:p>
    <w:p w14:paraId="344689C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4503</w:t>
      </w:r>
    </w:p>
    <w:p w14:paraId="112042C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4503</w:t>
      </w:r>
    </w:p>
    <w:p w14:paraId="1DADA71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of PCell with non-DRX under CCA</w:t>
      </w:r>
      <w:r>
        <w:tab/>
        <w:t>4505</w:t>
      </w:r>
    </w:p>
    <w:p w14:paraId="29EF704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under CCA</w:t>
      </w:r>
      <w:r>
        <w:tab/>
        <w:t>4513</w:t>
      </w:r>
    </w:p>
    <w:p w14:paraId="61B213C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RRC-based Active BWP Switch</w:t>
      </w:r>
      <w:r>
        <w:tab/>
        <w:t>4521</w:t>
      </w:r>
    </w:p>
    <w:p w14:paraId="07AC98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4521</w:t>
      </w:r>
    </w:p>
    <w:p w14:paraId="0351E26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of Cell with non-DRX under CCA</w:t>
      </w:r>
      <w:r>
        <w:tab/>
        <w:t>4521</w:t>
      </w:r>
    </w:p>
    <w:p w14:paraId="776714F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4527</w:t>
      </w:r>
    </w:p>
    <w:p w14:paraId="489BD3C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4527</w:t>
      </w:r>
    </w:p>
    <w:p w14:paraId="1D190CF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4527</w:t>
      </w:r>
    </w:p>
    <w:p w14:paraId="6512D04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CA4371">
        <w:rPr>
          <w:rFonts w:cs="Arial"/>
        </w:rPr>
        <w:t xml:space="preserve">FR1 </w:t>
      </w:r>
      <w:r>
        <w:t>E</w:t>
      </w:r>
      <w:r w:rsidRPr="00CA4371">
        <w:rPr>
          <w:snapToGrid w:val="0"/>
        </w:rPr>
        <w:t>vent-triggered reporting tests on PCC without gaps under non-DRX</w:t>
      </w:r>
      <w:r>
        <w:tab/>
        <w:t>4528</w:t>
      </w:r>
    </w:p>
    <w:p w14:paraId="1DCDBD6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CA4371">
        <w:rPr>
          <w:rFonts w:cs="Arial"/>
        </w:rPr>
        <w:t xml:space="preserve">FR1 </w:t>
      </w:r>
      <w:r>
        <w:t>E</w:t>
      </w:r>
      <w:r w:rsidRPr="00CA4371">
        <w:rPr>
          <w:snapToGrid w:val="0"/>
        </w:rPr>
        <w:t>vent-triggered reporting tests on PCC without gaps under DRX</w:t>
      </w:r>
      <w:r>
        <w:tab/>
        <w:t>4533</w:t>
      </w:r>
    </w:p>
    <w:p w14:paraId="78E8621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4538</w:t>
      </w:r>
    </w:p>
    <w:p w14:paraId="06093E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4538</w:t>
      </w:r>
    </w:p>
    <w:p w14:paraId="2BB20B8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with CCA without SSB time index detection when DRX is not used</w:t>
      </w:r>
      <w:r>
        <w:tab/>
        <w:t>4538</w:t>
      </w:r>
    </w:p>
    <w:p w14:paraId="687125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without SSB time index detection when DRX is used</w:t>
      </w:r>
      <w:r>
        <w:tab/>
        <w:t>4544</w:t>
      </w:r>
    </w:p>
    <w:p w14:paraId="57B8186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not used</w:t>
      </w:r>
      <w:r>
        <w:tab/>
        <w:t>4551</w:t>
      </w:r>
    </w:p>
    <w:p w14:paraId="4C8C37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used</w:t>
      </w:r>
      <w:r>
        <w:tab/>
        <w:t>4557</w:t>
      </w:r>
    </w:p>
    <w:p w14:paraId="3A3ECEA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not used</w:t>
      </w:r>
      <w:r>
        <w:tab/>
        <w:t>4563</w:t>
      </w:r>
    </w:p>
    <w:p w14:paraId="168B2BE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used</w:t>
      </w:r>
      <w:r>
        <w:tab/>
        <w:t>4569</w:t>
      </w:r>
    </w:p>
    <w:p w14:paraId="7420C03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not used</w:t>
      </w:r>
      <w:r>
        <w:tab/>
        <w:t>4574</w:t>
      </w:r>
    </w:p>
    <w:p w14:paraId="277BFD9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used</w:t>
      </w:r>
      <w:r>
        <w:tab/>
        <w:t>4580</w:t>
      </w:r>
    </w:p>
    <w:p w14:paraId="5ABD49D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E-UTRAN measurements</w:t>
      </w:r>
      <w:r>
        <w:tab/>
        <w:t>4586</w:t>
      </w:r>
    </w:p>
    <w:p w14:paraId="2AC7E80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4586</w:t>
      </w:r>
    </w:p>
    <w:p w14:paraId="521DEDC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non-DRX</w:t>
      </w:r>
      <w:r>
        <w:tab/>
        <w:t>4587</w:t>
      </w:r>
    </w:p>
    <w:p w14:paraId="6136AC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DRX</w:t>
      </w:r>
      <w:r>
        <w:tab/>
        <w:t>4592</w:t>
      </w:r>
    </w:p>
    <w:p w14:paraId="0996BE9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measurements for beam reporting</w:t>
      </w:r>
      <w:r>
        <w:tab/>
        <w:t>4596</w:t>
      </w:r>
    </w:p>
    <w:p w14:paraId="7719D96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4596</w:t>
      </w:r>
    </w:p>
    <w:p w14:paraId="35B53F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snapToGrid w:val="0"/>
        </w:rPr>
        <w:t>SSB based L1-RSRP measurement when DRX is not used</w:t>
      </w:r>
      <w:r>
        <w:tab/>
        <w:t>4596</w:t>
      </w:r>
    </w:p>
    <w:p w14:paraId="05435C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snapToGrid w:val="0"/>
        </w:rPr>
        <w:t>SSB based L1-RSRP measurement when DRX is used</w:t>
      </w:r>
      <w:r>
        <w:tab/>
        <w:t>4602</w:t>
      </w:r>
    </w:p>
    <w:p w14:paraId="044E1A2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snapToGrid w:val="0"/>
        </w:rPr>
        <w:t>SSB based L1-RSRP measurement on SCC when DRX is not used</w:t>
      </w:r>
      <w:r>
        <w:tab/>
        <w:t>4605</w:t>
      </w:r>
    </w:p>
    <w:p w14:paraId="434ED0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snapToGrid w:val="0"/>
        </w:rPr>
        <w:t>SSB based L1-RSRP measurement on SCC when DRX is used</w:t>
      </w:r>
      <w:r>
        <w:tab/>
        <w:t>4609</w:t>
      </w:r>
    </w:p>
    <w:p w14:paraId="41B287E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4613</w:t>
      </w:r>
    </w:p>
    <w:p w14:paraId="7914F81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4613</w:t>
      </w:r>
    </w:p>
    <w:p w14:paraId="347E93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4613</w:t>
      </w:r>
    </w:p>
    <w:p w14:paraId="76F231F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4613</w:t>
      </w:r>
    </w:p>
    <w:p w14:paraId="4473F6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4613</w:t>
      </w:r>
    </w:p>
    <w:p w14:paraId="2FD4911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4613</w:t>
      </w:r>
    </w:p>
    <w:p w14:paraId="08CE81D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4613</w:t>
      </w:r>
    </w:p>
    <w:p w14:paraId="7557B2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SS-RSRP measurement accuracy on a carrier frequency with CCA</w:t>
      </w:r>
      <w:r>
        <w:tab/>
        <w:t>4613</w:t>
      </w:r>
    </w:p>
    <w:p w14:paraId="4075334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measurement accuracy on SCC on a carrier frequency with CCA</w:t>
      </w:r>
      <w:r>
        <w:tab/>
        <w:t>4619</w:t>
      </w:r>
    </w:p>
    <w:p w14:paraId="6B3E169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4624</w:t>
      </w:r>
    </w:p>
    <w:p w14:paraId="47F4B3B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4624</w:t>
      </w:r>
    </w:p>
    <w:p w14:paraId="119F0A7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4625</w:t>
      </w:r>
    </w:p>
    <w:p w14:paraId="1D6207D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4625</w:t>
      </w:r>
    </w:p>
    <w:p w14:paraId="54D2D5C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4625</w:t>
      </w:r>
    </w:p>
    <w:p w14:paraId="3760595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4625</w:t>
      </w:r>
    </w:p>
    <w:p w14:paraId="064FFF8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a carrier frequency with CCA</w:t>
      </w:r>
      <w:r>
        <w:tab/>
        <w:t>4625</w:t>
      </w:r>
    </w:p>
    <w:p w14:paraId="4609A16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</w:t>
      </w:r>
      <w:r>
        <w:tab/>
        <w:t>4630</w:t>
      </w:r>
    </w:p>
    <w:p w14:paraId="7A80AB7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SCC on a carrier frequency with CCA</w:t>
      </w:r>
      <w:r>
        <w:tab/>
        <w:t>4635</w:t>
      </w:r>
    </w:p>
    <w:p w14:paraId="353F4BB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 from carrier without CCA</w:t>
      </w:r>
      <w:r>
        <w:tab/>
        <w:t>4640</w:t>
      </w:r>
    </w:p>
    <w:p w14:paraId="5848E15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4648</w:t>
      </w:r>
    </w:p>
    <w:p w14:paraId="7EF94DA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4648</w:t>
      </w:r>
    </w:p>
    <w:p w14:paraId="3D24B5F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4648</w:t>
      </w:r>
    </w:p>
    <w:p w14:paraId="44669F4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4648</w:t>
      </w:r>
    </w:p>
    <w:p w14:paraId="2FF91DA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4648</w:t>
      </w:r>
    </w:p>
    <w:p w14:paraId="02F2F4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4648</w:t>
      </w:r>
    </w:p>
    <w:p w14:paraId="3DAABB2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a carrier frequency with CCA</w:t>
      </w:r>
      <w:r>
        <w:tab/>
        <w:t>4648</w:t>
      </w:r>
    </w:p>
    <w:p w14:paraId="59D9C0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</w:t>
      </w:r>
      <w:r>
        <w:tab/>
        <w:t>4653</w:t>
      </w:r>
    </w:p>
    <w:p w14:paraId="11AA76A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SCC on a carrier frequency with CCA</w:t>
      </w:r>
      <w:r>
        <w:tab/>
        <w:t>4658</w:t>
      </w:r>
    </w:p>
    <w:p w14:paraId="53962DF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 from carrier without CCA</w:t>
      </w:r>
      <w:r>
        <w:tab/>
        <w:t>4664</w:t>
      </w:r>
    </w:p>
    <w:p w14:paraId="436E6C5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4674</w:t>
      </w:r>
    </w:p>
    <w:p w14:paraId="7E4033D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4674</w:t>
      </w:r>
    </w:p>
    <w:p w14:paraId="00122D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requitements for SSB-based L1-RSRP measurement  accuracy for beam reporting under CCA</w:t>
      </w:r>
      <w:r>
        <w:tab/>
        <w:t>4674</w:t>
      </w:r>
    </w:p>
    <w:p w14:paraId="54554E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SSB based L1-RSRP </w:t>
      </w:r>
      <w:r w:rsidRPr="00CA4371">
        <w:rPr>
          <w:snapToGrid w:val="0"/>
        </w:rPr>
        <w:t>measurement accuracy with CCA</w:t>
      </w:r>
      <w:r>
        <w:tab/>
        <w:t>4674</w:t>
      </w:r>
    </w:p>
    <w:p w14:paraId="67A284B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4678</w:t>
      </w:r>
    </w:p>
    <w:p w14:paraId="60C9D08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4678</w:t>
      </w:r>
    </w:p>
    <w:p w14:paraId="3951641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4678</w:t>
      </w:r>
    </w:p>
    <w:p w14:paraId="0278D3A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4678</w:t>
      </w:r>
    </w:p>
    <w:p w14:paraId="705C10E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PCC with CCA</w:t>
      </w:r>
      <w:r>
        <w:tab/>
        <w:t>4679</w:t>
      </w:r>
    </w:p>
    <w:p w14:paraId="170104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SCC with CCA</w:t>
      </w:r>
      <w:r>
        <w:tab/>
        <w:t>4683</w:t>
      </w:r>
    </w:p>
    <w:p w14:paraId="1D1B3A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RSSI measurement accuracy on a carrier with CCA</w:t>
      </w:r>
      <w:r>
        <w:tab/>
        <w:t>4687</w:t>
      </w:r>
    </w:p>
    <w:p w14:paraId="388DF87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4692</w:t>
      </w:r>
    </w:p>
    <w:p w14:paraId="398179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 w:rsidRPr="00CA4371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4692</w:t>
      </w:r>
    </w:p>
    <w:p w14:paraId="371155B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4692</w:t>
      </w:r>
    </w:p>
    <w:p w14:paraId="2F11F5B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4692</w:t>
      </w:r>
    </w:p>
    <w:p w14:paraId="5F0C5C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  <w:lang w:eastAsia="zh-CN"/>
        </w:rPr>
        <w:t>NR SA FR1 Intra-frequency channel occupancy measurement accuracy on PCC with CCA</w:t>
      </w:r>
      <w:r>
        <w:tab/>
        <w:t>4692</w:t>
      </w:r>
    </w:p>
    <w:p w14:paraId="783522A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channel occupancy measurement accuracy on SCC with CCA</w:t>
      </w:r>
      <w:r>
        <w:tab/>
        <w:t>4698</w:t>
      </w:r>
    </w:p>
    <w:p w14:paraId="297EA9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channel occupancy measurement accuracy on a carrier with CCA</w:t>
      </w:r>
      <w:r>
        <w:tab/>
        <w:t>4703</w:t>
      </w:r>
    </w:p>
    <w:p w14:paraId="7B4B788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Standalone Tests with at Least One NR Cell under CCA</w:t>
      </w:r>
      <w:r>
        <w:tab/>
        <w:t>4712</w:t>
      </w:r>
    </w:p>
    <w:p w14:paraId="195B4F9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4712</w:t>
      </w:r>
    </w:p>
    <w:p w14:paraId="5F096CE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NR on a carrier frequency with CCA</w:t>
      </w:r>
      <w:r>
        <w:tab/>
        <w:t>4712</w:t>
      </w:r>
    </w:p>
    <w:p w14:paraId="07A4EA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12.1.1.0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4712</w:t>
      </w:r>
    </w:p>
    <w:p w14:paraId="5CB8F3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Cell reselection to higher priority NR target Cell in FR1 when target cell is subject to CCA</w:t>
      </w:r>
      <w:r>
        <w:tab/>
        <w:t>4713</w:t>
      </w:r>
    </w:p>
    <w:p w14:paraId="3E5C9B3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4721</w:t>
      </w:r>
    </w:p>
    <w:p w14:paraId="01BB467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4721</w:t>
      </w:r>
    </w:p>
    <w:p w14:paraId="088A8FD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4721</w:t>
      </w:r>
    </w:p>
    <w:p w14:paraId="46BCA0F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with CCA handover with known target cell</w:t>
      </w:r>
      <w:r>
        <w:tab/>
        <w:t>4722</w:t>
      </w:r>
    </w:p>
    <w:p w14:paraId="4D790D1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4729</w:t>
      </w:r>
    </w:p>
    <w:p w14:paraId="37F86B0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4729</w:t>
      </w:r>
    </w:p>
    <w:p w14:paraId="502E911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SFTD measurements</w:t>
      </w:r>
      <w:r>
        <w:tab/>
        <w:t>4729</w:t>
      </w:r>
    </w:p>
    <w:p w14:paraId="2580AC8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12.4.1.0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4729</w:t>
      </w:r>
    </w:p>
    <w:p w14:paraId="5468292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Inter-RAT SFTD Measurement Delay with NR under CCA in non-DRX</w:t>
      </w:r>
      <w:r>
        <w:tab/>
        <w:t>4730</w:t>
      </w:r>
    </w:p>
    <w:p w14:paraId="3AFEF8F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4737</w:t>
      </w:r>
    </w:p>
    <w:p w14:paraId="62A2AA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4737</w:t>
      </w:r>
    </w:p>
    <w:p w14:paraId="15663C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measurements</w:t>
      </w:r>
      <w:r>
        <w:tab/>
        <w:t>4737</w:t>
      </w:r>
    </w:p>
    <w:p w14:paraId="0E1A03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not used under CCA</w:t>
      </w:r>
      <w:r>
        <w:tab/>
        <w:t>4740</w:t>
      </w:r>
    </w:p>
    <w:p w14:paraId="16F220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used under CCA</w:t>
      </w:r>
      <w:r>
        <w:tab/>
        <w:t>4746</w:t>
      </w:r>
    </w:p>
    <w:p w14:paraId="61C7082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not used under CCA</w:t>
      </w:r>
      <w:r>
        <w:tab/>
        <w:t>4751</w:t>
      </w:r>
    </w:p>
    <w:p w14:paraId="2B9161B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used under CCA</w:t>
      </w:r>
      <w:r>
        <w:tab/>
        <w:t>4757</w:t>
      </w:r>
    </w:p>
    <w:p w14:paraId="035D97C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4762</w:t>
      </w:r>
    </w:p>
    <w:p w14:paraId="3893491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SFTD</w:t>
      </w:r>
      <w:r>
        <w:tab/>
        <w:t>4762</w:t>
      </w:r>
    </w:p>
    <w:p w14:paraId="0566BA0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12.5.1.0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4762</w:t>
      </w:r>
    </w:p>
    <w:p w14:paraId="50FADEB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12.5.1.1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 under CCA</w:t>
      </w:r>
      <w:r>
        <w:tab/>
        <w:t>4763</w:t>
      </w:r>
    </w:p>
    <w:p w14:paraId="433E8285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SCell under CCA and All Other NR Cells in FR1</w:t>
      </w:r>
      <w:r>
        <w:tab/>
        <w:t>4768</w:t>
      </w:r>
    </w:p>
    <w:p w14:paraId="50220E1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4768</w:t>
      </w:r>
    </w:p>
    <w:p w14:paraId="458295A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4768</w:t>
      </w:r>
    </w:p>
    <w:p w14:paraId="3DB38AE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4768</w:t>
      </w:r>
    </w:p>
    <w:p w14:paraId="2BE4569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4768</w:t>
      </w:r>
    </w:p>
    <w:p w14:paraId="71DBED0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4768</w:t>
      </w:r>
    </w:p>
    <w:p w14:paraId="1D20E2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160 ms SCell measurement cycle</w:t>
      </w:r>
      <w:r>
        <w:tab/>
        <w:t>4768</w:t>
      </w:r>
    </w:p>
    <w:p w14:paraId="119116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640 ms SCell measurement cycle</w:t>
      </w:r>
      <w:r>
        <w:tab/>
        <w:t>4778</w:t>
      </w:r>
    </w:p>
    <w:p w14:paraId="0623F95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under CCA</w:t>
      </w:r>
      <w:r>
        <w:tab/>
        <w:t>4782</w:t>
      </w:r>
    </w:p>
    <w:p w14:paraId="2D21035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4787</w:t>
      </w:r>
    </w:p>
    <w:p w14:paraId="6689720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4787</w:t>
      </w:r>
    </w:p>
    <w:p w14:paraId="41E744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13.3.1.0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4787</w:t>
      </w:r>
    </w:p>
    <w:p w14:paraId="603F1F7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non-DRX</w:t>
      </w:r>
      <w:r>
        <w:tab/>
        <w:t>4788</w:t>
      </w:r>
    </w:p>
    <w:p w14:paraId="70A7AE9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DRX</w:t>
      </w:r>
      <w:r>
        <w:tab/>
        <w:t>4795</w:t>
      </w:r>
    </w:p>
    <w:p w14:paraId="6BE1A8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non-DRX</w:t>
      </w:r>
      <w:r>
        <w:tab/>
        <w:t>4802</w:t>
      </w:r>
    </w:p>
    <w:p w14:paraId="4B169C1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DRX</w:t>
      </w:r>
      <w:r>
        <w:tab/>
        <w:t>4810</w:t>
      </w:r>
    </w:p>
    <w:p w14:paraId="3D6E03E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4818</w:t>
      </w:r>
    </w:p>
    <w:p w14:paraId="40998D7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13.3.2.0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4818</w:t>
      </w:r>
    </w:p>
    <w:p w14:paraId="5DD3E2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4818</w:t>
      </w:r>
    </w:p>
    <w:p w14:paraId="24A7CF8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4818</w:t>
      </w:r>
    </w:p>
    <w:p w14:paraId="54D276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not used</w:t>
      </w:r>
      <w:r>
        <w:tab/>
        <w:t>4818</w:t>
      </w:r>
    </w:p>
    <w:p w14:paraId="291C704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used</w:t>
      </w:r>
      <w:r>
        <w:tab/>
        <w:t>4825</w:t>
      </w:r>
    </w:p>
    <w:p w14:paraId="430CED9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not used</w:t>
      </w:r>
      <w:r>
        <w:tab/>
        <w:t>4833</w:t>
      </w:r>
    </w:p>
    <w:p w14:paraId="6203E6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used</w:t>
      </w:r>
      <w:r>
        <w:tab/>
        <w:t>4840</w:t>
      </w:r>
    </w:p>
    <w:p w14:paraId="4AA2B6F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SCell under CCA</w:t>
      </w:r>
      <w:r>
        <w:tab/>
        <w:t>4847</w:t>
      </w:r>
    </w:p>
    <w:p w14:paraId="5F51574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4847</w:t>
      </w:r>
    </w:p>
    <w:p w14:paraId="4E8D1D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not used</w:t>
      </w:r>
      <w:r>
        <w:tab/>
        <w:t>4847</w:t>
      </w:r>
    </w:p>
    <w:p w14:paraId="16AAC24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used</w:t>
      </w:r>
      <w:r>
        <w:tab/>
        <w:t>4854</w:t>
      </w:r>
    </w:p>
    <w:p w14:paraId="2FEC28C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Peformance</w:t>
      </w:r>
      <w:r>
        <w:tab/>
        <w:t>4860</w:t>
      </w:r>
    </w:p>
    <w:p w14:paraId="11E57EB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4860</w:t>
      </w:r>
    </w:p>
    <w:p w14:paraId="2C39ED5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4860</w:t>
      </w:r>
    </w:p>
    <w:p w14:paraId="455326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4860</w:t>
      </w:r>
    </w:p>
    <w:p w14:paraId="22038A0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4860</w:t>
      </w:r>
    </w:p>
    <w:p w14:paraId="7CD2A09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4860</w:t>
      </w:r>
    </w:p>
    <w:p w14:paraId="37683C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4860</w:t>
      </w:r>
    </w:p>
    <w:p w14:paraId="34E199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SS-RSRP measurement accuracy on a carrier with CCA</w:t>
      </w:r>
      <w:r>
        <w:tab/>
        <w:t>4860</w:t>
      </w:r>
    </w:p>
    <w:p w14:paraId="4DC3EC8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4864</w:t>
      </w:r>
    </w:p>
    <w:p w14:paraId="7056D08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4864</w:t>
      </w:r>
    </w:p>
    <w:p w14:paraId="4D8B068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4865</w:t>
      </w:r>
    </w:p>
    <w:p w14:paraId="6985BB6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4865</w:t>
      </w:r>
    </w:p>
    <w:p w14:paraId="4A73939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4865</w:t>
      </w:r>
    </w:p>
    <w:p w14:paraId="4EF2100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4865</w:t>
      </w:r>
    </w:p>
    <w:p w14:paraId="375CAB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SS-RSRQ measurement accuracy on a carrier with CCA</w:t>
      </w:r>
      <w:r>
        <w:tab/>
        <w:t>4865</w:t>
      </w:r>
    </w:p>
    <w:p w14:paraId="7928CC0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4874</w:t>
      </w:r>
    </w:p>
    <w:p w14:paraId="2D29516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4874</w:t>
      </w:r>
    </w:p>
    <w:p w14:paraId="2524193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4874</w:t>
      </w:r>
    </w:p>
    <w:p w14:paraId="74E7E2B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SS-SINR measurement accuracy requirements under CCA</w:t>
      </w:r>
      <w:r>
        <w:tab/>
        <w:t>4874</w:t>
      </w:r>
    </w:p>
    <w:p w14:paraId="7EF165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4874</w:t>
      </w:r>
    </w:p>
    <w:p w14:paraId="0DDDB1F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4874</w:t>
      </w:r>
    </w:p>
    <w:p w14:paraId="0D0133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on a carrier with CCA</w:t>
      </w:r>
      <w:r>
        <w:tab/>
        <w:t>4874</w:t>
      </w:r>
    </w:p>
    <w:p w14:paraId="0212A5F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with CCA serving cell</w:t>
      </w:r>
      <w:r>
        <w:tab/>
        <w:t>4884</w:t>
      </w:r>
    </w:p>
    <w:p w14:paraId="2075EB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4884</w:t>
      </w:r>
    </w:p>
    <w:p w14:paraId="66C6D7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13.4.4.0.1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absolute accuracy under CCA</w:t>
      </w:r>
      <w:r>
        <w:tab/>
        <w:t>4884</w:t>
      </w:r>
    </w:p>
    <w:p w14:paraId="7548CCF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relative accuracy under CCA</w:t>
      </w:r>
      <w:r>
        <w:tab/>
        <w:t>4884</w:t>
      </w:r>
    </w:p>
    <w:p w14:paraId="04EBD9C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L1-RSRP measurement accuracy for beam reporting on a carrier with CCA</w:t>
      </w:r>
      <w:r>
        <w:tab/>
        <w:t>4884</w:t>
      </w:r>
    </w:p>
    <w:p w14:paraId="670F5E9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4891</w:t>
      </w:r>
    </w:p>
    <w:p w14:paraId="53ADC8B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4891</w:t>
      </w:r>
    </w:p>
    <w:p w14:paraId="4CFABF5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4891</w:t>
      </w:r>
    </w:p>
    <w:p w14:paraId="4A8C68A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4891</w:t>
      </w:r>
    </w:p>
    <w:p w14:paraId="0797403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 measurement report mapping</w:t>
      </w:r>
      <w:r>
        <w:tab/>
        <w:t>4891</w:t>
      </w:r>
    </w:p>
    <w:p w14:paraId="508708E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RSSI measurement accuracy on a carrier with CCA</w:t>
      </w:r>
      <w:r>
        <w:tab/>
        <w:t>4891</w:t>
      </w:r>
    </w:p>
    <w:p w14:paraId="676E0D2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RSSI measurement accuracy on a carrier with CCA</w:t>
      </w:r>
      <w:r>
        <w:tab/>
        <w:t>4896</w:t>
      </w:r>
    </w:p>
    <w:p w14:paraId="03FAFBE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4901</w:t>
      </w:r>
    </w:p>
    <w:p w14:paraId="4E9E1D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4901</w:t>
      </w:r>
    </w:p>
    <w:p w14:paraId="22D29F9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4901</w:t>
      </w:r>
    </w:p>
    <w:p w14:paraId="054145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4901</w:t>
      </w:r>
    </w:p>
    <w:p w14:paraId="3424D9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channel occupancy measurement accuracy on a carrier with CCA</w:t>
      </w:r>
      <w:r>
        <w:tab/>
        <w:t>4901</w:t>
      </w:r>
    </w:p>
    <w:p w14:paraId="04A9E79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channel occupancy measurement accuracy on a carrier with CCA</w:t>
      </w:r>
      <w:r>
        <w:tab/>
        <w:t>4907</w:t>
      </w:r>
    </w:p>
    <w:p w14:paraId="0526F663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for Satellite access</w:t>
      </w:r>
      <w:r>
        <w:tab/>
        <w:t>4912</w:t>
      </w:r>
    </w:p>
    <w:p w14:paraId="42C6D59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4912</w:t>
      </w:r>
    </w:p>
    <w:p w14:paraId="60FD8A8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GSO and NGSO scenarios</w:t>
      </w:r>
      <w:r>
        <w:tab/>
        <w:t>4912</w:t>
      </w:r>
    </w:p>
    <w:p w14:paraId="79B73F9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RRM requirements</w:t>
      </w:r>
      <w:r>
        <w:tab/>
        <w:t>4912</w:t>
      </w:r>
    </w:p>
    <w:p w14:paraId="0610788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ephemeris formats</w:t>
      </w:r>
      <w:r>
        <w:tab/>
        <w:t>4913</w:t>
      </w:r>
    </w:p>
    <w:p w14:paraId="40ED7F4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setup for SIB19</w:t>
      </w:r>
      <w:r>
        <w:tab/>
        <w:t>4915</w:t>
      </w:r>
    </w:p>
    <w:p w14:paraId="7238C0A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test environment conditions for RRM NTN tests</w:t>
      </w:r>
      <w:r>
        <w:tab/>
        <w:t>4915</w:t>
      </w:r>
    </w:p>
    <w:p w14:paraId="0642A14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4916</w:t>
      </w:r>
    </w:p>
    <w:p w14:paraId="4532E57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4916</w:t>
      </w:r>
    </w:p>
    <w:p w14:paraId="4C99953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Measurements of intra-frequency NR cells</w:t>
      </w:r>
      <w:r>
        <w:tab/>
        <w:t>4916</w:t>
      </w:r>
    </w:p>
    <w:p w14:paraId="3AFE456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Measurements of inter-frequency NR cells</w:t>
      </w:r>
      <w:r>
        <w:tab/>
        <w:t>4918</w:t>
      </w:r>
    </w:p>
    <w:p w14:paraId="47B98C3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Satellite Access</w:t>
      </w:r>
      <w:r>
        <w:tab/>
        <w:t>4921</w:t>
      </w:r>
    </w:p>
    <w:p w14:paraId="3445B16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configured with the feature for enhanced requirements for Satellite Access</w:t>
      </w:r>
      <w:r>
        <w:tab/>
        <w:t>4926</w:t>
      </w:r>
    </w:p>
    <w:p w14:paraId="70B309C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Measurement Initiation Cell Reselection for Satellite Access</w:t>
      </w:r>
      <w:r>
        <w:tab/>
        <w:t>4931</w:t>
      </w:r>
    </w:p>
    <w:p w14:paraId="1F8A862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Location-based Measurement Initiation Cell Reselection for Satellite Access</w:t>
      </w:r>
      <w:r>
        <w:tab/>
        <w:t>4935</w:t>
      </w:r>
    </w:p>
    <w:p w14:paraId="2048AFC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Satellite Access</w:t>
      </w:r>
      <w:r>
        <w:tab/>
        <w:t>4939</w:t>
      </w:r>
    </w:p>
    <w:p w14:paraId="1F8C2E9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configured with the feature for enhanced requirements for Satellite Access</w:t>
      </w:r>
      <w:r>
        <w:tab/>
        <w:t>4944</w:t>
      </w:r>
    </w:p>
    <w:p w14:paraId="5FE3899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Measurement Initiation Cell Reselection for Satellite Access</w:t>
      </w:r>
      <w:r>
        <w:tab/>
        <w:t>4948</w:t>
      </w:r>
    </w:p>
    <w:p w14:paraId="3722CEB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Location-based Measurement Initiation Cell Reselection for Satellite Access</w:t>
      </w:r>
      <w:r>
        <w:tab/>
        <w:t>4953</w:t>
      </w:r>
    </w:p>
    <w:p w14:paraId="4D61CA7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low mobility relaxed measurement criterion for Satellite Access</w:t>
      </w:r>
      <w:r>
        <w:tab/>
        <w:t>4957</w:t>
      </w:r>
    </w:p>
    <w:p w14:paraId="3BA09AE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not-at-cell edge relaxed measurement criterion for Satellite Access</w:t>
      </w:r>
      <w:r>
        <w:tab/>
        <w:t>4963</w:t>
      </w:r>
    </w:p>
    <w:p w14:paraId="1B639D2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4969</w:t>
      </w:r>
    </w:p>
    <w:p w14:paraId="5790F06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SAN</w:t>
      </w:r>
      <w:r>
        <w:tab/>
        <w:t>4969</w:t>
      </w:r>
    </w:p>
    <w:p w14:paraId="6E6491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4969</w:t>
      </w:r>
    </w:p>
    <w:p w14:paraId="2322C77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handover</w:t>
      </w:r>
      <w:r>
        <w:tab/>
        <w:t>4969</w:t>
      </w:r>
    </w:p>
    <w:p w14:paraId="084BD35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conditional handover</w:t>
      </w:r>
      <w:r>
        <w:tab/>
        <w:t>4970</w:t>
      </w:r>
    </w:p>
    <w:p w14:paraId="5FF85F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for Satellite Access</w:t>
      </w:r>
      <w:r>
        <w:tab/>
        <w:t>4972</w:t>
      </w:r>
    </w:p>
    <w:p w14:paraId="5667B9E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for Satellite Access</w:t>
      </w:r>
      <w:r>
        <w:tab/>
        <w:t>4976</w:t>
      </w:r>
    </w:p>
    <w:p w14:paraId="6454B9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Conditional Handover for Satellite Access</w:t>
      </w:r>
      <w:r>
        <w:tab/>
        <w:t>4979</w:t>
      </w:r>
    </w:p>
    <w:p w14:paraId="216F6F7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Conditional Handover for NR Satellite Access</w:t>
      </w:r>
      <w:r>
        <w:tab/>
        <w:t>4987</w:t>
      </w:r>
    </w:p>
    <w:p w14:paraId="4B149C5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Distance-based Conditional Handover for Satellite Access</w:t>
      </w:r>
      <w:r>
        <w:tab/>
        <w:t>4994</w:t>
      </w:r>
    </w:p>
    <w:p w14:paraId="70BED3E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Distance-based Conditional Handover for Satellite Access</w:t>
      </w:r>
      <w:r>
        <w:tab/>
        <w:t>4998</w:t>
      </w:r>
    </w:p>
    <w:p w14:paraId="63D523E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SAN</w:t>
      </w:r>
      <w:r>
        <w:tab/>
        <w:t>5003</w:t>
      </w:r>
    </w:p>
    <w:p w14:paraId="02CE67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RRC Re-establishment for SAN</w:t>
      </w:r>
      <w:r>
        <w:tab/>
        <w:t>5003</w:t>
      </w:r>
    </w:p>
    <w:p w14:paraId="4363722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Re-establishment for Satellite Access</w:t>
      </w:r>
      <w:r>
        <w:tab/>
        <w:t>5003</w:t>
      </w:r>
    </w:p>
    <w:p w14:paraId="591F380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RRC Re-establishment for Satellite Access</w:t>
      </w:r>
      <w:r>
        <w:tab/>
        <w:t>5005</w:t>
      </w:r>
    </w:p>
    <w:p w14:paraId="1DB5710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FR1-FR1 RRC Re-establishment for Satellite Access</w:t>
      </w:r>
      <w:r>
        <w:tab/>
        <w:t>5009</w:t>
      </w:r>
    </w:p>
    <w:p w14:paraId="54BE2F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RACH-based Hard Satellite switching with re-synchronization for Satellite Access</w:t>
      </w:r>
      <w:r>
        <w:tab/>
        <w:t>5014</w:t>
      </w:r>
    </w:p>
    <w:p w14:paraId="1F3E7FE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Soft Satellite switching with re-synchronization for Satellite Access</w:t>
      </w:r>
      <w:r>
        <w:tab/>
        <w:t>5018</w:t>
      </w:r>
    </w:p>
    <w:p w14:paraId="3BBDCC9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Satellite Access</w:t>
      </w:r>
      <w:r>
        <w:tab/>
        <w:t>5023</w:t>
      </w:r>
    </w:p>
    <w:p w14:paraId="7B5E602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Satellite Access</w:t>
      </w:r>
      <w:r>
        <w:tab/>
        <w:t>5023</w:t>
      </w:r>
    </w:p>
    <w:p w14:paraId="6E9B5A7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5023</w:t>
      </w:r>
    </w:p>
    <w:p w14:paraId="58EB286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 for Satellite Access</w:t>
      </w:r>
      <w:r>
        <w:tab/>
        <w:t>5024</w:t>
      </w:r>
    </w:p>
    <w:p w14:paraId="5078E94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Satellite Access</w:t>
      </w:r>
      <w:r>
        <w:tab/>
        <w:t>5031</w:t>
      </w:r>
    </w:p>
    <w:p w14:paraId="499A33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5031</w:t>
      </w:r>
    </w:p>
    <w:p w14:paraId="3BA4F63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Timing Advance adjustment accuracy for Satellite Access</w:t>
      </w:r>
      <w:r>
        <w:tab/>
        <w:t>5031</w:t>
      </w:r>
    </w:p>
    <w:p w14:paraId="4285EE2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5036</w:t>
      </w:r>
    </w:p>
    <w:p w14:paraId="270D152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Satellite Access</w:t>
      </w:r>
      <w:r>
        <w:tab/>
        <w:t>5036</w:t>
      </w:r>
    </w:p>
    <w:p w14:paraId="3BF200C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5036</w:t>
      </w:r>
    </w:p>
    <w:p w14:paraId="4E14397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for Satellite Access</w:t>
      </w:r>
      <w:r>
        <w:tab/>
        <w:t>5037</w:t>
      </w:r>
    </w:p>
    <w:p w14:paraId="78EE6BE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Radio Link Monitoring for Satellite Access</w:t>
      </w:r>
      <w:r>
        <w:tab/>
        <w:t>5039</w:t>
      </w:r>
    </w:p>
    <w:p w14:paraId="6DADF0D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non-DRX mode for Satellite Access</w:t>
      </w:r>
      <w:r>
        <w:tab/>
        <w:t>5042</w:t>
      </w:r>
    </w:p>
    <w:p w14:paraId="44FDD21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non-DRX mode for Satellite Access</w:t>
      </w:r>
      <w:r>
        <w:tab/>
        <w:t>5047</w:t>
      </w:r>
    </w:p>
    <w:p w14:paraId="587239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DRX mode for Satellite Access</w:t>
      </w:r>
      <w:r>
        <w:tab/>
        <w:t>5054</w:t>
      </w:r>
    </w:p>
    <w:p w14:paraId="3121B3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DRX mode for Satellite Access</w:t>
      </w:r>
      <w:r>
        <w:tab/>
        <w:t>5060</w:t>
      </w:r>
    </w:p>
    <w:p w14:paraId="74EBC55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non-DRX mode for Satellite Access</w:t>
      </w:r>
      <w:r>
        <w:tab/>
        <w:t>5067</w:t>
      </w:r>
    </w:p>
    <w:p w14:paraId="13FE756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non-DRX mode for Satellite Access</w:t>
      </w:r>
      <w:r>
        <w:tab/>
        <w:t>5073</w:t>
      </w:r>
    </w:p>
    <w:p w14:paraId="23EB696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DRX mode for Satellite Access</w:t>
      </w:r>
      <w:r>
        <w:tab/>
        <w:t>5079</w:t>
      </w:r>
    </w:p>
    <w:p w14:paraId="193784F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DRX mode for Satellite Access</w:t>
      </w:r>
      <w:r>
        <w:tab/>
        <w:t>5084</w:t>
      </w:r>
    </w:p>
    <w:p w14:paraId="01F4A47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satellite access</w:t>
      </w:r>
      <w:r>
        <w:tab/>
        <w:t>5090</w:t>
      </w:r>
    </w:p>
    <w:p w14:paraId="21562D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14.4.2.00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5090</w:t>
      </w:r>
    </w:p>
    <w:p w14:paraId="021EE05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5091</w:t>
      </w:r>
    </w:p>
    <w:p w14:paraId="7590E06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SSB based beam failure detection</w:t>
      </w:r>
      <w:r>
        <w:tab/>
        <w:t>5091</w:t>
      </w:r>
    </w:p>
    <w:p w14:paraId="51FD29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beam failure detection</w:t>
      </w:r>
      <w:r>
        <w:tab/>
        <w:t>5092</w:t>
      </w:r>
    </w:p>
    <w:p w14:paraId="781CEF0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beam failure detection</w:t>
      </w:r>
      <w:r>
        <w:tab/>
        <w:t>5093</w:t>
      </w:r>
    </w:p>
    <w:p w14:paraId="0909C8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beam failure detection</w:t>
      </w:r>
      <w:r>
        <w:tab/>
        <w:t>5094</w:t>
      </w:r>
    </w:p>
    <w:p w14:paraId="576E756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requirement for L1 indication</w:t>
      </w:r>
      <w:r>
        <w:tab/>
        <w:t>5095</w:t>
      </w:r>
    </w:p>
    <w:p w14:paraId="439BD96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SSB based candidate beam detection</w:t>
      </w:r>
      <w:r>
        <w:tab/>
        <w:t>5095</w:t>
      </w:r>
    </w:p>
    <w:p w14:paraId="4CF0E39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candidate beam detection</w:t>
      </w:r>
      <w:r>
        <w:tab/>
        <w:t>5096</w:t>
      </w:r>
    </w:p>
    <w:p w14:paraId="5059070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candidate beam detection</w:t>
      </w:r>
      <w:r>
        <w:tab/>
        <w:t>5097</w:t>
      </w:r>
    </w:p>
    <w:p w14:paraId="026E8CB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candidate beam detection</w:t>
      </w:r>
      <w:r>
        <w:tab/>
        <w:t>5098</w:t>
      </w:r>
    </w:p>
    <w:p w14:paraId="661898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Beam Failure Detection and Link Recovery Test for PCell configured with SSB-based BFD and LR in non-DRX mode for Satellite Access</w:t>
      </w:r>
      <w:r>
        <w:tab/>
        <w:t>5098</w:t>
      </w:r>
    </w:p>
    <w:p w14:paraId="58B1828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Beam Failure Detection and Link Recovery Test for PCell configured with SSB-based BFD and LR in DRX mode for Satellite Access</w:t>
      </w:r>
      <w:r>
        <w:tab/>
        <w:t>5107</w:t>
      </w:r>
    </w:p>
    <w:p w14:paraId="2CE8EEA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Beam Failure Detection and Link Recovery Test for PCell configured with CSI-RS-based BFD and LR in non-DRX mode for Satellite Access</w:t>
      </w:r>
      <w:r>
        <w:tab/>
        <w:t>5116</w:t>
      </w:r>
    </w:p>
    <w:p w14:paraId="7F192B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Beam Failure Detection and Link Recovery Test for PCell configured with CSI-RS-based BFD and LR in DRX mode for Satellite Access</w:t>
      </w:r>
      <w:r>
        <w:tab/>
        <w:t>5124</w:t>
      </w:r>
    </w:p>
    <w:p w14:paraId="03B33AB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for SAN</w:t>
      </w:r>
      <w:r>
        <w:tab/>
        <w:t>5133</w:t>
      </w:r>
    </w:p>
    <w:p w14:paraId="0DE011B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5133</w:t>
      </w:r>
    </w:p>
    <w:p w14:paraId="68154D4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5133</w:t>
      </w:r>
    </w:p>
    <w:p w14:paraId="1442CA4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for Satellite Access</w:t>
      </w:r>
      <w:r>
        <w:tab/>
        <w:t>5134</w:t>
      </w:r>
    </w:p>
    <w:p w14:paraId="6155E63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5143</w:t>
      </w:r>
    </w:p>
    <w:p w14:paraId="376CEA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5143</w:t>
      </w:r>
    </w:p>
    <w:p w14:paraId="685BBF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with non-DRX for Satellite Access</w:t>
      </w:r>
      <w:r>
        <w:tab/>
        <w:t>5143</w:t>
      </w:r>
    </w:p>
    <w:p w14:paraId="22BD36C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for SAN</w:t>
      </w:r>
      <w:r>
        <w:tab/>
        <w:t>5149</w:t>
      </w:r>
    </w:p>
    <w:p w14:paraId="4FEA6C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5149</w:t>
      </w:r>
    </w:p>
    <w:p w14:paraId="6F53EA7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Satellite Access</w:t>
      </w:r>
      <w:r>
        <w:tab/>
        <w:t>5150</w:t>
      </w:r>
    </w:p>
    <w:p w14:paraId="0155BCE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5154</w:t>
      </w:r>
    </w:p>
    <w:p w14:paraId="513BD6A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SAN</w:t>
      </w:r>
      <w:r>
        <w:tab/>
        <w:t>5154</w:t>
      </w:r>
    </w:p>
    <w:p w14:paraId="7FA7D45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5154</w:t>
      </w:r>
    </w:p>
    <w:p w14:paraId="6489C79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without measurement gaps</w:t>
      </w:r>
      <w:r>
        <w:tab/>
        <w:t>5155</w:t>
      </w:r>
    </w:p>
    <w:p w14:paraId="14BB293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 measurement gaps</w:t>
      </w:r>
      <w:r>
        <w:tab/>
        <w:t>5158</w:t>
      </w:r>
    </w:p>
    <w:p w14:paraId="6B2863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</w:t>
      </w:r>
      <w:r w:rsidRPr="00CA4371">
        <w:rPr>
          <w:rFonts w:cs="Arial"/>
        </w:rPr>
        <w:t>FR1 Event-triggered reporting tests without gap under non-DRX for NR satellite access</w:t>
      </w:r>
      <w:r>
        <w:tab/>
        <w:t>5160</w:t>
      </w:r>
    </w:p>
    <w:p w14:paraId="07817E7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 triggered reporting tests without gap under DRX </w:t>
      </w:r>
      <w:r w:rsidRPr="00CA4371">
        <w:rPr>
          <w:rFonts w:cs="Arial"/>
        </w:rPr>
        <w:t>for NR satellite access</w:t>
      </w:r>
      <w:r>
        <w:tab/>
        <w:t>5163</w:t>
      </w:r>
    </w:p>
    <w:p w14:paraId="0DDC35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FDD PCell with SSB index reading for NR satellite access</w:t>
      </w:r>
      <w:r>
        <w:tab/>
        <w:t>5167</w:t>
      </w:r>
    </w:p>
    <w:p w14:paraId="53FA6CE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5171</w:t>
      </w:r>
    </w:p>
    <w:p w14:paraId="4931307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5175</w:t>
      </w:r>
    </w:p>
    <w:p w14:paraId="7F1C13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5181</w:t>
      </w:r>
    </w:p>
    <w:p w14:paraId="7336344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SAN</w:t>
      </w:r>
      <w:r>
        <w:tab/>
        <w:t>5185</w:t>
      </w:r>
    </w:p>
    <w:p w14:paraId="017F9FD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5185</w:t>
      </w:r>
    </w:p>
    <w:p w14:paraId="1824E40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5189</w:t>
      </w:r>
    </w:p>
    <w:p w14:paraId="5A4D05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5195</w:t>
      </w:r>
    </w:p>
    <w:p w14:paraId="57DFFCC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5201</w:t>
      </w:r>
    </w:p>
    <w:p w14:paraId="46F22E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5207</w:t>
      </w:r>
    </w:p>
    <w:p w14:paraId="53E0397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5213</w:t>
      </w:r>
    </w:p>
    <w:p w14:paraId="5C08B09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5213</w:t>
      </w:r>
    </w:p>
    <w:p w14:paraId="546C6D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without gap under non-DRX for Satellite Access</w:t>
      </w:r>
      <w:r>
        <w:tab/>
        <w:t>5219</w:t>
      </w:r>
    </w:p>
    <w:p w14:paraId="5EC2C0D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without gap under DRX for Satellite Access</w:t>
      </w:r>
      <w:r>
        <w:tab/>
        <w:t>5222</w:t>
      </w:r>
    </w:p>
    <w:p w14:paraId="706DEA5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SAN</w:t>
      </w:r>
      <w:r>
        <w:tab/>
        <w:t>5227</w:t>
      </w:r>
    </w:p>
    <w:p w14:paraId="43C35EA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5227</w:t>
      </w:r>
    </w:p>
    <w:p w14:paraId="3912E0B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SSB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5227</w:t>
      </w:r>
    </w:p>
    <w:p w14:paraId="2444BC1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CSI-RS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5228</w:t>
      </w:r>
    </w:p>
    <w:p w14:paraId="7BF02A0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not used for Satellite Access</w:t>
      </w:r>
      <w:r>
        <w:tab/>
        <w:t>5230</w:t>
      </w:r>
    </w:p>
    <w:p w14:paraId="478A05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used for Satellite Access</w:t>
      </w:r>
      <w:r>
        <w:tab/>
        <w:t>5234</w:t>
      </w:r>
    </w:p>
    <w:p w14:paraId="1512EA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measurement when DRX is not used for Satellite Access</w:t>
      </w:r>
      <w:r>
        <w:tab/>
        <w:t>5237</w:t>
      </w:r>
    </w:p>
    <w:p w14:paraId="11C8BA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measurement when DRX is used for Satellite Access</w:t>
      </w:r>
      <w:r>
        <w:tab/>
        <w:t>5241</w:t>
      </w:r>
    </w:p>
    <w:p w14:paraId="5CA7FD18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5244</w:t>
      </w:r>
    </w:p>
    <w:p w14:paraId="33A562D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SAN</w:t>
      </w:r>
      <w:r>
        <w:tab/>
        <w:t>5244</w:t>
      </w:r>
    </w:p>
    <w:p w14:paraId="6ACD22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5244</w:t>
      </w:r>
    </w:p>
    <w:p w14:paraId="5AA1228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5244</w:t>
      </w:r>
    </w:p>
    <w:p w14:paraId="72B7213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5245</w:t>
      </w:r>
    </w:p>
    <w:p w14:paraId="7681F1F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5245</w:t>
      </w:r>
    </w:p>
    <w:p w14:paraId="722CEA3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 for FR1 SAN</w:t>
      </w:r>
      <w:r>
        <w:tab/>
        <w:t>5246</w:t>
      </w:r>
    </w:p>
    <w:p w14:paraId="402358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measurement accuracy for Satellite Access</w:t>
      </w:r>
      <w:r>
        <w:tab/>
        <w:t>5247</w:t>
      </w:r>
    </w:p>
    <w:p w14:paraId="2703B9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measurement accuracy for Satellite Access</w:t>
      </w:r>
      <w:r>
        <w:tab/>
        <w:t>5251</w:t>
      </w:r>
    </w:p>
    <w:p w14:paraId="54E283B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 for SAN</w:t>
      </w:r>
      <w:r>
        <w:tab/>
        <w:t>5256</w:t>
      </w:r>
    </w:p>
    <w:p w14:paraId="10E454C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5256</w:t>
      </w:r>
    </w:p>
    <w:p w14:paraId="229456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5256</w:t>
      </w:r>
    </w:p>
    <w:p w14:paraId="2FC031F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5257</w:t>
      </w:r>
    </w:p>
    <w:p w14:paraId="7B4A016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SS-RSRQ measurement accuracy requirements for FR1 SAN</w:t>
      </w:r>
      <w:r>
        <w:tab/>
        <w:t>5257</w:t>
      </w:r>
    </w:p>
    <w:p w14:paraId="6124FED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 for Satellite Access</w:t>
      </w:r>
      <w:r>
        <w:tab/>
        <w:t>5258</w:t>
      </w:r>
    </w:p>
    <w:p w14:paraId="6350AA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measurement accuracy for Satellite Access</w:t>
      </w:r>
      <w:r>
        <w:tab/>
        <w:t>5263</w:t>
      </w:r>
    </w:p>
    <w:p w14:paraId="28B79B5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Requirements for SAN</w:t>
      </w:r>
      <w:r>
        <w:tab/>
        <w:t>5267</w:t>
      </w:r>
    </w:p>
    <w:p w14:paraId="26CEC4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5267</w:t>
      </w:r>
    </w:p>
    <w:p w14:paraId="65534EE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accuracy requirements in FR1</w:t>
      </w:r>
      <w:r>
        <w:tab/>
        <w:t>5267</w:t>
      </w:r>
    </w:p>
    <w:p w14:paraId="48081AE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accuracy requirements in FR1</w:t>
      </w:r>
      <w:r>
        <w:tab/>
        <w:t>5268</w:t>
      </w:r>
    </w:p>
    <w:p w14:paraId="79FC5E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for Satellite Access</w:t>
      </w:r>
      <w:r>
        <w:tab/>
        <w:t>5269</w:t>
      </w:r>
    </w:p>
    <w:p w14:paraId="61B55A1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Measurement Accuracy for Satellite Access</w:t>
      </w:r>
      <w:r>
        <w:tab/>
        <w:t>5274</w:t>
      </w:r>
    </w:p>
    <w:p w14:paraId="054DB5F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Beam Reporting Measurement Requirements for SAN</w:t>
      </w:r>
      <w:r>
        <w:tab/>
        <w:t>5279</w:t>
      </w:r>
    </w:p>
    <w:p w14:paraId="114A928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14.6.4.0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5279</w:t>
      </w:r>
    </w:p>
    <w:p w14:paraId="74E34D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SSB based L1-RSRP Reporting</w:t>
      </w:r>
      <w:r>
        <w:tab/>
        <w:t>5279</w:t>
      </w:r>
    </w:p>
    <w:p w14:paraId="4F223F1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CSI-RS based L1-RSRP Reporting</w:t>
      </w:r>
      <w:r>
        <w:tab/>
        <w:t>5281</w:t>
      </w:r>
    </w:p>
    <w:p w14:paraId="6FDBF3C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Accuracy for Satellite Access</w:t>
      </w:r>
      <w:r>
        <w:tab/>
        <w:t>5282</w:t>
      </w:r>
    </w:p>
    <w:p w14:paraId="64250F7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Accuracy for Satellite Access</w:t>
      </w:r>
      <w:r>
        <w:tab/>
        <w:t>5287</w:t>
      </w:r>
    </w:p>
    <w:p w14:paraId="7CCFE661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FFS</w:t>
      </w:r>
      <w:r>
        <w:tab/>
        <w:t>5292</w:t>
      </w:r>
    </w:p>
    <w:p w14:paraId="4EC60B6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in FR1 for RedCap</w:t>
      </w:r>
      <w:r>
        <w:tab/>
        <w:t>5294</w:t>
      </w:r>
    </w:p>
    <w:p w14:paraId="1EAF50B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5294</w:t>
      </w:r>
    </w:p>
    <w:p w14:paraId="46B788F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5294</w:t>
      </w:r>
    </w:p>
    <w:p w14:paraId="0A0D5BF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5294</w:t>
      </w:r>
    </w:p>
    <w:p w14:paraId="3D8D16F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5294</w:t>
      </w:r>
    </w:p>
    <w:p w14:paraId="68B63F6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5294</w:t>
      </w:r>
    </w:p>
    <w:p w14:paraId="32ABCF3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5296</w:t>
      </w:r>
    </w:p>
    <w:p w14:paraId="0439B85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5300</w:t>
      </w:r>
    </w:p>
    <w:p w14:paraId="3562AEE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5303</w:t>
      </w:r>
    </w:p>
    <w:p w14:paraId="25DC11E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1 Rx UE</w:t>
      </w:r>
      <w:r>
        <w:tab/>
        <w:t>5306</w:t>
      </w:r>
    </w:p>
    <w:p w14:paraId="06A7CA2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2 Rx UE</w:t>
      </w:r>
      <w:r>
        <w:tab/>
        <w:t>5314</w:t>
      </w:r>
    </w:p>
    <w:p w14:paraId="6E02D79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1 Rx UE</w:t>
      </w:r>
      <w:r>
        <w:tab/>
        <w:t>5319</w:t>
      </w:r>
    </w:p>
    <w:p w14:paraId="7E168AA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2 Rx UE</w:t>
      </w:r>
      <w:r>
        <w:tab/>
        <w:t>5324</w:t>
      </w:r>
    </w:p>
    <w:p w14:paraId="41D158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1 Rx UE</w:t>
      </w:r>
      <w:r>
        <w:tab/>
        <w:t>5328</w:t>
      </w:r>
    </w:p>
    <w:p w14:paraId="173FAC4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2 Rx UE</w:t>
      </w:r>
      <w:r>
        <w:tab/>
        <w:t>5336</w:t>
      </w:r>
    </w:p>
    <w:p w14:paraId="00C13EC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1 Rx UE</w:t>
      </w:r>
      <w:r>
        <w:tab/>
        <w:t>5342</w:t>
      </w:r>
    </w:p>
    <w:p w14:paraId="1092B6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2 Rx UE</w:t>
      </w:r>
      <w:r>
        <w:tab/>
        <w:t>5350</w:t>
      </w:r>
    </w:p>
    <w:p w14:paraId="6762F02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5358</w:t>
      </w:r>
    </w:p>
    <w:p w14:paraId="59A3E26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5358</w:t>
      </w:r>
    </w:p>
    <w:p w14:paraId="7F3207B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1 Rx</w:t>
      </w:r>
      <w:r>
        <w:tab/>
        <w:t>5358</w:t>
      </w:r>
    </w:p>
    <w:p w14:paraId="3D5F30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2 Rx</w:t>
      </w:r>
      <w:r>
        <w:tab/>
        <w:t>5360</w:t>
      </w:r>
    </w:p>
    <w:p w14:paraId="07DF23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</w:t>
      </w:r>
      <w:r>
        <w:tab/>
        <w:t>5360</w:t>
      </w:r>
    </w:p>
    <w:p w14:paraId="166C48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1</w:t>
      </w:r>
      <w:r w:rsidRPr="00CA4371">
        <w:rPr>
          <w:rFonts w:eastAsia="SimSun"/>
          <w:lang w:val="en-US" w:eastAsia="zh-CN"/>
        </w:rPr>
        <w:t xml:space="preserve"> </w:t>
      </w:r>
      <w:r>
        <w:t>Rx UE</w:t>
      </w:r>
      <w:r>
        <w:tab/>
        <w:t>5362</w:t>
      </w:r>
    </w:p>
    <w:p w14:paraId="5332EE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2 Rx UE</w:t>
      </w:r>
      <w:r>
        <w:tab/>
        <w:t>5368</w:t>
      </w:r>
    </w:p>
    <w:p w14:paraId="63F14C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1 Rx UE</w:t>
      </w:r>
      <w:r>
        <w:tab/>
        <w:t>5372</w:t>
      </w:r>
    </w:p>
    <w:p w14:paraId="3B21C4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2 Rx UE</w:t>
      </w:r>
      <w:r>
        <w:tab/>
        <w:t>5378</w:t>
      </w:r>
    </w:p>
    <w:p w14:paraId="196CA0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1 Rx UE</w:t>
      </w:r>
      <w:r>
        <w:tab/>
        <w:t>5382</w:t>
      </w:r>
    </w:p>
    <w:p w14:paraId="7766F7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2 Rx UE</w:t>
      </w:r>
      <w:r>
        <w:tab/>
        <w:t>5388</w:t>
      </w:r>
    </w:p>
    <w:p w14:paraId="442AE05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5392</w:t>
      </w:r>
    </w:p>
    <w:p w14:paraId="3BEDB55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5392</w:t>
      </w:r>
    </w:p>
    <w:p w14:paraId="295279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5392</w:t>
      </w:r>
    </w:p>
    <w:p w14:paraId="5C0C653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5392</w:t>
      </w:r>
    </w:p>
    <w:p w14:paraId="6292D1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1</w:t>
      </w:r>
      <w:r w:rsidRPr="00CA4371">
        <w:rPr>
          <w:rFonts w:eastAsia="SimSun"/>
          <w:lang w:val="en-US" w:eastAsia="zh-CN"/>
        </w:rPr>
        <w:t xml:space="preserve"> </w:t>
      </w:r>
      <w:r>
        <w:t>Rx UE</w:t>
      </w:r>
      <w:r>
        <w:tab/>
        <w:t>5394</w:t>
      </w:r>
    </w:p>
    <w:p w14:paraId="3569FDA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2</w:t>
      </w:r>
      <w:r w:rsidRPr="00CA4371">
        <w:rPr>
          <w:rFonts w:eastAsia="SimSun"/>
          <w:lang w:val="en-US" w:eastAsia="zh-CN"/>
        </w:rPr>
        <w:t xml:space="preserve"> </w:t>
      </w:r>
      <w:r>
        <w:t>Rx UE</w:t>
      </w:r>
      <w:r>
        <w:tab/>
        <w:t>5398</w:t>
      </w:r>
    </w:p>
    <w:p w14:paraId="3E345F5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5401</w:t>
      </w:r>
    </w:p>
    <w:p w14:paraId="7A3A292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5401</w:t>
      </w:r>
    </w:p>
    <w:p w14:paraId="24499EE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5401</w:t>
      </w:r>
    </w:p>
    <w:p w14:paraId="3760CBD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E-UTRAN handover</w:t>
      </w:r>
      <w:r>
        <w:tab/>
        <w:t>5401</w:t>
      </w:r>
    </w:p>
    <w:p w14:paraId="177805F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5401</w:t>
      </w:r>
    </w:p>
    <w:p w14:paraId="7289A3E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Malgun Gothic"/>
        </w:rPr>
        <w:t>NR SA FR1 handover with known target cell for 1 Rx UE</w:t>
      </w:r>
      <w:r>
        <w:tab/>
        <w:t>5402</w:t>
      </w:r>
    </w:p>
    <w:p w14:paraId="2562BB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Malgun Gothic"/>
        </w:rPr>
        <w:t>NR SA FR1 handover with known target cell for 2 Rx UE</w:t>
      </w:r>
      <w:r>
        <w:tab/>
        <w:t>5405</w:t>
      </w:r>
    </w:p>
    <w:p w14:paraId="57AFAB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 for 1 Rx UE</w:t>
      </w:r>
      <w:r>
        <w:tab/>
        <w:t>5409</w:t>
      </w:r>
    </w:p>
    <w:p w14:paraId="094137A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 w:cs="Malgun Gothic"/>
        </w:rPr>
        <w:t>NR SA FR1 handover with unknown target cell for 2 Rx UE</w:t>
      </w:r>
      <w:r>
        <w:tab/>
        <w:t>5415</w:t>
      </w:r>
    </w:p>
    <w:p w14:paraId="26011B7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 w:cs="Malgun Gothic"/>
        </w:rPr>
        <w:t>NR SA FR1-FR1 handover with unknown target cell for 1 Rx UE</w:t>
      </w:r>
      <w:r>
        <w:tab/>
        <w:t>5420</w:t>
      </w:r>
    </w:p>
    <w:p w14:paraId="1388AD7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Malgun Gothic"/>
        </w:rPr>
        <w:t>NR SA FR1-FR1 handover with unknown target cell for 2 Rx UE</w:t>
      </w:r>
      <w:r>
        <w:tab/>
        <w:t>5426</w:t>
      </w:r>
    </w:p>
    <w:p w14:paraId="7D731E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A4371">
        <w:rPr>
          <w:rFonts w:cs="Malgun Gothic"/>
        </w:rPr>
        <w:t xml:space="preserve"> handover with known target cell for 1</w:t>
      </w:r>
      <w:r w:rsidRPr="00CA4371">
        <w:rPr>
          <w:rFonts w:eastAsia="SimSun" w:cs="Malgun Gothic"/>
          <w:lang w:val="en-US" w:eastAsia="zh-CN"/>
        </w:rPr>
        <w:t xml:space="preserve"> </w:t>
      </w:r>
      <w:r w:rsidRPr="00CA4371">
        <w:rPr>
          <w:rFonts w:cs="Malgun Gothic"/>
        </w:rPr>
        <w:t>Rx UE</w:t>
      </w:r>
      <w:r>
        <w:tab/>
        <w:t>5433</w:t>
      </w:r>
    </w:p>
    <w:p w14:paraId="4468A24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A4371">
        <w:rPr>
          <w:rFonts w:cs="Malgun Gothic"/>
        </w:rPr>
        <w:t xml:space="preserve"> handover with known target cell</w:t>
      </w:r>
      <w:r w:rsidRPr="00CA4371">
        <w:rPr>
          <w:rFonts w:eastAsia="SimSun" w:cs="Malgun Gothic"/>
          <w:lang w:val="en-US" w:eastAsia="zh-CN"/>
        </w:rPr>
        <w:t xml:space="preserve"> </w:t>
      </w:r>
      <w:r w:rsidRPr="00CA4371">
        <w:rPr>
          <w:rFonts w:cs="Malgun Gothic"/>
        </w:rPr>
        <w:t>for 2</w:t>
      </w:r>
      <w:r w:rsidRPr="00CA4371">
        <w:rPr>
          <w:rFonts w:eastAsia="SimSun" w:cs="Malgun Gothic"/>
          <w:lang w:val="en-US" w:eastAsia="zh-CN"/>
        </w:rPr>
        <w:t xml:space="preserve"> </w:t>
      </w:r>
      <w:r w:rsidRPr="00CA4371">
        <w:rPr>
          <w:rFonts w:cs="Malgun Gothic"/>
        </w:rPr>
        <w:t>Rx UE</w:t>
      </w:r>
      <w:r>
        <w:tab/>
        <w:t>5438</w:t>
      </w:r>
    </w:p>
    <w:p w14:paraId="7D27471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A4371">
        <w:rPr>
          <w:rFonts w:cs="Malgun Gothic"/>
        </w:rPr>
        <w:t xml:space="preserve"> handover with unknown target cell for 1 Rx UE</w:t>
      </w:r>
      <w:r>
        <w:tab/>
        <w:t>5443</w:t>
      </w:r>
    </w:p>
    <w:p w14:paraId="66DF963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A4371">
        <w:rPr>
          <w:rFonts w:cs="Malgun Gothic"/>
        </w:rPr>
        <w:t xml:space="preserve"> handover with unknown target cell for 2 Rx UE</w:t>
      </w:r>
      <w:r>
        <w:tab/>
        <w:t>5447</w:t>
      </w:r>
    </w:p>
    <w:p w14:paraId="2A91EFC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5451</w:t>
      </w:r>
    </w:p>
    <w:p w14:paraId="3BA8898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5451</w:t>
      </w:r>
    </w:p>
    <w:p w14:paraId="4BB19B0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5451</w:t>
      </w:r>
    </w:p>
    <w:p w14:paraId="7795F75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1 Rx UE</w:t>
      </w:r>
      <w:r>
        <w:tab/>
        <w:t>5451</w:t>
      </w:r>
    </w:p>
    <w:p w14:paraId="4F3FD37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2 Rx UE</w:t>
      </w:r>
      <w:r>
        <w:tab/>
        <w:t>5454</w:t>
      </w:r>
    </w:p>
    <w:p w14:paraId="5E9FB7D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FR1-FR1 RRC Re-establishment for 1 Rx UE</w:t>
      </w:r>
      <w:r>
        <w:tab/>
        <w:t>5457</w:t>
      </w:r>
    </w:p>
    <w:p w14:paraId="305BD35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RRC Re-establishment for 2 Rx UE</w:t>
      </w:r>
      <w:r>
        <w:tab/>
        <w:t>5460</w:t>
      </w:r>
    </w:p>
    <w:p w14:paraId="4DC7D1E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1 Rx UE without serving cell timing</w:t>
      </w:r>
      <w:r>
        <w:tab/>
        <w:t>5463</w:t>
      </w:r>
    </w:p>
    <w:p w14:paraId="05CD4DB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2 Rx UE without serving cell timing</w:t>
      </w:r>
      <w:r>
        <w:tab/>
        <w:t>5466</w:t>
      </w:r>
    </w:p>
    <w:p w14:paraId="302B06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5469</w:t>
      </w:r>
    </w:p>
    <w:p w14:paraId="7D94E14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5469</w:t>
      </w:r>
    </w:p>
    <w:p w14:paraId="5392C9C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1 Rx UE</w:t>
      </w:r>
      <w:r>
        <w:tab/>
        <w:t>5470</w:t>
      </w:r>
    </w:p>
    <w:p w14:paraId="41542D5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2 Rx UE</w:t>
      </w:r>
      <w:r>
        <w:tab/>
        <w:t>5473</w:t>
      </w:r>
    </w:p>
    <w:p w14:paraId="555D209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1 Rx UE</w:t>
      </w:r>
      <w:r>
        <w:tab/>
        <w:t>5476</w:t>
      </w:r>
    </w:p>
    <w:p w14:paraId="70B8894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2 Rx UE</w:t>
      </w:r>
      <w:r>
        <w:tab/>
        <w:t>5479</w:t>
      </w:r>
    </w:p>
    <w:p w14:paraId="7277B17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1 Rx UE</w:t>
      </w:r>
      <w:r>
        <w:tab/>
        <w:t>5482</w:t>
      </w:r>
    </w:p>
    <w:p w14:paraId="74DF736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2 Rx UE</w:t>
      </w:r>
      <w:r>
        <w:tab/>
        <w:t>5485</w:t>
      </w:r>
    </w:p>
    <w:p w14:paraId="3B5AFC2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1 RX UE</w:t>
      </w:r>
      <w:r>
        <w:tab/>
        <w:t>5488</w:t>
      </w:r>
    </w:p>
    <w:p w14:paraId="2C89286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2 RX UE</w:t>
      </w:r>
      <w:r>
        <w:tab/>
        <w:t>5491</w:t>
      </w:r>
    </w:p>
    <w:p w14:paraId="24DF0FD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5494</w:t>
      </w:r>
    </w:p>
    <w:p w14:paraId="1C70907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5494</w:t>
      </w:r>
    </w:p>
    <w:p w14:paraId="2561FBE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</w:t>
      </w:r>
      <w:r>
        <w:rPr>
          <w:lang w:eastAsia="sv-SE"/>
        </w:rPr>
        <w:t>RRC connection release with</w:t>
      </w:r>
      <w:r w:rsidRPr="00CA4371">
        <w:rPr>
          <w:rFonts w:eastAsia="SimSun"/>
          <w:lang w:val="en-US" w:eastAsia="zh-CN"/>
        </w:rPr>
        <w:t xml:space="preserve"> redirection</w:t>
      </w:r>
      <w:r>
        <w:t xml:space="preserve"> for 1 Rx UE</w:t>
      </w:r>
      <w:r>
        <w:tab/>
        <w:t>5494</w:t>
      </w:r>
    </w:p>
    <w:p w14:paraId="3B09468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</w:t>
      </w:r>
      <w:r w:rsidRPr="00CA4371">
        <w:rPr>
          <w:rFonts w:eastAsia="SimSun"/>
          <w:lang w:val="en-US" w:eastAsia="zh-CN"/>
        </w:rPr>
        <w:t>r</w:t>
      </w:r>
      <w:r>
        <w:t>edirection for 2 Rx UE</w:t>
      </w:r>
      <w:r>
        <w:tab/>
        <w:t>5498</w:t>
      </w:r>
    </w:p>
    <w:p w14:paraId="6DE4583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</w:t>
      </w:r>
      <w:r w:rsidRPr="00CA4371">
        <w:rPr>
          <w:rFonts w:eastAsia="SimSun"/>
          <w:lang w:val="en-US" w:eastAsia="zh-CN"/>
        </w:rPr>
        <w:t>r</w:t>
      </w:r>
      <w:r>
        <w:t>edirection for 1 Rx UE</w:t>
      </w:r>
      <w:r>
        <w:tab/>
        <w:t>5501</w:t>
      </w:r>
    </w:p>
    <w:p w14:paraId="6C18999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FR1 - E-UTRA </w:t>
      </w:r>
      <w:r>
        <w:rPr>
          <w:lang w:eastAsia="sv-SE"/>
        </w:rPr>
        <w:t>RRC connection release with</w:t>
      </w:r>
      <w:r w:rsidRPr="00CA4371">
        <w:rPr>
          <w:rFonts w:eastAsia="SimSun"/>
          <w:lang w:val="en-US" w:eastAsia="zh-CN"/>
        </w:rPr>
        <w:t xml:space="preserve"> r</w:t>
      </w:r>
      <w:r>
        <w:t>edirection</w:t>
      </w:r>
      <w:r w:rsidRPr="00CA4371">
        <w:rPr>
          <w:rFonts w:eastAsia="SimSun"/>
          <w:lang w:val="en-US" w:eastAsia="zh-CN"/>
        </w:rPr>
        <w:t xml:space="preserve"> </w:t>
      </w:r>
      <w:r>
        <w:t>for 2 Rx UE</w:t>
      </w:r>
      <w:r>
        <w:tab/>
        <w:t>5506</w:t>
      </w:r>
    </w:p>
    <w:p w14:paraId="06C8C91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5511</w:t>
      </w:r>
    </w:p>
    <w:p w14:paraId="5FD82B3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5511</w:t>
      </w:r>
    </w:p>
    <w:p w14:paraId="02FF848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5511</w:t>
      </w:r>
    </w:p>
    <w:p w14:paraId="1F8AE4F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</w:t>
      </w:r>
      <w:r w:rsidRPr="00CA4371">
        <w:rPr>
          <w:rFonts w:eastAsia="SimSun"/>
          <w:lang w:val="en-US" w:eastAsia="zh-CN"/>
        </w:rPr>
        <w:t xml:space="preserve"> accuracy</w:t>
      </w:r>
      <w:r>
        <w:t xml:space="preserve"> for 1</w:t>
      </w:r>
      <w:r w:rsidRPr="00CA4371">
        <w:rPr>
          <w:rFonts w:eastAsia="SimSun"/>
          <w:lang w:val="en-US" w:eastAsia="zh-CN"/>
        </w:rPr>
        <w:t xml:space="preserve"> </w:t>
      </w:r>
      <w:r>
        <w:t>Rx UE</w:t>
      </w:r>
      <w:r>
        <w:tab/>
        <w:t>5512</w:t>
      </w:r>
    </w:p>
    <w:p w14:paraId="2E7E8FA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 accuracy for 2</w:t>
      </w:r>
      <w:r>
        <w:rPr>
          <w:lang w:eastAsia="ja-JP"/>
        </w:rPr>
        <w:t xml:space="preserve"> </w:t>
      </w:r>
      <w:r>
        <w:t>Rx UE</w:t>
      </w:r>
      <w:r>
        <w:tab/>
        <w:t>5515</w:t>
      </w:r>
    </w:p>
    <w:p w14:paraId="4858F14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16.4.2</w:t>
      </w:r>
      <w:r>
        <w:tab/>
        <w:t>5518</w:t>
      </w:r>
    </w:p>
    <w:p w14:paraId="172DDA5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Timing advance for RedCap</w:t>
      </w:r>
      <w:r>
        <w:tab/>
        <w:t>5518</w:t>
      </w:r>
    </w:p>
    <w:p w14:paraId="551DD4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 w:cs="Arial"/>
        </w:rPr>
        <w:t>16.4.3.0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 w:cs="Arial"/>
        </w:rPr>
        <w:t>Minimum conformance requirement</w:t>
      </w:r>
      <w:r>
        <w:tab/>
        <w:t>5518</w:t>
      </w:r>
    </w:p>
    <w:p w14:paraId="745C18F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 w:cs="Arial"/>
        </w:rPr>
        <w:t>16.4.3.1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 w:cs="Arial"/>
        </w:rPr>
        <w:t>NR SA FR1 timing advance adjustment accuracy for 1 Rx UE</w:t>
      </w:r>
      <w:r>
        <w:tab/>
        <w:t>5518</w:t>
      </w:r>
    </w:p>
    <w:p w14:paraId="0C3772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timing advance adjustment accuracy for 2 Rx UE</w:t>
      </w:r>
      <w:r>
        <w:tab/>
        <w:t>5521</w:t>
      </w:r>
    </w:p>
    <w:p w14:paraId="463D35D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5524</w:t>
      </w:r>
    </w:p>
    <w:p w14:paraId="35463DA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5524</w:t>
      </w:r>
    </w:p>
    <w:p w14:paraId="62B75E3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requirements</w:t>
      </w:r>
      <w:r>
        <w:tab/>
        <w:t>5524</w:t>
      </w:r>
    </w:p>
    <w:p w14:paraId="2FA6798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5524</w:t>
      </w:r>
    </w:p>
    <w:p w14:paraId="20916BE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5528</w:t>
      </w:r>
    </w:p>
    <w:p w14:paraId="05E4CB9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5529</w:t>
      </w:r>
    </w:p>
    <w:p w14:paraId="3564324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Out-of-sync Test for FR1 PCell configured with SSB-based RLM RS in non-DRX mode for 1 Rx UE</w:t>
      </w:r>
      <w:r>
        <w:tab/>
        <w:t>5530</w:t>
      </w:r>
    </w:p>
    <w:p w14:paraId="5FEAC63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Out-of-sync Test for FR1 PCell configured with SSB-based RLM RS in non-DRX mode for 2 Rx UE</w:t>
      </w:r>
      <w:r>
        <w:tab/>
        <w:t>5535</w:t>
      </w:r>
    </w:p>
    <w:p w14:paraId="4CC3B4D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In-sync Test for FR1 PCell configured with SSB-based RLM RS in non-DRX mode for 1 Rx UE</w:t>
      </w:r>
      <w:r>
        <w:tab/>
        <w:t>5538</w:t>
      </w:r>
    </w:p>
    <w:p w14:paraId="0AFDEC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 w:cs="Arial"/>
        </w:rPr>
        <w:t>16.5.1.4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 w:cs="Arial"/>
        </w:rPr>
        <w:t>NR SA FR1 Radio Link Monitoring In-sync Test for FR1 PCell configured with SSB-based RLM RS in non-DRX mode for 2 Rx UE</w:t>
      </w:r>
      <w:r>
        <w:tab/>
        <w:t>5543</w:t>
      </w:r>
    </w:p>
    <w:p w14:paraId="4A74695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Out-of-sync Test for FR1 PCell configured with SSB-based RLM RS in DRX mode for 1 Rx UE</w:t>
      </w:r>
      <w:r>
        <w:tab/>
        <w:t>5547</w:t>
      </w:r>
    </w:p>
    <w:p w14:paraId="6EFA425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16.5.1.6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Out-of-sync Test for FR1 PCell configured with SSB-based RLM RS in DRX mode for 2 Rx UE</w:t>
      </w:r>
      <w:r>
        <w:tab/>
        <w:t>5552</w:t>
      </w:r>
    </w:p>
    <w:p w14:paraId="11D0CB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In-sync Test for FR1 PCell configured with SSB-based RLM RS in DRX mode for 1 Rx UE</w:t>
      </w:r>
      <w:r>
        <w:tab/>
        <w:t>5557</w:t>
      </w:r>
    </w:p>
    <w:p w14:paraId="120D15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In-sync Test for FR1 PCell configured with SSB-based RLM RS in DRX mode for 2 Rx UE</w:t>
      </w:r>
      <w:r>
        <w:tab/>
        <w:t>5562</w:t>
      </w:r>
    </w:p>
    <w:p w14:paraId="1B0F827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Radio Link Monitoring Out-of-sync Test for FR1 PCell configured with CSI-RS-based RLM in non-DRX mode for 1 Rx UE</w:t>
      </w:r>
      <w:r>
        <w:tab/>
        <w:t>5566</w:t>
      </w:r>
    </w:p>
    <w:p w14:paraId="3D0BCBE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non-DRX mode for 2 Rx UE</w:t>
      </w:r>
      <w:r>
        <w:tab/>
        <w:t>5569</w:t>
      </w:r>
    </w:p>
    <w:p w14:paraId="0899D5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Radio Link Monitoring In-sync Test for FR1 PCell configured with CSI-RS-based RLM in non-DRX mode for 1 Rx UE</w:t>
      </w:r>
      <w:r>
        <w:tab/>
        <w:t>5572</w:t>
      </w:r>
    </w:p>
    <w:p w14:paraId="109D8A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FR1 PCell configured with CSI-RS-based RLM in non-DRX mode for 2 Rx UE</w:t>
      </w:r>
      <w:r>
        <w:tab/>
        <w:t>5575</w:t>
      </w:r>
    </w:p>
    <w:p w14:paraId="06C9753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1 Rx UE</w:t>
      </w:r>
      <w:r>
        <w:tab/>
        <w:t>5579</w:t>
      </w:r>
    </w:p>
    <w:p w14:paraId="79A2E5F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2 Rx UE</w:t>
      </w:r>
      <w:r>
        <w:tab/>
        <w:t>5582</w:t>
      </w:r>
    </w:p>
    <w:p w14:paraId="795E3CC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Radio Link Monitoring In-sync Test for FR1 PCell configured with CSI-RS-based RLM in DRX mode for 1 Rx UE</w:t>
      </w:r>
      <w:r>
        <w:tab/>
        <w:t>5585</w:t>
      </w:r>
    </w:p>
    <w:p w14:paraId="2F4D9F2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Radio Link Monitoring In-sync Test for FR1 PCell configured with CSI-RS-based RLM in DRX mode for 2 Rx UE</w:t>
      </w:r>
      <w:r>
        <w:tab/>
        <w:t>5588</w:t>
      </w:r>
    </w:p>
    <w:p w14:paraId="4FDEF8A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5591</w:t>
      </w:r>
    </w:p>
    <w:p w14:paraId="37F4F61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requirements</w:t>
      </w:r>
      <w:r>
        <w:tab/>
        <w:t>5591</w:t>
      </w:r>
    </w:p>
    <w:p w14:paraId="4B9142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5591</w:t>
      </w:r>
    </w:p>
    <w:p w14:paraId="1EC204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CBD</w:t>
      </w:r>
      <w:r>
        <w:tab/>
        <w:t>5593</w:t>
      </w:r>
    </w:p>
    <w:p w14:paraId="14221AC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5595</w:t>
      </w:r>
    </w:p>
    <w:p w14:paraId="7B6AE7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1 Rx UE</w:t>
      </w:r>
      <w:r>
        <w:tab/>
        <w:t>5598</w:t>
      </w:r>
    </w:p>
    <w:p w14:paraId="4F3315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2 Rx UE</w:t>
      </w:r>
      <w:r>
        <w:tab/>
        <w:t>5602</w:t>
      </w:r>
    </w:p>
    <w:p w14:paraId="75BB184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CA4371">
        <w:rPr>
          <w:rFonts w:cs="Arial"/>
        </w:rPr>
        <w:t xml:space="preserve"> in DRX mode for 1 Rx UE</w:t>
      </w:r>
      <w:r>
        <w:tab/>
        <w:t>5607</w:t>
      </w:r>
    </w:p>
    <w:p w14:paraId="259FD2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CA4371">
        <w:rPr>
          <w:rFonts w:cs="Arial"/>
        </w:rPr>
        <w:t xml:space="preserve"> in DRX mode for 2 Rx UE</w:t>
      </w:r>
      <w:r>
        <w:tab/>
        <w:t>5613</w:t>
      </w:r>
    </w:p>
    <w:p w14:paraId="7F4E2B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non-DRX mode for 1 Rx UE</w:t>
      </w:r>
      <w:r>
        <w:tab/>
        <w:t>5618</w:t>
      </w:r>
    </w:p>
    <w:p w14:paraId="74E258A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Beam Failure Detection and Link Recovery Test for FR1 PCell configured with CSI-RS-based BFD and LR in non-DRX mode for 2 Rx UE</w:t>
      </w:r>
      <w:r>
        <w:tab/>
        <w:t>5623</w:t>
      </w:r>
    </w:p>
    <w:p w14:paraId="2A704F7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Beam Failure Detection and Link Recovery Test for FR1 PCell configured with CSI-RS-based BFD and LR in DRX mode for 1 Rx UE</w:t>
      </w:r>
      <w:r>
        <w:tab/>
        <w:t>5626</w:t>
      </w:r>
    </w:p>
    <w:p w14:paraId="31A6779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DRX mode for 2 Rx UE</w:t>
      </w:r>
      <w:r>
        <w:tab/>
        <w:t>5630</w:t>
      </w:r>
    </w:p>
    <w:p w14:paraId="5A473F3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5635</w:t>
      </w:r>
    </w:p>
    <w:p w14:paraId="7A4FF20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 for RedCap</w:t>
      </w:r>
      <w:r>
        <w:tab/>
        <w:t>5635</w:t>
      </w:r>
    </w:p>
    <w:p w14:paraId="6804A4F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5635</w:t>
      </w:r>
    </w:p>
    <w:p w14:paraId="153ABC2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1 Rx UE</w:t>
      </w:r>
      <w:r>
        <w:tab/>
        <w:t>5636</w:t>
      </w:r>
    </w:p>
    <w:p w14:paraId="0951052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2 Rx UE</w:t>
      </w:r>
      <w:r>
        <w:tab/>
        <w:t>5641</w:t>
      </w:r>
    </w:p>
    <w:p w14:paraId="043E781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5646</w:t>
      </w:r>
    </w:p>
    <w:p w14:paraId="6B92C2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5646</w:t>
      </w:r>
    </w:p>
    <w:p w14:paraId="782B84E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1 Rx UE</w:t>
      </w:r>
      <w:r>
        <w:tab/>
        <w:t>5647</w:t>
      </w:r>
    </w:p>
    <w:p w14:paraId="3896687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2 Rx UE</w:t>
      </w:r>
      <w:r>
        <w:tab/>
        <w:t>5652</w:t>
      </w:r>
    </w:p>
    <w:p w14:paraId="7D3248E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UE specific CBW change for RedCap</w:t>
      </w:r>
      <w:r>
        <w:tab/>
        <w:t>5657</w:t>
      </w:r>
    </w:p>
    <w:p w14:paraId="0D240EE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</w:t>
      </w:r>
      <w:r>
        <w:tab/>
        <w:t>5657</w:t>
      </w:r>
    </w:p>
    <w:p w14:paraId="3B5B878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UE specific CBW change</w:t>
      </w:r>
      <w:r>
        <w:tab/>
        <w:t>5657</w:t>
      </w:r>
    </w:p>
    <w:p w14:paraId="416A61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UE specific CBW change on PCell in non-DRX for 1 Rx UE</w:t>
      </w:r>
      <w:r>
        <w:tab/>
        <w:t>5658</w:t>
      </w:r>
    </w:p>
    <w:p w14:paraId="29365AE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2 Rx UE</w:t>
      </w:r>
      <w:r>
        <w:tab/>
        <w:t>5660</w:t>
      </w:r>
    </w:p>
    <w:p w14:paraId="25490AB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5662</w:t>
      </w:r>
    </w:p>
    <w:p w14:paraId="7E2C989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5663</w:t>
      </w:r>
    </w:p>
    <w:p w14:paraId="0FE6ED1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5663</w:t>
      </w:r>
    </w:p>
    <w:p w14:paraId="292163B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5663</w:t>
      </w:r>
    </w:p>
    <w:p w14:paraId="00FC3D3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5664</w:t>
      </w:r>
    </w:p>
    <w:p w14:paraId="67C4AAD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5666</w:t>
      </w:r>
    </w:p>
    <w:p w14:paraId="7ED9CCD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Event triggered reporting tests without gap under non-DRX for 1 Rx UE</w:t>
      </w:r>
      <w:r>
        <w:tab/>
        <w:t>5667</w:t>
      </w:r>
    </w:p>
    <w:p w14:paraId="04956E1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for 2 Rx UE</w:t>
      </w:r>
      <w:r>
        <w:tab/>
        <w:t>5673</w:t>
      </w:r>
    </w:p>
    <w:p w14:paraId="73AE25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1 Rx UE</w:t>
      </w:r>
      <w:r>
        <w:tab/>
        <w:t>5679</w:t>
      </w:r>
    </w:p>
    <w:p w14:paraId="7AF3C0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5681</w:t>
      </w:r>
    </w:p>
    <w:p w14:paraId="7433E3E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1 Rx UE</w:t>
      </w:r>
      <w:r>
        <w:tab/>
        <w:t>5684</w:t>
      </w:r>
    </w:p>
    <w:p w14:paraId="05BABEC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2 Rx UE</w:t>
      </w:r>
      <w:r>
        <w:tab/>
        <w:t>5687</w:t>
      </w:r>
    </w:p>
    <w:p w14:paraId="6836ACF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1 Rx UE</w:t>
      </w:r>
      <w:r>
        <w:tab/>
        <w:t>5690</w:t>
      </w:r>
    </w:p>
    <w:p w14:paraId="149763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2 Rx UE</w:t>
      </w:r>
      <w:r>
        <w:tab/>
        <w:t>5693</w:t>
      </w:r>
    </w:p>
    <w:p w14:paraId="0EBF5D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Event triggered reporting tests without gap under non-DRX with SSB index reading for 1 Rx UE</w:t>
      </w:r>
      <w:r>
        <w:tab/>
        <w:t>5696</w:t>
      </w:r>
    </w:p>
    <w:p w14:paraId="5E732D2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SSB index reading for 2 Rx UE</w:t>
      </w:r>
      <w:r>
        <w:tab/>
        <w:t>5702</w:t>
      </w:r>
    </w:p>
    <w:p w14:paraId="039709D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16.6.1.11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Event triggered reporting tests with per-UE gaps under non-DRX with SSB index reading for 1 Rx UE</w:t>
      </w:r>
      <w:r>
        <w:tab/>
        <w:t>5707</w:t>
      </w:r>
    </w:p>
    <w:p w14:paraId="5461D93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non-DRX with SSB index reading for 2 Rx UE</w:t>
      </w:r>
      <w:r>
        <w:tab/>
        <w:t>5710</w:t>
      </w:r>
    </w:p>
    <w:p w14:paraId="48D812B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5713</w:t>
      </w:r>
    </w:p>
    <w:p w14:paraId="2451CA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5713</w:t>
      </w:r>
    </w:p>
    <w:p w14:paraId="70DBCEE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event-triggered measurement with measurement gaps</w:t>
      </w:r>
      <w:r>
        <w:tab/>
        <w:t>5713</w:t>
      </w:r>
    </w:p>
    <w:p w14:paraId="3B9EA6F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inter-frequency event-triggered </w:t>
      </w:r>
      <w:r>
        <w:rPr>
          <w:lang w:eastAsia="zh-CN"/>
        </w:rPr>
        <w:t>measurements without measurement gaps</w:t>
      </w:r>
      <w:r>
        <w:tab/>
        <w:t>5715</w:t>
      </w:r>
    </w:p>
    <w:p w14:paraId="5077A9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for FR1 without SSB time index detection when DRX is used for 1 Rx UE</w:t>
      </w:r>
      <w:r>
        <w:tab/>
        <w:t>5718</w:t>
      </w:r>
    </w:p>
    <w:p w14:paraId="19AE323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without SSB time index detection when DRX is used for 2 Rx UE</w:t>
      </w:r>
      <w:r>
        <w:tab/>
        <w:t>5723</w:t>
      </w:r>
    </w:p>
    <w:p w14:paraId="4AC97A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without SSB time index detection when DRX is not used for 1 Rx UE</w:t>
      </w:r>
      <w:r>
        <w:tab/>
        <w:t>5729</w:t>
      </w:r>
    </w:p>
    <w:p w14:paraId="2E66457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without SSB time index detection when DRX is not used for 2 Rx UE</w:t>
      </w:r>
      <w:r>
        <w:tab/>
        <w:t>5734</w:t>
      </w:r>
    </w:p>
    <w:p w14:paraId="248326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with SSB time index detection when DRX is not used for 1 Rx UE</w:t>
      </w:r>
      <w:r>
        <w:tab/>
        <w:t>5738</w:t>
      </w:r>
    </w:p>
    <w:p w14:paraId="5661CD9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with SSB time index detection when DRX is not used for 2 Rx UE</w:t>
      </w:r>
      <w:r>
        <w:tab/>
        <w:t>5742</w:t>
      </w:r>
    </w:p>
    <w:p w14:paraId="0118DD5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with SSB time index detection when DRX is used for 1 Rx UE</w:t>
      </w:r>
      <w:r>
        <w:tab/>
        <w:t>5746</w:t>
      </w:r>
    </w:p>
    <w:p w14:paraId="31F12BE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with SSB time index detection when DRX is used for 2 Rx UE</w:t>
      </w:r>
      <w:r>
        <w:tab/>
        <w:t>5750</w:t>
      </w:r>
    </w:p>
    <w:p w14:paraId="0C2D0A3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with additional mandatory gap pattern for 1 Rx UE</w:t>
      </w:r>
      <w:r>
        <w:tab/>
        <w:t>5755</w:t>
      </w:r>
    </w:p>
    <w:p w14:paraId="36EDBD2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with additional mandatory gap pattern for 2 Rx UE</w:t>
      </w:r>
      <w:r>
        <w:tab/>
        <w:t>5761</w:t>
      </w:r>
    </w:p>
    <w:p w14:paraId="597E693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when DRX is used for 1 Rx UE</w:t>
      </w:r>
      <w:r>
        <w:tab/>
        <w:t>5766</w:t>
      </w:r>
    </w:p>
    <w:p w14:paraId="6196E4E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when DRX is used for 2 Rx UE</w:t>
      </w:r>
      <w:r>
        <w:tab/>
        <w:t>5771</w:t>
      </w:r>
    </w:p>
    <w:p w14:paraId="74D94DA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Inter-RAT </w:t>
      </w:r>
      <w:r>
        <w:t>measurements for RedCap</w:t>
      </w:r>
      <w:r>
        <w:tab/>
        <w:t>5776</w:t>
      </w:r>
    </w:p>
    <w:p w14:paraId="4F8526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5776</w:t>
      </w:r>
    </w:p>
    <w:p w14:paraId="420FFDD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5776</w:t>
      </w:r>
    </w:p>
    <w:p w14:paraId="7A8AA04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5779</w:t>
      </w:r>
    </w:p>
    <w:p w14:paraId="3334EA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- E-UTRA event-triggered reporting in non-DRX for 1 Rx UE</w:t>
      </w:r>
      <w:r>
        <w:tab/>
        <w:t>5782</w:t>
      </w:r>
    </w:p>
    <w:p w14:paraId="100823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- E-UTRA event-triggered reporting in non-DRX for 2 Rx UE</w:t>
      </w:r>
      <w:r>
        <w:tab/>
        <w:t>5788</w:t>
      </w:r>
    </w:p>
    <w:p w14:paraId="234C81B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- E-UTRA event-triggered reporting in DRX for 1 Rx UE</w:t>
      </w:r>
      <w:r>
        <w:tab/>
        <w:t>5793</w:t>
      </w:r>
    </w:p>
    <w:p w14:paraId="4918AD8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- E-UTRA event-triggered reporting in DRX for 2 Rx UE</w:t>
      </w:r>
      <w:r>
        <w:tab/>
        <w:t>5799</w:t>
      </w:r>
    </w:p>
    <w:p w14:paraId="52C61DC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5805</w:t>
      </w:r>
    </w:p>
    <w:p w14:paraId="1570962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5805</w:t>
      </w:r>
    </w:p>
    <w:p w14:paraId="1B3C7D7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5805</w:t>
      </w:r>
    </w:p>
    <w:p w14:paraId="7AA5A29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SSB based L1-RSRP measurement when DRX is not used for 1 Rx UE</w:t>
      </w:r>
      <w:r>
        <w:tab/>
        <w:t>5810</w:t>
      </w:r>
    </w:p>
    <w:p w14:paraId="3F5B06F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SSB based L1-RSRP measurement when DRX is not used for 2 Rx UE</w:t>
      </w:r>
      <w:r>
        <w:tab/>
        <w:t>5813</w:t>
      </w:r>
    </w:p>
    <w:p w14:paraId="2228289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SSB based L1-RSRP measurement when DRX is used for 1 Rx UE</w:t>
      </w:r>
      <w:r>
        <w:tab/>
        <w:t>5816</w:t>
      </w:r>
    </w:p>
    <w:p w14:paraId="79AA45C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SSB based L1-RSRP measurement when DRX is used for 2 Rx UE</w:t>
      </w:r>
      <w:r>
        <w:tab/>
        <w:t>5820</w:t>
      </w:r>
    </w:p>
    <w:p w14:paraId="1442E4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not used for 1 Rx UE</w:t>
      </w:r>
      <w:r>
        <w:tab/>
        <w:t>5823</w:t>
      </w:r>
    </w:p>
    <w:p w14:paraId="654848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CSI-RS based L1-RSRP measurement when DRX is not used for 2 Rx UE</w:t>
      </w:r>
      <w:r>
        <w:tab/>
        <w:t>5826</w:t>
      </w:r>
    </w:p>
    <w:p w14:paraId="211F9E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1 Rx UE</w:t>
      </w:r>
      <w:r>
        <w:tab/>
        <w:t>5829</w:t>
      </w:r>
    </w:p>
    <w:p w14:paraId="550D7D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2 Rx UE</w:t>
      </w:r>
      <w:r>
        <w:tab/>
        <w:t>5832</w:t>
      </w:r>
    </w:p>
    <w:p w14:paraId="0187654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5835</w:t>
      </w:r>
    </w:p>
    <w:p w14:paraId="42448D3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5835</w:t>
      </w:r>
    </w:p>
    <w:p w14:paraId="5AEB251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1 Rx UE</w:t>
      </w:r>
      <w:r>
        <w:tab/>
        <w:t>5835</w:t>
      </w:r>
    </w:p>
    <w:p w14:paraId="09FAD70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2 Rx UE</w:t>
      </w:r>
      <w:r>
        <w:tab/>
        <w:t>5836</w:t>
      </w:r>
    </w:p>
    <w:p w14:paraId="7718AC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E-UTRA cell with autonomous gaps</w:t>
      </w:r>
      <w:r>
        <w:tab/>
        <w:t>5837</w:t>
      </w:r>
    </w:p>
    <w:p w14:paraId="0893B7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CGI identification of NR neighbour cell for 1 Rx UE</w:t>
      </w:r>
      <w:r>
        <w:tab/>
        <w:t>5838</w:t>
      </w:r>
    </w:p>
    <w:p w14:paraId="25F013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CGI identification of NR neighbour cell for 2 Rx UE</w:t>
      </w:r>
      <w:r>
        <w:tab/>
        <w:t>5841</w:t>
      </w:r>
    </w:p>
    <w:p w14:paraId="062FE0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ja-JP"/>
        </w:rPr>
        <w:t xml:space="preserve"> </w:t>
      </w:r>
      <w:r w:rsidRPr="00CA4371">
        <w:rPr>
          <w:rFonts w:eastAsia="SimSun"/>
          <w:lang w:val="en-US" w:eastAsia="zh-CN"/>
        </w:rPr>
        <w:t>-</w:t>
      </w:r>
      <w:r>
        <w:t xml:space="preserve"> E-UTRA</w:t>
      </w:r>
      <w:r w:rsidRPr="00CA4371">
        <w:rPr>
          <w:rFonts w:eastAsia="SimSun"/>
          <w:lang w:val="en-US" w:eastAsia="zh-CN"/>
        </w:rPr>
        <w:t xml:space="preserve"> CGI</w:t>
      </w:r>
      <w:r>
        <w:t xml:space="preserve"> Identification of E-UTRA cell for 1 Rx UE</w:t>
      </w:r>
      <w:r>
        <w:tab/>
        <w:t>5844</w:t>
      </w:r>
    </w:p>
    <w:p w14:paraId="75C6D2C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CGI Identification of E-UTRA cell for 2 Rx UE</w:t>
      </w:r>
      <w:r>
        <w:tab/>
        <w:t>5852</w:t>
      </w:r>
    </w:p>
    <w:p w14:paraId="6791B7D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5857</w:t>
      </w:r>
    </w:p>
    <w:p w14:paraId="5C45D9B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5857</w:t>
      </w:r>
    </w:p>
    <w:p w14:paraId="7EBE26E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5857</w:t>
      </w:r>
    </w:p>
    <w:p w14:paraId="5FE8766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</w:t>
      </w:r>
      <w:r>
        <w:tab/>
        <w:t>5857</w:t>
      </w:r>
    </w:p>
    <w:p w14:paraId="7413A76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5858</w:t>
      </w:r>
    </w:p>
    <w:p w14:paraId="3109438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5859</w:t>
      </w:r>
    </w:p>
    <w:p w14:paraId="4B6F6AB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5860</w:t>
      </w:r>
    </w:p>
    <w:p w14:paraId="0C5E4A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5861</w:t>
      </w:r>
    </w:p>
    <w:p w14:paraId="186182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1 Rx UE</w:t>
      </w:r>
      <w:r>
        <w:tab/>
        <w:t>5861</w:t>
      </w:r>
    </w:p>
    <w:p w14:paraId="6FDAAF1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1 Rx UE</w:t>
      </w:r>
      <w:r>
        <w:tab/>
        <w:t>5867</w:t>
      </w:r>
    </w:p>
    <w:p w14:paraId="337D05D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</w:t>
      </w:r>
      <w:r>
        <w:rPr>
          <w:lang w:eastAsia="ja-JP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>
        <w:rPr>
          <w:lang w:eastAsia="ja-JP"/>
        </w:rPr>
        <w:t xml:space="preserve"> for 2 Rx UE</w:t>
      </w:r>
      <w:r>
        <w:tab/>
        <w:t>5869</w:t>
      </w:r>
    </w:p>
    <w:p w14:paraId="5E54D66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2 Rx UE</w:t>
      </w:r>
      <w:r>
        <w:tab/>
        <w:t>5869</w:t>
      </w:r>
    </w:p>
    <w:p w14:paraId="77B1FF1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2 Rx UE</w:t>
      </w:r>
      <w:r>
        <w:tab/>
        <w:t>5876</w:t>
      </w:r>
    </w:p>
    <w:p w14:paraId="0293EEC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1 Rx UE</w:t>
      </w:r>
      <w:r>
        <w:tab/>
        <w:t>5878</w:t>
      </w:r>
    </w:p>
    <w:p w14:paraId="003AE3B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CA4371">
        <w:rPr>
          <w:rFonts w:eastAsia="SimSun"/>
          <w:lang w:val="en-US" w:eastAsia="zh-CN"/>
        </w:rPr>
        <w:t>-FR1</w:t>
      </w:r>
      <w:r>
        <w:rPr>
          <w:lang w:eastAsia="sv-SE"/>
        </w:rPr>
        <w:t xml:space="preserve"> SS-RSRP absolute measurement accuracy for 1 Rx UE</w:t>
      </w:r>
      <w:r>
        <w:tab/>
        <w:t>5878</w:t>
      </w:r>
    </w:p>
    <w:p w14:paraId="6E3DA9A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CA4371">
        <w:rPr>
          <w:rFonts w:eastAsia="SimSun"/>
          <w:lang w:val="en-US" w:eastAsia="zh-CN"/>
        </w:rPr>
        <w:t>-FR1</w:t>
      </w:r>
      <w:r>
        <w:rPr>
          <w:lang w:eastAsia="sv-SE"/>
        </w:rPr>
        <w:t xml:space="preserve"> SS-RSRP relative measurement accuracy for 1 Rx UE</w:t>
      </w:r>
      <w:r>
        <w:tab/>
        <w:t>5885</w:t>
      </w:r>
    </w:p>
    <w:p w14:paraId="4EA2973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2 Rx UE</w:t>
      </w:r>
      <w:r>
        <w:tab/>
        <w:t>5887</w:t>
      </w:r>
    </w:p>
    <w:p w14:paraId="4E913A4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CA4371">
        <w:rPr>
          <w:rFonts w:eastAsia="SimSun"/>
          <w:lang w:val="en-US" w:eastAsia="zh-CN"/>
        </w:rPr>
        <w:t>-FR1</w:t>
      </w:r>
      <w:r>
        <w:rPr>
          <w:lang w:eastAsia="sv-SE"/>
        </w:rPr>
        <w:t xml:space="preserve"> SS-RSRP absolute measurement accuracy for 2 Rx UE</w:t>
      </w:r>
      <w:r>
        <w:tab/>
        <w:t>5887</w:t>
      </w:r>
    </w:p>
    <w:p w14:paraId="3474BEC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CA4371">
        <w:rPr>
          <w:rFonts w:eastAsia="SimSun"/>
          <w:lang w:val="en-US" w:eastAsia="zh-CN"/>
        </w:rPr>
        <w:t>-FR1</w:t>
      </w:r>
      <w:r>
        <w:rPr>
          <w:lang w:eastAsia="sv-SE"/>
        </w:rPr>
        <w:t xml:space="preserve"> SS-RSRP relative measurement accuracy for 2 Rx UE</w:t>
      </w:r>
      <w:r>
        <w:tab/>
        <w:t>5893</w:t>
      </w:r>
    </w:p>
    <w:p w14:paraId="7DC8D3F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5895</w:t>
      </w:r>
    </w:p>
    <w:p w14:paraId="1C781FC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5895</w:t>
      </w:r>
    </w:p>
    <w:p w14:paraId="476874C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5895</w:t>
      </w:r>
    </w:p>
    <w:p w14:paraId="0D55D64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absolute measurement accuracy requirements</w:t>
      </w:r>
      <w:r>
        <w:tab/>
        <w:t>5896</w:t>
      </w:r>
    </w:p>
    <w:p w14:paraId="310B558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relative measurement accuracy requirements</w:t>
      </w:r>
      <w:r>
        <w:tab/>
        <w:t>5896</w:t>
      </w:r>
    </w:p>
    <w:p w14:paraId="1ADC610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CA4371">
        <w:rPr>
          <w:rFonts w:eastAsia="SimSun"/>
          <w:lang w:val="en-US" w:eastAsia="zh-CN"/>
        </w:rPr>
        <w:t xml:space="preserve"> </w:t>
      </w:r>
      <w:r w:rsidRPr="00CA4371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1 Rx UE</w:t>
      </w:r>
      <w:r>
        <w:tab/>
        <w:t>5897</w:t>
      </w:r>
    </w:p>
    <w:p w14:paraId="138211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CA4371">
        <w:rPr>
          <w:rFonts w:eastAsia="SimSun"/>
          <w:lang w:val="en-US" w:eastAsia="zh-CN"/>
        </w:rPr>
        <w:t xml:space="preserve"> </w:t>
      </w:r>
      <w:r w:rsidRPr="00CA4371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2 Rx UE</w:t>
      </w:r>
      <w:r>
        <w:tab/>
        <w:t>5901</w:t>
      </w:r>
    </w:p>
    <w:p w14:paraId="7FEF90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5905</w:t>
      </w:r>
    </w:p>
    <w:p w14:paraId="248A161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FR1-FR1 SS-RSRQ absolute measurement </w:t>
      </w:r>
      <w:r>
        <w:rPr>
          <w:lang w:eastAsia="ja-JP"/>
        </w:rPr>
        <w:t xml:space="preserve">accuracy </w:t>
      </w:r>
      <w:r>
        <w:rPr>
          <w:lang w:eastAsia="sv-SE"/>
        </w:rPr>
        <w:t>for 1 Rx UE</w:t>
      </w:r>
      <w:r>
        <w:tab/>
        <w:t>5905</w:t>
      </w:r>
    </w:p>
    <w:p w14:paraId="607F581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for 1 Rx UE</w:t>
      </w:r>
      <w:r>
        <w:tab/>
        <w:t>5909</w:t>
      </w:r>
    </w:p>
    <w:p w14:paraId="106320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5911</w:t>
      </w:r>
    </w:p>
    <w:p w14:paraId="45CFA24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2 Rx UE</w:t>
      </w:r>
      <w:r>
        <w:tab/>
        <w:t>5911</w:t>
      </w:r>
    </w:p>
    <w:p w14:paraId="499238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5915</w:t>
      </w:r>
    </w:p>
    <w:p w14:paraId="099F4EA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5917</w:t>
      </w:r>
    </w:p>
    <w:p w14:paraId="3F98C24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5917</w:t>
      </w:r>
    </w:p>
    <w:p w14:paraId="6262937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5917</w:t>
      </w:r>
    </w:p>
    <w:p w14:paraId="7AC0C68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absolute measurement accuracy requirements</w:t>
      </w:r>
      <w:r>
        <w:tab/>
        <w:t>5918</w:t>
      </w:r>
    </w:p>
    <w:p w14:paraId="508CF1A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relative measurement accuracy requirements</w:t>
      </w:r>
      <w:r>
        <w:tab/>
        <w:t>5918</w:t>
      </w:r>
    </w:p>
    <w:p w14:paraId="4A1F47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CA4371">
        <w:rPr>
          <w:rFonts w:eastAsia="SimSun"/>
          <w:lang w:val="en-US" w:eastAsia="zh-CN"/>
        </w:rPr>
        <w:t>SINR</w:t>
      </w:r>
      <w:r>
        <w:rPr>
          <w:lang w:eastAsia="sv-SE"/>
        </w:rPr>
        <w:t xml:space="preserve"> </w:t>
      </w:r>
      <w:r w:rsidRPr="00CA4371">
        <w:rPr>
          <w:rFonts w:eastAsia="SimSun"/>
          <w:lang w:val="en-US" w:eastAsia="zh-CN"/>
        </w:rPr>
        <w:t xml:space="preserve">absolute </w:t>
      </w:r>
      <w:r>
        <w:rPr>
          <w:lang w:eastAsia="sv-SE"/>
        </w:rPr>
        <w:t>measurement accuracy for 1 Rx UE</w:t>
      </w:r>
      <w:r>
        <w:tab/>
        <w:t>5919</w:t>
      </w:r>
    </w:p>
    <w:p w14:paraId="2D0A675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CA4371">
        <w:rPr>
          <w:rFonts w:eastAsia="SimSun"/>
          <w:lang w:val="en-US" w:eastAsia="zh-CN"/>
        </w:rPr>
        <w:t>SINR</w:t>
      </w:r>
      <w:r>
        <w:rPr>
          <w:lang w:eastAsia="sv-SE"/>
        </w:rPr>
        <w:t xml:space="preserve"> </w:t>
      </w:r>
      <w:r w:rsidRPr="00CA4371">
        <w:rPr>
          <w:rFonts w:eastAsia="SimSun"/>
          <w:lang w:val="en-US" w:eastAsia="zh-CN"/>
        </w:rPr>
        <w:t xml:space="preserve">absolute </w:t>
      </w:r>
      <w:r>
        <w:rPr>
          <w:lang w:eastAsia="sv-SE"/>
        </w:rPr>
        <w:t>measurement accuracy for 2 Rx UE</w:t>
      </w:r>
      <w:r>
        <w:tab/>
        <w:t>5923</w:t>
      </w:r>
    </w:p>
    <w:p w14:paraId="032B354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5927</w:t>
      </w:r>
    </w:p>
    <w:p w14:paraId="2BA7688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SS-</w:t>
      </w:r>
      <w:r w:rsidRPr="00CA4371">
        <w:rPr>
          <w:rFonts w:eastAsia="SimSun"/>
          <w:lang w:val="en-US" w:eastAsia="zh-CN"/>
        </w:rPr>
        <w:t>SINR</w:t>
      </w:r>
      <w:r>
        <w:rPr>
          <w:lang w:eastAsia="sv-SE"/>
        </w:rPr>
        <w:t xml:space="preserve"> absolute measurement accuracy for 1 Rx UE</w:t>
      </w:r>
      <w:r>
        <w:tab/>
        <w:t>5927</w:t>
      </w:r>
    </w:p>
    <w:p w14:paraId="5062531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SS-</w:t>
      </w:r>
      <w:r w:rsidRPr="00CA4371">
        <w:rPr>
          <w:rFonts w:eastAsia="SimSun"/>
          <w:lang w:val="en-US" w:eastAsia="zh-CN"/>
        </w:rPr>
        <w:t xml:space="preserve">SINR </w:t>
      </w:r>
      <w:r>
        <w:rPr>
          <w:lang w:eastAsia="sv-SE"/>
        </w:rPr>
        <w:t>relative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5931</w:t>
      </w:r>
    </w:p>
    <w:p w14:paraId="671BA6B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2 Rx UE</w:t>
      </w:r>
      <w:r>
        <w:tab/>
        <w:t>5933</w:t>
      </w:r>
    </w:p>
    <w:p w14:paraId="2AD7041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</w:t>
      </w:r>
      <w:r w:rsidRPr="00CA4371">
        <w:rPr>
          <w:rFonts w:eastAsia="SimSun"/>
          <w:lang w:val="en-US" w:eastAsia="zh-CN"/>
        </w:rPr>
        <w:t xml:space="preserve">SINR </w:t>
      </w:r>
      <w:r>
        <w:rPr>
          <w:lang w:eastAsia="sv-SE"/>
        </w:rPr>
        <w:t>absolute measurement accuracy for 2 Rx UE</w:t>
      </w:r>
      <w:r>
        <w:tab/>
        <w:t>5933</w:t>
      </w:r>
    </w:p>
    <w:p w14:paraId="15C4786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SS-</w:t>
      </w:r>
      <w:r w:rsidRPr="00CA4371">
        <w:rPr>
          <w:rFonts w:eastAsia="SimSun"/>
          <w:lang w:val="en-US" w:eastAsia="zh-CN"/>
        </w:rPr>
        <w:t xml:space="preserve">SINR </w:t>
      </w:r>
      <w:r>
        <w:rPr>
          <w:lang w:eastAsia="sv-SE"/>
        </w:rPr>
        <w:t>relative measurement accuracy for 2 Rx UE</w:t>
      </w:r>
      <w:r>
        <w:tab/>
        <w:t>5937</w:t>
      </w:r>
    </w:p>
    <w:p w14:paraId="2D4C4BB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5938</w:t>
      </w:r>
    </w:p>
    <w:p w14:paraId="63021AE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5938</w:t>
      </w:r>
    </w:p>
    <w:p w14:paraId="62CDEA5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5939</w:t>
      </w:r>
    </w:p>
    <w:p w14:paraId="10A3620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5939</w:t>
      </w:r>
    </w:p>
    <w:p w14:paraId="66F43A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5940</w:t>
      </w:r>
    </w:p>
    <w:p w14:paraId="428559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1 Rx UE</w:t>
      </w:r>
      <w:r>
        <w:tab/>
        <w:t>5942</w:t>
      </w:r>
    </w:p>
    <w:p w14:paraId="10BA432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5942</w:t>
      </w:r>
    </w:p>
    <w:p w14:paraId="54AFE18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5947</w:t>
      </w:r>
    </w:p>
    <w:p w14:paraId="7A6CADA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2 Rx UE</w:t>
      </w:r>
      <w:r>
        <w:tab/>
        <w:t>5949</w:t>
      </w:r>
    </w:p>
    <w:p w14:paraId="364E817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5949</w:t>
      </w:r>
    </w:p>
    <w:p w14:paraId="7CC962B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5953</w:t>
      </w:r>
    </w:p>
    <w:p w14:paraId="54DCA79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1 Rx UE</w:t>
      </w:r>
      <w:r>
        <w:tab/>
        <w:t>5955</w:t>
      </w:r>
    </w:p>
    <w:p w14:paraId="30167D8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1 Rx UE</w:t>
      </w:r>
      <w:r>
        <w:tab/>
        <w:t>5955</w:t>
      </w:r>
    </w:p>
    <w:p w14:paraId="69D9D7C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1 Rx UE</w:t>
      </w:r>
      <w:r>
        <w:tab/>
        <w:t>5959</w:t>
      </w:r>
    </w:p>
    <w:p w14:paraId="653757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2 Rx UE</w:t>
      </w:r>
      <w:r>
        <w:tab/>
        <w:t>5961</w:t>
      </w:r>
    </w:p>
    <w:p w14:paraId="172435B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5961</w:t>
      </w:r>
    </w:p>
    <w:p w14:paraId="632DAF7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CSI-RS based L1-RSRP relative measurement </w:t>
      </w:r>
      <w:r>
        <w:rPr>
          <w:lang w:eastAsia="ja-JP"/>
        </w:rPr>
        <w:t>accuracy for</w:t>
      </w:r>
      <w:r>
        <w:rPr>
          <w:lang w:eastAsia="sv-SE"/>
        </w:rPr>
        <w:t xml:space="preserve"> 2 Rx UE</w:t>
      </w:r>
      <w:r>
        <w:tab/>
        <w:t>5965</w:t>
      </w:r>
    </w:p>
    <w:p w14:paraId="6AB1E12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5967</w:t>
      </w:r>
    </w:p>
    <w:p w14:paraId="45170B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5967</w:t>
      </w:r>
    </w:p>
    <w:p w14:paraId="2026DCE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5967</w:t>
      </w:r>
    </w:p>
    <w:p w14:paraId="0DF4B4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CA4371">
        <w:rPr>
          <w:rFonts w:eastAsia="SimSun"/>
          <w:lang w:val="en-US" w:eastAsia="zh-CN"/>
        </w:rPr>
        <w:t xml:space="preserve">RSRP </w:t>
      </w:r>
      <w:r>
        <w:rPr>
          <w:lang w:eastAsia="sv-SE"/>
        </w:rPr>
        <w:t>absolute</w:t>
      </w:r>
      <w:r w:rsidRPr="00CA4371">
        <w:rPr>
          <w:rFonts w:eastAsia="SimSun"/>
          <w:lang w:val="en-US" w:eastAsia="zh-CN"/>
        </w:rPr>
        <w:t xml:space="preserve"> m</w:t>
      </w:r>
      <w:r>
        <w:rPr>
          <w:lang w:eastAsia="sv-SE"/>
        </w:rPr>
        <w:t>easurement accuracy for 1 Rx UE</w:t>
      </w:r>
      <w:r>
        <w:tab/>
        <w:t>5968</w:t>
      </w:r>
    </w:p>
    <w:p w14:paraId="7FBA89C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CA4371">
        <w:rPr>
          <w:rFonts w:eastAsia="SimSun"/>
          <w:lang w:val="en-US" w:eastAsia="zh-CN"/>
        </w:rPr>
        <w:t xml:space="preserve">RSRP </w:t>
      </w:r>
      <w:r>
        <w:rPr>
          <w:lang w:eastAsia="sv-SE"/>
        </w:rPr>
        <w:t>absolute</w:t>
      </w:r>
      <w:r w:rsidRPr="00CA4371">
        <w:rPr>
          <w:rFonts w:eastAsia="SimSun"/>
          <w:lang w:val="en-US"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5972</w:t>
      </w:r>
    </w:p>
    <w:p w14:paraId="3244320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5976</w:t>
      </w:r>
    </w:p>
    <w:p w14:paraId="7D40A3F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5976</w:t>
      </w:r>
    </w:p>
    <w:p w14:paraId="33E0128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5976</w:t>
      </w:r>
    </w:p>
    <w:p w14:paraId="3632A0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CA4371">
        <w:rPr>
          <w:rFonts w:eastAsia="SimSun"/>
          <w:lang w:val="en-US" w:eastAsia="zh-CN"/>
        </w:rPr>
        <w:t xml:space="preserve">RSRQ </w:t>
      </w:r>
      <w:r>
        <w:rPr>
          <w:lang w:eastAsia="sv-SE"/>
        </w:rPr>
        <w:t>absolute</w:t>
      </w:r>
      <w:r w:rsidRPr="00CA4371">
        <w:rPr>
          <w:rFonts w:eastAsia="SimSun"/>
          <w:lang w:val="en-US" w:eastAsia="zh-CN"/>
        </w:rPr>
        <w:t xml:space="preserve"> m</w:t>
      </w:r>
      <w:r>
        <w:rPr>
          <w:lang w:eastAsia="sv-SE"/>
        </w:rPr>
        <w:t>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5977</w:t>
      </w:r>
    </w:p>
    <w:p w14:paraId="4F414CF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CA4371">
        <w:rPr>
          <w:rFonts w:eastAsia="SimSun"/>
          <w:lang w:val="en-US" w:eastAsia="zh-CN"/>
        </w:rPr>
        <w:t xml:space="preserve">RSRQ </w:t>
      </w:r>
      <w:r>
        <w:rPr>
          <w:lang w:eastAsia="sv-SE"/>
        </w:rPr>
        <w:t>absolute</w:t>
      </w:r>
      <w:r w:rsidRPr="00CA4371">
        <w:rPr>
          <w:rFonts w:eastAsia="SimSun"/>
          <w:lang w:val="en-US"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5982</w:t>
      </w:r>
    </w:p>
    <w:p w14:paraId="173271A1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in FR2</w:t>
      </w:r>
      <w:r>
        <w:t xml:space="preserve"> for RedCap</w:t>
      </w:r>
      <w:r>
        <w:tab/>
        <w:t>5987</w:t>
      </w:r>
    </w:p>
    <w:p w14:paraId="053DF56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5987</w:t>
      </w:r>
    </w:p>
    <w:p w14:paraId="34FCF21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5987</w:t>
      </w:r>
    </w:p>
    <w:p w14:paraId="66E075F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5987</w:t>
      </w:r>
    </w:p>
    <w:p w14:paraId="4C1A1F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5987</w:t>
      </w:r>
    </w:p>
    <w:p w14:paraId="2142051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5989</w:t>
      </w:r>
    </w:p>
    <w:p w14:paraId="7CC9F72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5991</w:t>
      </w:r>
    </w:p>
    <w:p w14:paraId="6B1A9A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5993</w:t>
      </w:r>
    </w:p>
    <w:p w14:paraId="76A742D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2 Rx</w:t>
      </w:r>
      <w:r w:rsidRPr="00CA4371">
        <w:rPr>
          <w:rFonts w:eastAsia="SimSun"/>
          <w:lang w:val="en-US" w:eastAsia="zh-CN"/>
        </w:rPr>
        <w:t xml:space="preserve"> UE</w:t>
      </w:r>
      <w:r>
        <w:tab/>
        <w:t>5995</w:t>
      </w:r>
    </w:p>
    <w:p w14:paraId="09BB76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2 Rx</w:t>
      </w:r>
      <w:r w:rsidRPr="00CA4371">
        <w:rPr>
          <w:rFonts w:eastAsia="SimSun"/>
          <w:lang w:val="en-US" w:eastAsia="zh-CN"/>
        </w:rPr>
        <w:t xml:space="preserve"> UE</w:t>
      </w:r>
      <w:r>
        <w:tab/>
        <w:t>6001</w:t>
      </w:r>
    </w:p>
    <w:p w14:paraId="77B996C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UE fulfilling stationary relaxed measurement criterion for 2 Rx UE</w:t>
      </w:r>
      <w:r>
        <w:tab/>
        <w:t>6007</w:t>
      </w:r>
    </w:p>
    <w:p w14:paraId="25DAD9F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UE fulfilling stationary mobility relaxed measurement criterion for 2 Rx UE</w:t>
      </w:r>
      <w:r>
        <w:tab/>
        <w:t>6012</w:t>
      </w:r>
    </w:p>
    <w:p w14:paraId="57E99CA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6019</w:t>
      </w:r>
    </w:p>
    <w:p w14:paraId="382B48B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6019</w:t>
      </w:r>
    </w:p>
    <w:p w14:paraId="6F90BDF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6019</w:t>
      </w:r>
    </w:p>
    <w:p w14:paraId="1ED381E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6019</w:t>
      </w:r>
    </w:p>
    <w:p w14:paraId="332B02A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TA validation for CG-SDT for 2 Rx</w:t>
      </w:r>
      <w:r w:rsidRPr="00CA4371">
        <w:rPr>
          <w:rFonts w:eastAsia="SimSun"/>
          <w:lang w:val="en-US" w:eastAsia="zh-CN"/>
        </w:rPr>
        <w:t xml:space="preserve"> UE</w:t>
      </w:r>
      <w:r>
        <w:tab/>
        <w:t>6020</w:t>
      </w:r>
    </w:p>
    <w:p w14:paraId="1410F5E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6023</w:t>
      </w:r>
    </w:p>
    <w:p w14:paraId="69B5FB0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6023</w:t>
      </w:r>
    </w:p>
    <w:p w14:paraId="056C15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6023</w:t>
      </w:r>
    </w:p>
    <w:p w14:paraId="1E7482A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6023</w:t>
      </w:r>
    </w:p>
    <w:p w14:paraId="76C573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handover </w:t>
      </w:r>
      <w:r w:rsidRPr="00CA4371">
        <w:rPr>
          <w:rFonts w:eastAsia="SimSun"/>
          <w:lang w:val="en-US" w:eastAsia="zh-CN"/>
        </w:rPr>
        <w:t xml:space="preserve">with </w:t>
      </w:r>
      <w:r>
        <w:t>unknown target cell for 2 Rx</w:t>
      </w:r>
      <w:r w:rsidRPr="00CA4371">
        <w:rPr>
          <w:rFonts w:eastAsia="SimSun"/>
          <w:lang w:val="en-US" w:eastAsia="zh-CN"/>
        </w:rPr>
        <w:t xml:space="preserve"> UE</w:t>
      </w:r>
      <w:r>
        <w:tab/>
        <w:t>6025</w:t>
      </w:r>
    </w:p>
    <w:p w14:paraId="0FDF45E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Malgun Gothic"/>
        </w:rPr>
        <w:t>NR SA FR2-FR2 handover</w:t>
      </w:r>
      <w:r w:rsidRPr="00CA4371">
        <w:rPr>
          <w:rFonts w:eastAsia="SimSun" w:cs="Malgun Gothic"/>
          <w:lang w:val="en-US" w:eastAsia="zh-CN"/>
        </w:rPr>
        <w:t xml:space="preserve"> with</w:t>
      </w:r>
      <w:r w:rsidRPr="00CA4371">
        <w:rPr>
          <w:rFonts w:cs="Malgun Gothic"/>
        </w:rPr>
        <w:t xml:space="preserve"> unknown target cell for 2 Rx</w:t>
      </w:r>
      <w:r w:rsidRPr="00CA4371">
        <w:rPr>
          <w:rFonts w:eastAsia="SimSun" w:cs="Malgun Gothic"/>
          <w:lang w:val="en-US" w:eastAsia="zh-CN"/>
        </w:rPr>
        <w:t xml:space="preserve"> UE</w:t>
      </w:r>
      <w:r>
        <w:tab/>
        <w:t>6027</w:t>
      </w:r>
    </w:p>
    <w:p w14:paraId="0389ABA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6034</w:t>
      </w:r>
    </w:p>
    <w:p w14:paraId="538BCFE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6034</w:t>
      </w:r>
    </w:p>
    <w:p w14:paraId="35B2E83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6034</w:t>
      </w:r>
    </w:p>
    <w:p w14:paraId="2B8475E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FR2 Intra-frequency RRC Re-establishment in FR2</w:t>
      </w:r>
      <w:r>
        <w:tab/>
        <w:t>6034</w:t>
      </w:r>
    </w:p>
    <w:p w14:paraId="13AB0D0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FR2-FR2 Inter-frequency RRC Re-establishment in FR2</w:t>
      </w:r>
      <w:r>
        <w:tab/>
        <w:t>6036</w:t>
      </w:r>
    </w:p>
    <w:p w14:paraId="241FD3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FR2 RRC re-establishment without serving cell timing</w:t>
      </w:r>
      <w:r>
        <w:tab/>
        <w:t>6038</w:t>
      </w:r>
    </w:p>
    <w:p w14:paraId="73EECB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6041</w:t>
      </w:r>
    </w:p>
    <w:p w14:paraId="2AF5097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6041</w:t>
      </w:r>
    </w:p>
    <w:p w14:paraId="1579C45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lastRenderedPageBreak/>
        <w:t>17.3.2.2.0.1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Contention based random access</w:t>
      </w:r>
      <w:r>
        <w:tab/>
        <w:t>6041</w:t>
      </w:r>
    </w:p>
    <w:p w14:paraId="7B6F40A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Non-Contention based random access</w:t>
      </w:r>
      <w:r>
        <w:tab/>
        <w:t>6041</w:t>
      </w:r>
    </w:p>
    <w:p w14:paraId="7611610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contention based random access for </w:t>
      </w:r>
      <w:r w:rsidRPr="00CA4371">
        <w:rPr>
          <w:rFonts w:eastAsia="SimSun"/>
          <w:lang w:val="en-US" w:eastAsia="zh-CN"/>
        </w:rPr>
        <w:t>2 Rx UE</w:t>
      </w:r>
      <w:r>
        <w:tab/>
        <w:t>6042</w:t>
      </w:r>
    </w:p>
    <w:p w14:paraId="13C503B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non-contention based random access for </w:t>
      </w:r>
      <w:r w:rsidRPr="00CA4371">
        <w:rPr>
          <w:rFonts w:eastAsia="SimSun"/>
          <w:lang w:val="en-US" w:eastAsia="zh-CN"/>
        </w:rPr>
        <w:t>2 Rx UE</w:t>
      </w:r>
      <w:r>
        <w:tab/>
        <w:t>6045</w:t>
      </w:r>
    </w:p>
    <w:p w14:paraId="082C752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RA type contention based random access</w:t>
      </w:r>
      <w:r w:rsidRPr="00CA4371">
        <w:rPr>
          <w:rFonts w:eastAsia="SimSun"/>
          <w:lang w:val="en-US" w:eastAsia="zh-CN"/>
        </w:rPr>
        <w:t xml:space="preserve"> </w:t>
      </w:r>
      <w:r>
        <w:t xml:space="preserve">for </w:t>
      </w:r>
      <w:r w:rsidRPr="00CA4371">
        <w:rPr>
          <w:rFonts w:eastAsia="SimSun"/>
          <w:lang w:val="en-US" w:eastAsia="zh-CN"/>
        </w:rPr>
        <w:t>2 Rx UE</w:t>
      </w:r>
      <w:r>
        <w:tab/>
        <w:t>6048</w:t>
      </w:r>
    </w:p>
    <w:p w14:paraId="2C96FB5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2-step RA type non-contention based random access for </w:t>
      </w:r>
      <w:r w:rsidRPr="00CA4371">
        <w:rPr>
          <w:rFonts w:eastAsia="SimSun"/>
          <w:lang w:val="en-US" w:eastAsia="zh-CN"/>
        </w:rPr>
        <w:t>2 Rx UE</w:t>
      </w:r>
      <w:r>
        <w:tab/>
        <w:t>6051</w:t>
      </w:r>
    </w:p>
    <w:p w14:paraId="3734E5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6054</w:t>
      </w:r>
    </w:p>
    <w:p w14:paraId="0354BEA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6054</w:t>
      </w:r>
    </w:p>
    <w:p w14:paraId="652403FB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FR2-FR2 RRC connection release with redirection</w:t>
      </w:r>
      <w:r>
        <w:tab/>
        <w:t>6054</w:t>
      </w:r>
    </w:p>
    <w:p w14:paraId="31B9AE2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CA4371">
        <w:rPr>
          <w:rFonts w:eastAsia="SimSun"/>
          <w:lang w:val="en-US" w:eastAsia="zh-CN"/>
        </w:rPr>
        <w:t>RRC connection release with r</w:t>
      </w:r>
      <w:r>
        <w:t xml:space="preserve">edirection </w:t>
      </w:r>
      <w:r w:rsidRPr="00CA4371">
        <w:rPr>
          <w:rFonts w:eastAsia="SimSun"/>
          <w:lang w:val="en-US" w:eastAsia="zh-CN"/>
        </w:rPr>
        <w:t>for 2 Rx UE</w:t>
      </w:r>
      <w:r>
        <w:tab/>
        <w:t>6054</w:t>
      </w:r>
    </w:p>
    <w:p w14:paraId="3B5B8D6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6056</w:t>
      </w:r>
    </w:p>
    <w:p w14:paraId="424B68F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6056</w:t>
      </w:r>
    </w:p>
    <w:p w14:paraId="6207152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6057</w:t>
      </w:r>
    </w:p>
    <w:p w14:paraId="44C2C32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6057</w:t>
      </w:r>
    </w:p>
    <w:p w14:paraId="7EC53DB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NR UE Transmit Timing </w:t>
      </w:r>
      <w:r w:rsidRPr="00CA4371">
        <w:rPr>
          <w:rFonts w:eastAsia="SimSun"/>
          <w:lang w:val="en-US" w:eastAsia="zh-CN"/>
        </w:rPr>
        <w:t>accuracy for 2 Rx UE</w:t>
      </w:r>
      <w:r>
        <w:tab/>
        <w:t>6058</w:t>
      </w:r>
    </w:p>
    <w:p w14:paraId="6FDD055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 for RedCap</w:t>
      </w:r>
      <w:r>
        <w:tab/>
        <w:t>6061</w:t>
      </w:r>
    </w:p>
    <w:p w14:paraId="0D23E56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RedCap</w:t>
      </w:r>
      <w:r>
        <w:tab/>
        <w:t>6061</w:t>
      </w:r>
    </w:p>
    <w:p w14:paraId="35247CC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6061</w:t>
      </w:r>
    </w:p>
    <w:p w14:paraId="53D4C34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6061</w:t>
      </w:r>
    </w:p>
    <w:p w14:paraId="245354F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6061</w:t>
      </w:r>
    </w:p>
    <w:p w14:paraId="2BEFD5C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6066</w:t>
      </w:r>
    </w:p>
    <w:p w14:paraId="2AE9472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6066</w:t>
      </w:r>
    </w:p>
    <w:p w14:paraId="525A7EE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requirements</w:t>
      </w:r>
      <w:r>
        <w:tab/>
        <w:t>6066</w:t>
      </w:r>
    </w:p>
    <w:p w14:paraId="74C41D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6066</w:t>
      </w:r>
    </w:p>
    <w:p w14:paraId="22BD8A3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6069</w:t>
      </w:r>
    </w:p>
    <w:p w14:paraId="5C6BDD3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6071</w:t>
      </w:r>
    </w:p>
    <w:p w14:paraId="31121EC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non-DRX mode </w:t>
      </w:r>
      <w:r w:rsidRPr="00CA4371">
        <w:rPr>
          <w:rFonts w:eastAsia="SimSun"/>
          <w:lang w:val="en-US" w:eastAsia="zh-CN"/>
        </w:rPr>
        <w:t>for 2 Rx UE</w:t>
      </w:r>
      <w:r>
        <w:tab/>
        <w:t>6073</w:t>
      </w:r>
    </w:p>
    <w:p w14:paraId="1F34BBE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In-sync Test for FR2 PCell configured with SSB-based RLM RS in non-DRX </w:t>
      </w:r>
      <w:r w:rsidRPr="00CA4371">
        <w:rPr>
          <w:lang w:val="en-US"/>
        </w:rPr>
        <w:t xml:space="preserve">mode </w:t>
      </w:r>
      <w:r w:rsidRPr="00CA4371">
        <w:rPr>
          <w:rFonts w:eastAsia="SimSun"/>
          <w:lang w:val="en-US" w:eastAsia="zh-CN"/>
        </w:rPr>
        <w:t>for 2 Rx UE</w:t>
      </w:r>
      <w:r>
        <w:tab/>
        <w:t>6076</w:t>
      </w:r>
    </w:p>
    <w:p w14:paraId="4519321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DRX </w:t>
      </w:r>
      <w:r w:rsidRPr="00CA4371">
        <w:rPr>
          <w:lang w:val="en-US"/>
        </w:rPr>
        <w:t xml:space="preserve">mode </w:t>
      </w:r>
      <w:r w:rsidRPr="00CA4371">
        <w:rPr>
          <w:rFonts w:eastAsia="SimSun"/>
          <w:lang w:val="en-US" w:eastAsia="zh-CN"/>
        </w:rPr>
        <w:t>for 2 Rx UE</w:t>
      </w:r>
      <w:r>
        <w:tab/>
        <w:t>6081</w:t>
      </w:r>
    </w:p>
    <w:p w14:paraId="72A32D1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SSB-based RLM RS in 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6084</w:t>
      </w:r>
    </w:p>
    <w:p w14:paraId="7904AC0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non-DRX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6087</w:t>
      </w:r>
    </w:p>
    <w:p w14:paraId="43498EF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non-DRX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6090</w:t>
      </w:r>
    </w:p>
    <w:p w14:paraId="77FF94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6095</w:t>
      </w:r>
    </w:p>
    <w:p w14:paraId="22F087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6098</w:t>
      </w:r>
    </w:p>
    <w:p w14:paraId="00790F0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UE scheduling restrictions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6102</w:t>
      </w:r>
    </w:p>
    <w:p w14:paraId="3F435B1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6105</w:t>
      </w:r>
    </w:p>
    <w:p w14:paraId="1609398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6105</w:t>
      </w:r>
    </w:p>
    <w:p w14:paraId="7AF09E4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6105</w:t>
      </w:r>
    </w:p>
    <w:p w14:paraId="7BF4C0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6105</w:t>
      </w:r>
    </w:p>
    <w:p w14:paraId="77782CF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6106</w:t>
      </w:r>
    </w:p>
    <w:p w14:paraId="586167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SSB-based BFD and LR in non-DRX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6106</w:t>
      </w:r>
    </w:p>
    <w:p w14:paraId="2BBC4D6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FR2 Beam Failure Detection and Link Recovery Test for FR2 PCell configured with SSB-based BFD and LR in 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6111</w:t>
      </w:r>
    </w:p>
    <w:p w14:paraId="71F2017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CSI-RS-based BFD and LR in non-DRX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6116</w:t>
      </w:r>
    </w:p>
    <w:p w14:paraId="6C2E3F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FR2 Beam Failure Detection and Link Recovery Test for FR2 PCell configured with CSI-RS-based BFD and LR in 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6120</w:t>
      </w:r>
    </w:p>
    <w:p w14:paraId="4547815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FR2 Scheduling availability restriction during Beam Failure Detection and Link Recovery for FR2 PCell configured with SSB-based BFD and LR in non-DRX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6124</w:t>
      </w:r>
    </w:p>
    <w:p w14:paraId="6339F77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6128</w:t>
      </w:r>
    </w:p>
    <w:p w14:paraId="41D688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 for RedCap</w:t>
      </w:r>
      <w:r>
        <w:tab/>
        <w:t>6128</w:t>
      </w:r>
    </w:p>
    <w:p w14:paraId="5E326C2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DCI-based and time-based active BWP switch</w:t>
      </w:r>
      <w:r>
        <w:tab/>
        <w:t>6128</w:t>
      </w:r>
    </w:p>
    <w:p w14:paraId="4F6B02A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DCI-based and Timer-based DL active BWP switch </w:t>
      </w:r>
      <w:r w:rsidRPr="00CA4371">
        <w:rPr>
          <w:rFonts w:eastAsia="SimSun"/>
          <w:lang w:val="en-US" w:eastAsia="zh-CN"/>
        </w:rPr>
        <w:t>for 2 Rx UE</w:t>
      </w:r>
      <w:r>
        <w:tab/>
        <w:t>6129</w:t>
      </w:r>
    </w:p>
    <w:p w14:paraId="5751CA9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6136</w:t>
      </w:r>
    </w:p>
    <w:p w14:paraId="77D6ABD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RRC-based active BWP switch</w:t>
      </w:r>
      <w:r>
        <w:tab/>
        <w:t>6136</w:t>
      </w:r>
    </w:p>
    <w:p w14:paraId="018C64C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RRC-based DL active BWP switch </w:t>
      </w:r>
      <w:r w:rsidRPr="00CA4371">
        <w:rPr>
          <w:rFonts w:eastAsia="SimSun"/>
          <w:lang w:val="en-US" w:eastAsia="zh-CN"/>
        </w:rPr>
        <w:t>for 2 Rx UE</w:t>
      </w:r>
      <w:r>
        <w:tab/>
        <w:t>6136</w:t>
      </w:r>
    </w:p>
    <w:p w14:paraId="0201F26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 for RedCap</w:t>
      </w:r>
      <w:r>
        <w:tab/>
        <w:t>6142</w:t>
      </w:r>
    </w:p>
    <w:p w14:paraId="1FBCBB9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6142</w:t>
      </w:r>
    </w:p>
    <w:p w14:paraId="2675B6A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6142</w:t>
      </w:r>
    </w:p>
    <w:p w14:paraId="0CEE177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6142</w:t>
      </w:r>
    </w:p>
    <w:p w14:paraId="25067DF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6142</w:t>
      </w:r>
    </w:p>
    <w:p w14:paraId="051C47F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TCI state switch for RedCap</w:t>
      </w:r>
      <w:r>
        <w:tab/>
        <w:t>6142</w:t>
      </w:r>
    </w:p>
    <w:p w14:paraId="290274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active TCI state switch for RedCap</w:t>
      </w:r>
      <w:r>
        <w:tab/>
        <w:t>6145</w:t>
      </w:r>
    </w:p>
    <w:p w14:paraId="5E38CAE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CA4371">
        <w:rPr>
          <w:rFonts w:eastAsia="SimSun"/>
          <w:lang w:val="en-US" w:eastAsia="zh-CN"/>
        </w:rPr>
        <w:t>RRC-CE based</w:t>
      </w:r>
      <w:r>
        <w:t xml:space="preserve"> active TCI state switch for a known TCI state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6145</w:t>
      </w:r>
    </w:p>
    <w:p w14:paraId="43CBFD0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 for RedCap</w:t>
      </w:r>
      <w:r>
        <w:tab/>
        <w:t>6148</w:t>
      </w:r>
    </w:p>
    <w:p w14:paraId="03B7E6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Spatial Relation switch for RedCap</w:t>
      </w:r>
      <w:r>
        <w:tab/>
        <w:t>6148</w:t>
      </w:r>
    </w:p>
    <w:p w14:paraId="4100F35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MAC-CE based uplink spatial relation switch delay</w:t>
      </w:r>
      <w:r>
        <w:tab/>
        <w:t>6148</w:t>
      </w:r>
    </w:p>
    <w:p w14:paraId="5C830A3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spatial relation switch associated with known DL-RS</w:t>
      </w:r>
      <w:r w:rsidRPr="00CA4371">
        <w:rPr>
          <w:rFonts w:eastAsia="SimSun"/>
          <w:lang w:val="en-US" w:eastAsia="zh-CN"/>
        </w:rPr>
        <w:t xml:space="preserve"> </w:t>
      </w:r>
      <w:r w:rsidRPr="00CA4371">
        <w:rPr>
          <w:lang w:val="en-US" w:eastAsia="zh-CN"/>
        </w:rPr>
        <w:t>for 2 Rx UE</w:t>
      </w:r>
      <w:r>
        <w:tab/>
        <w:t>6149</w:t>
      </w:r>
    </w:p>
    <w:p w14:paraId="2A2AFA9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spatial relation switch for RedCap</w:t>
      </w:r>
      <w:r>
        <w:tab/>
        <w:t>6152</w:t>
      </w:r>
    </w:p>
    <w:p w14:paraId="4DDCC90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RRC based uplink spatial relation switch delay</w:t>
      </w:r>
      <w:r>
        <w:tab/>
        <w:t>6152</w:t>
      </w:r>
    </w:p>
    <w:p w14:paraId="2A17E3C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spatial relation switch associated with a known DL-RS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6153</w:t>
      </w:r>
    </w:p>
    <w:p w14:paraId="718A673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UE specific CBW change for RedCap</w:t>
      </w:r>
      <w:r>
        <w:tab/>
        <w:t>6156</w:t>
      </w:r>
    </w:p>
    <w:p w14:paraId="65A78B7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17.5.6.0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</w:t>
      </w:r>
      <w:r>
        <w:tab/>
        <w:t>6156</w:t>
      </w:r>
    </w:p>
    <w:p w14:paraId="679E3B4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17.5.6.0.1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UE specific CBW change</w:t>
      </w:r>
      <w:r>
        <w:tab/>
        <w:t>6156</w:t>
      </w:r>
    </w:p>
    <w:p w14:paraId="3C54237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NR SA FR2 UE specific CBW change </w:t>
      </w:r>
      <w:r w:rsidRPr="00CA4371">
        <w:rPr>
          <w:rFonts w:eastAsia="SimSun"/>
          <w:lang w:val="en-US" w:eastAsia="zh-CN"/>
        </w:rPr>
        <w:t>on</w:t>
      </w:r>
      <w:r w:rsidRPr="00CA4371">
        <w:rPr>
          <w:rFonts w:eastAsia="SimSun"/>
        </w:rPr>
        <w:t xml:space="preserve"> PCell </w:t>
      </w:r>
      <w:r w:rsidRPr="00CA4371">
        <w:rPr>
          <w:rFonts w:eastAsia="SimSun"/>
          <w:lang w:val="en-US" w:eastAsia="zh-CN"/>
        </w:rPr>
        <w:t>for 2 Rx UE</w:t>
      </w:r>
      <w:r>
        <w:tab/>
        <w:t>6156</w:t>
      </w:r>
    </w:p>
    <w:p w14:paraId="02E0CFC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6162</w:t>
      </w:r>
    </w:p>
    <w:p w14:paraId="058F55A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6162</w:t>
      </w:r>
    </w:p>
    <w:p w14:paraId="66D53A5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6162</w:t>
      </w:r>
    </w:p>
    <w:p w14:paraId="1D2BEA3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6162</w:t>
      </w:r>
    </w:p>
    <w:p w14:paraId="38C45F7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6163</w:t>
      </w:r>
    </w:p>
    <w:p w14:paraId="608F809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6165</w:t>
      </w:r>
    </w:p>
    <w:p w14:paraId="7C4526A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without gap </w:t>
      </w:r>
      <w:r w:rsidRPr="00CA4371">
        <w:rPr>
          <w:rFonts w:eastAsia="SimSun"/>
          <w:lang w:val="en-US" w:eastAsia="zh-CN"/>
        </w:rPr>
        <w:t>in</w:t>
      </w:r>
      <w:r>
        <w:t xml:space="preserve"> non-DRX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6166</w:t>
      </w:r>
    </w:p>
    <w:p w14:paraId="03E9A4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 w:rsidRPr="00CA4371">
        <w:rPr>
          <w:rFonts w:eastAsia="SimSun"/>
          <w:lang w:val="en-US" w:eastAsia="zh-CN"/>
        </w:rPr>
        <w:t>e</w:t>
      </w:r>
      <w:r>
        <w:rPr>
          <w:lang w:eastAsia="sv-SE"/>
        </w:rPr>
        <w:t xml:space="preserve">vent triggered reporting without gap </w:t>
      </w:r>
      <w:r w:rsidRPr="00CA4371">
        <w:rPr>
          <w:rFonts w:eastAsia="SimSun"/>
          <w:lang w:val="en-US" w:eastAsia="zh-CN"/>
        </w:rPr>
        <w:t>in</w:t>
      </w:r>
      <w:r>
        <w:rPr>
          <w:lang w:eastAsia="sv-SE"/>
        </w:rPr>
        <w:t xml:space="preserve"> DRX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6170</w:t>
      </w:r>
    </w:p>
    <w:p w14:paraId="35559A8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with </w:t>
      </w:r>
      <w:r w:rsidRPr="00CA4371">
        <w:rPr>
          <w:rFonts w:eastAsia="SimSun"/>
          <w:lang w:val="en-US" w:eastAsia="zh-CN"/>
        </w:rPr>
        <w:t>gap in</w:t>
      </w:r>
      <w:r>
        <w:t xml:space="preserve"> non-DRX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6171</w:t>
      </w:r>
    </w:p>
    <w:p w14:paraId="3015F7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 xml:space="preserve">NR SA FR2 </w:t>
      </w:r>
      <w:r w:rsidRPr="00CA4371">
        <w:rPr>
          <w:rFonts w:eastAsia="SimSun"/>
          <w:lang w:val="en-US" w:eastAsia="zh-CN"/>
        </w:rPr>
        <w:t>e</w:t>
      </w:r>
      <w:r>
        <w:t>vent triggered</w:t>
      </w:r>
      <w:r w:rsidRPr="00CA4371">
        <w:rPr>
          <w:rFonts w:eastAsiaTheme="minorEastAsia"/>
        </w:rPr>
        <w:t xml:space="preserve"> reporting with </w:t>
      </w:r>
      <w:r w:rsidRPr="00CA4371">
        <w:rPr>
          <w:rFonts w:eastAsia="SimSun"/>
          <w:lang w:val="en-US" w:eastAsia="zh-CN"/>
        </w:rPr>
        <w:t>gap in</w:t>
      </w:r>
      <w:r w:rsidRPr="00CA4371">
        <w:rPr>
          <w:rFonts w:eastAsiaTheme="minorEastAsia"/>
        </w:rPr>
        <w:t xml:space="preserve"> DRX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6178</w:t>
      </w:r>
    </w:p>
    <w:p w14:paraId="55D6D78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6181</w:t>
      </w:r>
    </w:p>
    <w:p w14:paraId="2E167E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6181</w:t>
      </w:r>
    </w:p>
    <w:p w14:paraId="2FEF95A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</w:t>
      </w:r>
      <w:r w:rsidRPr="00CA4371">
        <w:rPr>
          <w:rFonts w:eastAsia="SimSun"/>
          <w:lang w:val="en-US" w:eastAsia="zh-CN"/>
        </w:rPr>
        <w:t>in non-DRX for 2 Rx UE</w:t>
      </w:r>
      <w:r>
        <w:tab/>
        <w:t>6183</w:t>
      </w:r>
    </w:p>
    <w:p w14:paraId="154D70C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</w:t>
      </w:r>
      <w:r w:rsidRPr="00CA4371">
        <w:rPr>
          <w:rFonts w:eastAsia="SimSun"/>
          <w:lang w:val="en-US" w:eastAsia="zh-CN"/>
        </w:rPr>
        <w:t>in DRX for 2 Rx UE</w:t>
      </w:r>
      <w:r>
        <w:tab/>
        <w:t>6187</w:t>
      </w:r>
    </w:p>
    <w:p w14:paraId="56EC49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with SSB time index detection </w:t>
      </w:r>
      <w:r w:rsidRPr="00CA4371">
        <w:rPr>
          <w:rFonts w:eastAsia="SimSun"/>
          <w:lang w:val="en-US" w:eastAsia="zh-CN"/>
        </w:rPr>
        <w:t>in non-DRX for 2 Rx UE</w:t>
      </w:r>
      <w:r>
        <w:tab/>
        <w:t>6192</w:t>
      </w:r>
    </w:p>
    <w:p w14:paraId="41D9F59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with SSB time index detection </w:t>
      </w:r>
      <w:r w:rsidRPr="00CA4371">
        <w:rPr>
          <w:rFonts w:eastAsia="SimSun"/>
          <w:lang w:val="en-US" w:eastAsia="zh-CN"/>
        </w:rPr>
        <w:t>in DRX for 2 Rx UE</w:t>
      </w:r>
      <w:r>
        <w:tab/>
        <w:t>6197</w:t>
      </w:r>
    </w:p>
    <w:p w14:paraId="61AF103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6202</w:t>
      </w:r>
    </w:p>
    <w:p w14:paraId="140F26C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6202</w:t>
      </w:r>
    </w:p>
    <w:p w14:paraId="244FEE6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6202</w:t>
      </w:r>
    </w:p>
    <w:p w14:paraId="297A735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6202</w:t>
      </w:r>
    </w:p>
    <w:p w14:paraId="59A681E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CA4371">
        <w:rPr>
          <w:rFonts w:eastAsia="SimSun"/>
          <w:lang w:val="en-US" w:eastAsia="zh-CN"/>
        </w:rPr>
        <w:t>in non-DRX for 2 Rx UE</w:t>
      </w:r>
      <w:r>
        <w:tab/>
        <w:t>6202</w:t>
      </w:r>
    </w:p>
    <w:p w14:paraId="63D168F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CA4371">
        <w:rPr>
          <w:rFonts w:eastAsia="SimSun"/>
          <w:lang w:val="en-US" w:eastAsia="zh-CN"/>
        </w:rPr>
        <w:t>in DRX for 2 Rx UE</w:t>
      </w:r>
      <w:r>
        <w:tab/>
        <w:t>6203</w:t>
      </w:r>
    </w:p>
    <w:p w14:paraId="73B45F2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CA4371">
        <w:rPr>
          <w:rFonts w:eastAsia="SimSun"/>
          <w:lang w:val="en-US" w:eastAsia="zh-CN"/>
        </w:rPr>
        <w:t>in non-DRX for 2 Rx UE</w:t>
      </w:r>
      <w:r>
        <w:tab/>
        <w:t>6206</w:t>
      </w:r>
    </w:p>
    <w:p w14:paraId="69B29D4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CA4371">
        <w:rPr>
          <w:rFonts w:eastAsia="SimSun"/>
          <w:lang w:val="en-US" w:eastAsia="zh-CN"/>
        </w:rPr>
        <w:t>in DRX for 2 Rx UE</w:t>
      </w:r>
      <w:r>
        <w:tab/>
        <w:t>6208</w:t>
      </w:r>
    </w:p>
    <w:p w14:paraId="0448857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 for RedCap</w:t>
      </w:r>
      <w:r>
        <w:tab/>
        <w:t>6211</w:t>
      </w:r>
    </w:p>
    <w:p w14:paraId="6D33C8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6211</w:t>
      </w:r>
    </w:p>
    <w:p w14:paraId="76A33D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NR cell with autonomous gaps</w:t>
      </w:r>
      <w:r>
        <w:tab/>
        <w:t>6211</w:t>
      </w:r>
    </w:p>
    <w:p w14:paraId="6F8769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</w:t>
      </w:r>
      <w:r w:rsidRPr="00CA4371">
        <w:rPr>
          <w:rFonts w:eastAsia="SimSun"/>
          <w:lang w:val="en-US" w:eastAsia="zh-CN"/>
        </w:rPr>
        <w:t>-FR2</w:t>
      </w:r>
      <w:r>
        <w:t xml:space="preserve"> CGI identification of NR neighbour cell for 2 Rx UE</w:t>
      </w:r>
      <w:r>
        <w:tab/>
        <w:t>6212</w:t>
      </w:r>
    </w:p>
    <w:p w14:paraId="38EAD10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6218</w:t>
      </w:r>
    </w:p>
    <w:p w14:paraId="2360AC5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6218</w:t>
      </w:r>
    </w:p>
    <w:p w14:paraId="4EBF658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6218</w:t>
      </w:r>
    </w:p>
    <w:p w14:paraId="1FA7F9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6218</w:t>
      </w:r>
    </w:p>
    <w:p w14:paraId="0A172E0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6218</w:t>
      </w:r>
    </w:p>
    <w:p w14:paraId="364D549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val="en-US" w:eastAsia="zh-CN"/>
        </w:rPr>
        <w:t>NR SA FR2 SS-RSRP</w:t>
      </w:r>
      <w:r>
        <w:rPr>
          <w:lang w:eastAsia="sv-SE"/>
        </w:rPr>
        <w:t xml:space="preserve"> measurement accuracy </w:t>
      </w:r>
      <w:r w:rsidRPr="00CA4371">
        <w:rPr>
          <w:rFonts w:eastAsia="SimSun"/>
          <w:lang w:val="en-US" w:eastAsia="zh-CN"/>
        </w:rPr>
        <w:t>for 2 Rx UE</w:t>
      </w:r>
      <w:r>
        <w:tab/>
        <w:t>6218</w:t>
      </w:r>
    </w:p>
    <w:p w14:paraId="4FB3692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val="en-US" w:eastAsia="zh-CN"/>
        </w:rPr>
        <w:t>NR SA FR2-FR2 SS-RSRP</w:t>
      </w:r>
      <w:r>
        <w:rPr>
          <w:lang w:eastAsia="sv-SE"/>
        </w:rPr>
        <w:t xml:space="preserve"> measurement accuracy </w:t>
      </w:r>
      <w:r w:rsidRPr="00CA4371">
        <w:rPr>
          <w:rFonts w:eastAsia="SimSun"/>
          <w:lang w:val="en-US" w:eastAsia="zh-CN"/>
        </w:rPr>
        <w:t>for 2 Rx UE</w:t>
      </w:r>
      <w:r>
        <w:tab/>
        <w:t>6223</w:t>
      </w:r>
    </w:p>
    <w:p w14:paraId="30D66C9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SS-RSRQ for RedCap</w:t>
      </w:r>
      <w:r>
        <w:tab/>
        <w:t>6230</w:t>
      </w:r>
    </w:p>
    <w:p w14:paraId="2D0FB74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Minimum conformance requirements</w:t>
      </w:r>
      <w:r>
        <w:tab/>
        <w:t>6230</w:t>
      </w:r>
    </w:p>
    <w:p w14:paraId="4EF6753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Intra-frequency SS-RSRQ measurement accuracy requirements</w:t>
      </w:r>
      <w:r>
        <w:tab/>
        <w:t>6230</w:t>
      </w:r>
    </w:p>
    <w:p w14:paraId="5FFB535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Inter-frequency SS-RSRQ measurement accuracy requirements</w:t>
      </w:r>
      <w:r>
        <w:tab/>
        <w:t>6230</w:t>
      </w:r>
    </w:p>
    <w:p w14:paraId="47B9D9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17.7.2.1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val="en-US" w:eastAsia="zh-CN"/>
        </w:rPr>
        <w:t>NR SA FR2 SS-RSRQ</w:t>
      </w:r>
      <w:r w:rsidRPr="00CA4371">
        <w:rPr>
          <w:rFonts w:eastAsiaTheme="minorEastAsia"/>
          <w:lang w:eastAsia="sv-SE"/>
        </w:rPr>
        <w:t xml:space="preserve"> measurement accuracy </w:t>
      </w:r>
      <w:r w:rsidRPr="00CA4371">
        <w:rPr>
          <w:rFonts w:eastAsia="SimSun"/>
          <w:lang w:val="en-US" w:eastAsia="zh-CN"/>
        </w:rPr>
        <w:t>for 2 Rx UE</w:t>
      </w:r>
      <w:r>
        <w:tab/>
        <w:t>6230</w:t>
      </w:r>
    </w:p>
    <w:p w14:paraId="3FE723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17.7.2.2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val="en-US" w:eastAsia="zh-CN"/>
        </w:rPr>
        <w:t>NR SA FR2-FR2 SS-RSRQ</w:t>
      </w:r>
      <w:r w:rsidRPr="00CA4371">
        <w:rPr>
          <w:rFonts w:eastAsiaTheme="minorEastAsia"/>
          <w:lang w:eastAsia="sv-SE"/>
        </w:rPr>
        <w:t xml:space="preserve"> measurement accuracy </w:t>
      </w:r>
      <w:r w:rsidRPr="00CA4371">
        <w:rPr>
          <w:rFonts w:eastAsia="SimSun"/>
          <w:lang w:val="en-US" w:eastAsia="zh-CN"/>
        </w:rPr>
        <w:t>for 2 Rx UE</w:t>
      </w:r>
      <w:r>
        <w:tab/>
        <w:t>6233</w:t>
      </w:r>
    </w:p>
    <w:p w14:paraId="213ADBB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zh-TW"/>
        </w:rPr>
        <w:t>17.7.3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L1-RSRP measurement for beam reporting for RedCap</w:t>
      </w:r>
      <w:r>
        <w:tab/>
        <w:t>6236</w:t>
      </w:r>
    </w:p>
    <w:p w14:paraId="6A0CB11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Minimum conformance requirements</w:t>
      </w:r>
      <w:r>
        <w:tab/>
        <w:t>6236</w:t>
      </w:r>
    </w:p>
    <w:p w14:paraId="03F2612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SSB-based L1-RSRP absolute measurement accuracy requirements</w:t>
      </w:r>
      <w:r>
        <w:tab/>
        <w:t>6236</w:t>
      </w:r>
    </w:p>
    <w:p w14:paraId="0485C59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SSB-based L1-RSRP relative measurement accuracy requirements</w:t>
      </w:r>
      <w:r>
        <w:tab/>
        <w:t>6236</w:t>
      </w:r>
    </w:p>
    <w:p w14:paraId="1AF958E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CSI-RS-based L1-RSRP absolute measurement accuracy requirements</w:t>
      </w:r>
      <w:r>
        <w:tab/>
        <w:t>6236</w:t>
      </w:r>
    </w:p>
    <w:p w14:paraId="6AD4F1E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CSI-RS-based L1-RSRP relative measurement accuracy requirements</w:t>
      </w:r>
      <w:r>
        <w:tab/>
        <w:t>6237</w:t>
      </w:r>
    </w:p>
    <w:p w14:paraId="065136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17.7.3.1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FR2 SSB based L1-RSRP measurement accuracy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6237</w:t>
      </w:r>
    </w:p>
    <w:p w14:paraId="74A5025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17.7.3.2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 xml:space="preserve">NR SA FR2 CSI-RS based L1-RSRP measurement </w:t>
      </w:r>
      <w:r w:rsidRPr="00CA4371">
        <w:rPr>
          <w:rFonts w:eastAsia="SimSun"/>
          <w:lang w:val="en-US" w:eastAsia="zh-CN"/>
        </w:rPr>
        <w:t>accuracy for 2 Rx UE</w:t>
      </w:r>
      <w:r>
        <w:tab/>
        <w:t>6241</w:t>
      </w:r>
    </w:p>
    <w:p w14:paraId="79580A7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for RedCap</w:t>
      </w:r>
      <w:r>
        <w:tab/>
        <w:t>6245</w:t>
      </w:r>
    </w:p>
    <w:p w14:paraId="4196541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6245</w:t>
      </w:r>
    </w:p>
    <w:p w14:paraId="3F23EC1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6245</w:t>
      </w:r>
    </w:p>
    <w:p w14:paraId="6025E98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6245</w:t>
      </w:r>
    </w:p>
    <w:p w14:paraId="297BD2F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val="en-US" w:eastAsia="zh-CN"/>
        </w:rPr>
        <w:t>NR SA FR2 SS-SINR</w:t>
      </w:r>
      <w:r>
        <w:rPr>
          <w:lang w:eastAsia="sv-SE"/>
        </w:rPr>
        <w:t xml:space="preserve"> measurement accuracy </w:t>
      </w:r>
      <w:r w:rsidRPr="00CA4371">
        <w:rPr>
          <w:rFonts w:eastAsia="SimSun"/>
          <w:lang w:val="en-US" w:eastAsia="zh-CN"/>
        </w:rPr>
        <w:t>for 2 Rx UE</w:t>
      </w:r>
      <w:r>
        <w:tab/>
        <w:t>6245</w:t>
      </w:r>
    </w:p>
    <w:p w14:paraId="0E58B3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FR2-FR2 </w:t>
      </w:r>
      <w:r w:rsidRPr="00CA4371">
        <w:rPr>
          <w:rFonts w:eastAsia="SimSun"/>
          <w:lang w:val="en-US" w:eastAsia="zh-CN"/>
        </w:rPr>
        <w:t>SS-SINR</w:t>
      </w:r>
      <w:r>
        <w:rPr>
          <w:lang w:eastAsia="sv-SE"/>
        </w:rPr>
        <w:t xml:space="preserve"> measurement accuracy </w:t>
      </w:r>
      <w:r w:rsidRPr="00CA4371">
        <w:rPr>
          <w:rFonts w:eastAsia="SimSun"/>
          <w:lang w:val="en-US" w:eastAsia="zh-CN"/>
        </w:rPr>
        <w:t>for 2 Rx UE</w:t>
      </w:r>
      <w:r>
        <w:tab/>
        <w:t>6248</w:t>
      </w:r>
    </w:p>
    <w:p w14:paraId="7BE5864B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E-UTRA - NR inter-RAT with E-UTRA serving cell for RedCap</w:t>
      </w:r>
      <w:r>
        <w:tab/>
        <w:t>6252</w:t>
      </w:r>
    </w:p>
    <w:p w14:paraId="2F5DDC1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 for RedCap</w:t>
      </w:r>
      <w:r>
        <w:tab/>
        <w:t>6252</w:t>
      </w:r>
    </w:p>
    <w:p w14:paraId="3ED1271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</w:t>
      </w:r>
      <w:r w:rsidRPr="00CA4371">
        <w:rPr>
          <w:rFonts w:eastAsia="SimSun"/>
          <w:lang w:val="en-US" w:eastAsia="zh-CN"/>
        </w:rPr>
        <w:t>RAT</w:t>
      </w:r>
      <w:r>
        <w:t xml:space="preserve"> cell re-selection for RedCap</w:t>
      </w:r>
      <w:r>
        <w:tab/>
        <w:t>6252</w:t>
      </w:r>
    </w:p>
    <w:p w14:paraId="78D645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6252</w:t>
      </w:r>
    </w:p>
    <w:p w14:paraId="4F2E470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E-UTRA </w:t>
      </w:r>
      <w:r w:rsidRPr="00CA4371">
        <w:rPr>
          <w:rFonts w:eastAsia="SimSun"/>
          <w:lang w:val="en-US" w:eastAsia="zh-CN"/>
        </w:rPr>
        <w:t>c</w:t>
      </w:r>
      <w:r>
        <w:t>ell</w:t>
      </w:r>
      <w:r w:rsidRPr="00CA4371">
        <w:rPr>
          <w:rFonts w:eastAsia="SimSun"/>
          <w:lang w:val="en-US" w:eastAsia="zh-CN"/>
        </w:rPr>
        <w:t xml:space="preserve"> </w:t>
      </w:r>
      <w:r>
        <w:t>re</w:t>
      </w:r>
      <w:r w:rsidRPr="00CA4371">
        <w:rPr>
          <w:rFonts w:eastAsia="SimSun"/>
          <w:lang w:val="en-US" w:eastAsia="zh-CN"/>
        </w:rPr>
        <w:t>-</w:t>
      </w:r>
      <w:r>
        <w:t xml:space="preserve">selection to higher priority NR target Cell </w:t>
      </w:r>
      <w:r w:rsidRPr="00CA4371">
        <w:rPr>
          <w:rFonts w:eastAsia="SimSun"/>
          <w:lang w:val="en-US" w:eastAsia="zh-CN"/>
        </w:rPr>
        <w:t>for 2 Rx UE</w:t>
      </w:r>
      <w:r>
        <w:tab/>
        <w:t>6252</w:t>
      </w:r>
    </w:p>
    <w:p w14:paraId="3D68F66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6256</w:t>
      </w:r>
    </w:p>
    <w:p w14:paraId="7EC25D4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6256</w:t>
      </w:r>
    </w:p>
    <w:p w14:paraId="0180868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6256</w:t>
      </w:r>
    </w:p>
    <w:p w14:paraId="3AB5523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</w:t>
      </w:r>
      <w:r w:rsidRPr="00CA4371">
        <w:rPr>
          <w:rFonts w:eastAsia="SimSun"/>
          <w:lang w:val="en-US" w:eastAsia="zh-CN"/>
        </w:rPr>
        <w:t xml:space="preserve">SA </w:t>
      </w:r>
      <w:r>
        <w:t>FR1 handover</w:t>
      </w:r>
      <w:r w:rsidRPr="00CA4371">
        <w:rPr>
          <w:rFonts w:cs="Malgun Gothic"/>
        </w:rPr>
        <w:t xml:space="preserve"> for 2</w:t>
      </w:r>
      <w:r w:rsidRPr="00CA4371">
        <w:rPr>
          <w:rFonts w:eastAsia="SimSun" w:cs="Malgun Gothic"/>
          <w:lang w:val="en-US" w:eastAsia="zh-CN"/>
        </w:rPr>
        <w:t xml:space="preserve"> </w:t>
      </w:r>
      <w:r w:rsidRPr="00CA4371">
        <w:rPr>
          <w:rFonts w:cs="Malgun Gothic"/>
        </w:rPr>
        <w:t>Rx UE</w:t>
      </w:r>
      <w:r>
        <w:tab/>
        <w:t>6257</w:t>
      </w:r>
    </w:p>
    <w:p w14:paraId="591EEC4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6260</w:t>
      </w:r>
    </w:p>
    <w:p w14:paraId="125B5A3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Redirection from E-UTRA to FR1 RedCap UE</w:t>
      </w:r>
      <w:r>
        <w:tab/>
        <w:t>6260</w:t>
      </w:r>
    </w:p>
    <w:p w14:paraId="55A1354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</w:t>
      </w:r>
      <w:r w:rsidRPr="00CA4371">
        <w:rPr>
          <w:rFonts w:eastAsia="SimSun"/>
          <w:lang w:val="en-US" w:eastAsia="zh-CN"/>
        </w:rPr>
        <w:t xml:space="preserve"> -</w:t>
      </w:r>
      <w:r>
        <w:t xml:space="preserve"> NR SA FR1 </w:t>
      </w:r>
      <w:r w:rsidRPr="00CA4371">
        <w:rPr>
          <w:rFonts w:eastAsia="SimSun"/>
          <w:lang w:val="en-US" w:eastAsia="zh-CN"/>
        </w:rPr>
        <w:t xml:space="preserve">RRC connection release with redirection </w:t>
      </w:r>
      <w:r>
        <w:t xml:space="preserve">for </w:t>
      </w:r>
      <w:r w:rsidRPr="00CA4371">
        <w:rPr>
          <w:rFonts w:eastAsia="SimSun"/>
          <w:lang w:val="en-US" w:eastAsia="zh-CN"/>
        </w:rPr>
        <w:t>2 Rx</w:t>
      </w:r>
      <w:r>
        <w:t xml:space="preserve"> UE</w:t>
      </w:r>
      <w:r>
        <w:tab/>
        <w:t>6261</w:t>
      </w:r>
    </w:p>
    <w:p w14:paraId="2485558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 for RedCap</w:t>
      </w:r>
      <w:r>
        <w:tab/>
        <w:t>6268</w:t>
      </w:r>
    </w:p>
    <w:p w14:paraId="2A2E33F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Measurements for RedCap</w:t>
      </w:r>
      <w:r>
        <w:tab/>
        <w:t>6268</w:t>
      </w:r>
    </w:p>
    <w:p w14:paraId="498C7F7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6268</w:t>
      </w:r>
    </w:p>
    <w:p w14:paraId="2E02F84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event-triggered measurement</w:t>
      </w:r>
      <w:r>
        <w:tab/>
        <w:t>6268</w:t>
      </w:r>
    </w:p>
    <w:p w14:paraId="42FBCC4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without SSB time index detection </w:t>
      </w:r>
      <w:r w:rsidRPr="00CA4371">
        <w:rPr>
          <w:rFonts w:eastAsia="SimSun"/>
          <w:lang w:val="en-US" w:eastAsia="zh-CN"/>
        </w:rPr>
        <w:t>in non-DRX</w:t>
      </w:r>
      <w:r>
        <w:tab/>
        <w:t>6271</w:t>
      </w:r>
    </w:p>
    <w:p w14:paraId="50D7BB3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E-UTRA - NR SA FR1 </w:t>
      </w:r>
      <w:r w:rsidRPr="00CA4371">
        <w:rPr>
          <w:rFonts w:eastAsia="SimSun"/>
          <w:lang w:val="en-US" w:eastAsia="zh-CN"/>
        </w:rPr>
        <w:t>e</w:t>
      </w:r>
      <w:r w:rsidRPr="00CA4371">
        <w:rPr>
          <w:rFonts w:eastAsia="SimSun"/>
        </w:rPr>
        <w:t xml:space="preserve">vent triggered reporting without SSB time index detection </w:t>
      </w:r>
      <w:r w:rsidRPr="00CA4371">
        <w:rPr>
          <w:rFonts w:eastAsia="SimSun"/>
          <w:lang w:val="en-US" w:eastAsia="zh-CN"/>
        </w:rPr>
        <w:t>in DRX</w:t>
      </w:r>
      <w:r>
        <w:tab/>
        <w:t>6275</w:t>
      </w:r>
    </w:p>
    <w:p w14:paraId="7F372D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18.3.1.3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E-UTRA - NR SA FR1 </w:t>
      </w:r>
      <w:r w:rsidRPr="00CA4371">
        <w:rPr>
          <w:rFonts w:eastAsia="SimSun"/>
          <w:lang w:val="en-US" w:eastAsia="zh-CN"/>
        </w:rPr>
        <w:t>e</w:t>
      </w:r>
      <w:r w:rsidRPr="00CA4371">
        <w:rPr>
          <w:rFonts w:eastAsia="SimSun"/>
        </w:rPr>
        <w:t xml:space="preserve">vent triggered reporting with SSB time index detection </w:t>
      </w:r>
      <w:r w:rsidRPr="00CA4371">
        <w:rPr>
          <w:rFonts w:eastAsia="SimSun"/>
          <w:lang w:val="en-US" w:eastAsia="zh-CN"/>
        </w:rPr>
        <w:t>in non-DRX</w:t>
      </w:r>
      <w:r>
        <w:tab/>
        <w:t>6279</w:t>
      </w:r>
    </w:p>
    <w:p w14:paraId="02D41B9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18.3.1.4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E-UTRA - NR SA FR1 </w:t>
      </w:r>
      <w:r w:rsidRPr="00CA4371">
        <w:rPr>
          <w:rFonts w:eastAsia="SimSun"/>
          <w:lang w:val="en-US" w:eastAsia="zh-CN"/>
        </w:rPr>
        <w:t>e</w:t>
      </w:r>
      <w:r w:rsidRPr="00CA4371">
        <w:rPr>
          <w:rFonts w:eastAsia="SimSun"/>
        </w:rPr>
        <w:t xml:space="preserve">vent triggered reporting with SSB time index detection </w:t>
      </w:r>
      <w:r w:rsidRPr="00CA4371">
        <w:rPr>
          <w:rFonts w:eastAsia="SimSun"/>
          <w:lang w:val="en-US" w:eastAsia="zh-CN"/>
        </w:rPr>
        <w:t>in DRX</w:t>
      </w:r>
      <w:r>
        <w:tab/>
        <w:t>6283</w:t>
      </w:r>
    </w:p>
    <w:p w14:paraId="1E32F2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18.3.1.5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E-UTRA - NR SA FR2 </w:t>
      </w:r>
      <w:r w:rsidRPr="00CA4371">
        <w:rPr>
          <w:rFonts w:eastAsia="SimSun"/>
          <w:lang w:val="en-US" w:eastAsia="zh-CN"/>
        </w:rPr>
        <w:t>e</w:t>
      </w:r>
      <w:r w:rsidRPr="00CA4371">
        <w:rPr>
          <w:rFonts w:eastAsia="SimSun"/>
        </w:rPr>
        <w:t xml:space="preserve">vent triggered reporting without SSB time index detection </w:t>
      </w:r>
      <w:r w:rsidRPr="00CA4371">
        <w:rPr>
          <w:rFonts w:eastAsia="SimSun"/>
          <w:lang w:val="en-US" w:eastAsia="zh-CN"/>
        </w:rPr>
        <w:t>in non-DRX</w:t>
      </w:r>
      <w:r>
        <w:tab/>
        <w:t>6287</w:t>
      </w:r>
    </w:p>
    <w:p w14:paraId="237BDA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18.3.1.6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E-UTRA - NR SA FR2 </w:t>
      </w:r>
      <w:r w:rsidRPr="00CA4371">
        <w:rPr>
          <w:rFonts w:eastAsia="SimSun"/>
          <w:lang w:val="en-US" w:eastAsia="zh-CN"/>
        </w:rPr>
        <w:t>e</w:t>
      </w:r>
      <w:r w:rsidRPr="00CA4371">
        <w:rPr>
          <w:rFonts w:eastAsia="SimSun"/>
        </w:rPr>
        <w:t xml:space="preserve">vent triggered reporting without SSB time index detection </w:t>
      </w:r>
      <w:r w:rsidRPr="00CA4371">
        <w:rPr>
          <w:rFonts w:eastAsia="SimSun"/>
          <w:lang w:val="en-US" w:eastAsia="zh-CN"/>
        </w:rPr>
        <w:t>in DRX</w:t>
      </w:r>
      <w:r>
        <w:tab/>
        <w:t>6289</w:t>
      </w:r>
    </w:p>
    <w:p w14:paraId="617FF68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18.3.1.7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E-UTRA - NR SA FR2 </w:t>
      </w:r>
      <w:r w:rsidRPr="00CA4371">
        <w:rPr>
          <w:rFonts w:eastAsia="SimSun"/>
          <w:lang w:val="en-US" w:eastAsia="zh-CN"/>
        </w:rPr>
        <w:t>e</w:t>
      </w:r>
      <w:r w:rsidRPr="00CA4371">
        <w:rPr>
          <w:rFonts w:eastAsia="SimSun"/>
        </w:rPr>
        <w:t xml:space="preserve">vent triggered reporting with SSB time index detection </w:t>
      </w:r>
      <w:r w:rsidRPr="00CA4371">
        <w:rPr>
          <w:rFonts w:eastAsia="SimSun"/>
          <w:lang w:val="en-US" w:eastAsia="zh-CN"/>
        </w:rPr>
        <w:t>in non-DRX</w:t>
      </w:r>
      <w:r>
        <w:tab/>
        <w:t>6292</w:t>
      </w:r>
    </w:p>
    <w:p w14:paraId="0522A72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FR2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with SSB time index detection </w:t>
      </w:r>
      <w:r w:rsidRPr="00CA4371">
        <w:rPr>
          <w:rFonts w:eastAsia="SimSun"/>
          <w:lang w:val="en-US" w:eastAsia="zh-CN"/>
        </w:rPr>
        <w:t>in DRX</w:t>
      </w:r>
      <w:r>
        <w:tab/>
        <w:t>6294</w:t>
      </w:r>
    </w:p>
    <w:p w14:paraId="1D72C5BB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for ATG</w:t>
      </w:r>
      <w:r>
        <w:tab/>
        <w:t>6297</w:t>
      </w:r>
    </w:p>
    <w:p w14:paraId="57184C8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6297</w:t>
      </w:r>
    </w:p>
    <w:p w14:paraId="5A3BEC3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ATG</w:t>
      </w:r>
      <w:r>
        <w:tab/>
        <w:t>6297</w:t>
      </w:r>
    </w:p>
    <w:p w14:paraId="47E1134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6297</w:t>
      </w:r>
    </w:p>
    <w:p w14:paraId="20AC7D5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6297</w:t>
      </w:r>
    </w:p>
    <w:p w14:paraId="1450DBC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handover from FR1 to FR1; known target cell</w:t>
      </w:r>
      <w:r>
        <w:tab/>
        <w:t>6298</w:t>
      </w:r>
    </w:p>
    <w:p w14:paraId="7D0B45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handover from FR1 to FR1; unknown target cell</w:t>
      </w:r>
      <w:r>
        <w:tab/>
        <w:t>6303</w:t>
      </w:r>
    </w:p>
    <w:p w14:paraId="3479A0D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 for ATG</w:t>
      </w:r>
      <w:r>
        <w:tab/>
        <w:t>6308</w:t>
      </w:r>
    </w:p>
    <w:p w14:paraId="391B98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6308</w:t>
      </w:r>
    </w:p>
    <w:p w14:paraId="72C72AA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conditional handover</w:t>
      </w:r>
      <w:r>
        <w:tab/>
        <w:t>6308</w:t>
      </w:r>
    </w:p>
    <w:p w14:paraId="5DBCC9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distance-based conditional Handover from FR1 to FR1</w:t>
      </w:r>
      <w:r>
        <w:tab/>
        <w:t>6310</w:t>
      </w:r>
    </w:p>
    <w:p w14:paraId="2E7D875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distance-based conditional Handover from FR1 to FR1</w:t>
      </w:r>
      <w:r>
        <w:tab/>
        <w:t>6315</w:t>
      </w:r>
    </w:p>
    <w:p w14:paraId="20BE6BA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ATG</w:t>
      </w:r>
      <w:r>
        <w:tab/>
        <w:t>6321</w:t>
      </w:r>
    </w:p>
    <w:p w14:paraId="4434A4F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ATG</w:t>
      </w:r>
      <w:r>
        <w:tab/>
        <w:t>6321</w:t>
      </w:r>
    </w:p>
    <w:p w14:paraId="32AA1DA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19.4.1.0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6321</w:t>
      </w:r>
    </w:p>
    <w:p w14:paraId="434176A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RLM</w:t>
      </w:r>
      <w:r>
        <w:tab/>
        <w:t>6321</w:t>
      </w:r>
    </w:p>
    <w:p w14:paraId="4171A15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6322</w:t>
      </w:r>
    </w:p>
    <w:p w14:paraId="3F48253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19.4.1.1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Radio Link Monitoring Out-of-sync Test for FR1 PCell configured with SSB-based RLM RS in non-DRX mode</w:t>
      </w:r>
      <w:r>
        <w:tab/>
        <w:t>6323</w:t>
      </w:r>
    </w:p>
    <w:p w14:paraId="4DC8337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  <w:lang w:eastAsia="sv-SE"/>
        </w:rPr>
        <w:t>19.4.1.2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Radio Link Monitoring In-sync Test for FR1 PCell configured with SSB-based RLM RS in non-DRX mode</w:t>
      </w:r>
      <w:r>
        <w:tab/>
        <w:t>6327</w:t>
      </w:r>
    </w:p>
    <w:p w14:paraId="146BA54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19.4.1.3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Radio Link Monitoring Out-of-sync Test for FR1 PCell configured with CSI-RS-based RLM in non-DRX mode</w:t>
      </w:r>
      <w:r>
        <w:tab/>
        <w:t>6331</w:t>
      </w:r>
    </w:p>
    <w:p w14:paraId="00AFE24C" w14:textId="77777777" w:rsidR="00B850F4" w:rsidRDefault="00B850F4">
      <w:pPr>
        <w:pStyle w:val="TOC4"/>
        <w:tabs>
          <w:tab w:val="left" w:pos="8837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The rate of correct events observed during repeated tests shall be at least 90 % with the confidence level of 95%.</w:t>
      </w:r>
      <w:r>
        <w:rPr>
          <w:lang w:eastAsia="ja-JP"/>
        </w:rPr>
        <w:t>19.4.1.4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Radio Link Monitoring Out-of-sync Test for FR1 PCell configured with SSB-based RLM RS in non-DRX mode</w:t>
      </w:r>
      <w:r>
        <w:tab/>
        <w:t>6335</w:t>
      </w:r>
    </w:p>
    <w:p w14:paraId="768920B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Measurement Performance requirements </w:t>
      </w:r>
      <w:r>
        <w:rPr>
          <w:lang w:eastAsia="zh-CN"/>
        </w:rPr>
        <w:t>for ATG</w:t>
      </w:r>
      <w:r>
        <w:tab/>
        <w:t>6339</w:t>
      </w:r>
    </w:p>
    <w:p w14:paraId="05BA46D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ATG</w:t>
      </w:r>
      <w:r>
        <w:tab/>
        <w:t>6339</w:t>
      </w:r>
    </w:p>
    <w:p w14:paraId="563D348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6339</w:t>
      </w:r>
    </w:p>
    <w:p w14:paraId="0514C0E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ab/>
        <w:t>6339</w:t>
      </w:r>
    </w:p>
    <w:p w14:paraId="0839886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6339</w:t>
      </w:r>
    </w:p>
    <w:p w14:paraId="2231D3F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6339</w:t>
      </w:r>
    </w:p>
    <w:p w14:paraId="6C9EA08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6339</w:t>
      </w:r>
    </w:p>
    <w:p w14:paraId="1C81FC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measurements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6340</w:t>
      </w:r>
    </w:p>
    <w:p w14:paraId="41C31B1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SS-RSRP absolute measurement accuracy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6340</w:t>
      </w:r>
    </w:p>
    <w:p w14:paraId="74F442E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SS-RSRP relative measurement accuracy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6341</w:t>
      </w:r>
    </w:p>
    <w:p w14:paraId="59B8C06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6343</w:t>
      </w:r>
    </w:p>
    <w:p w14:paraId="1FB96FA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 for ATG</w:t>
      </w:r>
      <w:r>
        <w:tab/>
        <w:t>6343</w:t>
      </w:r>
    </w:p>
    <w:p w14:paraId="27FD43C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 for ATG</w:t>
      </w:r>
      <w:r>
        <w:tab/>
        <w:t>6344</w:t>
      </w:r>
    </w:p>
    <w:p w14:paraId="3A1D97D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SS-RSRQ </w:t>
      </w:r>
      <w:r>
        <w:rPr>
          <w:lang w:eastAsia="zh-CN"/>
        </w:rPr>
        <w:t>for ATG</w:t>
      </w:r>
      <w:r>
        <w:tab/>
        <w:t>6346</w:t>
      </w:r>
    </w:p>
    <w:p w14:paraId="1C56BA3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6346</w:t>
      </w:r>
    </w:p>
    <w:p w14:paraId="4632C92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SS-RSRQ measurement accuracy requirements</w:t>
      </w:r>
      <w:r>
        <w:tab/>
        <w:t>6346</w:t>
      </w:r>
    </w:p>
    <w:p w14:paraId="255B38E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absolute measurement accuracy requirements</w:t>
      </w:r>
      <w:r>
        <w:tab/>
        <w:t>6346</w:t>
      </w:r>
    </w:p>
    <w:p w14:paraId="37A2D3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relative measurement accuracy requirements</w:t>
      </w:r>
      <w:r>
        <w:tab/>
        <w:t>6346</w:t>
      </w:r>
    </w:p>
    <w:p w14:paraId="7C8791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absolute measurement accuracy for ATG</w:t>
      </w:r>
      <w:r>
        <w:tab/>
        <w:t>6346</w:t>
      </w:r>
    </w:p>
    <w:p w14:paraId="77E4196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</w:t>
      </w:r>
      <w:r>
        <w:rPr>
          <w:lang w:eastAsia="zh-CN"/>
        </w:rPr>
        <w:t>s</w:t>
      </w:r>
      <w:r>
        <w:rPr>
          <w:lang w:eastAsia="sv-SE"/>
        </w:rPr>
        <w:t xml:space="preserve"> for ATG</w:t>
      </w:r>
      <w:r>
        <w:tab/>
        <w:t>6348</w:t>
      </w:r>
    </w:p>
    <w:p w14:paraId="04AEA3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ATG</w:t>
      </w:r>
      <w:r>
        <w:tab/>
        <w:t>6348</w:t>
      </w:r>
    </w:p>
    <w:p w14:paraId="3ABEDE4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for ATG</w:t>
      </w:r>
      <w:r>
        <w:tab/>
        <w:t>6349</w:t>
      </w:r>
    </w:p>
    <w:p w14:paraId="47618D4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SS-SINR </w:t>
      </w:r>
      <w:r>
        <w:rPr>
          <w:lang w:eastAsia="zh-CN"/>
        </w:rPr>
        <w:t>for ATG</w:t>
      </w:r>
      <w:r>
        <w:tab/>
        <w:t>6351</w:t>
      </w:r>
    </w:p>
    <w:p w14:paraId="0474B31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6351</w:t>
      </w:r>
    </w:p>
    <w:p w14:paraId="0C06F68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6351</w:t>
      </w:r>
    </w:p>
    <w:p w14:paraId="022BB6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absolute measurement accuracy requirements</w:t>
      </w:r>
      <w:r>
        <w:tab/>
        <w:t>6351</w:t>
      </w:r>
    </w:p>
    <w:p w14:paraId="62111E6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relative measurement accuracy requirements</w:t>
      </w:r>
      <w:r>
        <w:tab/>
        <w:t>6351</w:t>
      </w:r>
    </w:p>
    <w:p w14:paraId="45C760C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SS-SINR absolute measurement accuracy for ATG</w:t>
      </w:r>
      <w:r>
        <w:tab/>
        <w:t>6351</w:t>
      </w:r>
    </w:p>
    <w:p w14:paraId="0CD7C4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measurement</w:t>
      </w:r>
      <w:r>
        <w:rPr>
          <w:lang w:eastAsia="zh-CN"/>
        </w:rPr>
        <w:t>s</w:t>
      </w:r>
      <w:r>
        <w:rPr>
          <w:lang w:eastAsia="sv-SE"/>
        </w:rPr>
        <w:t xml:space="preserve"> for ATG</w:t>
      </w:r>
      <w:r>
        <w:tab/>
        <w:t>6352</w:t>
      </w:r>
    </w:p>
    <w:p w14:paraId="4C89DF5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SS-SINR absolute measurement accuracy for ATG</w:t>
      </w:r>
      <w:r>
        <w:tab/>
        <w:t>6352</w:t>
      </w:r>
    </w:p>
    <w:p w14:paraId="6049457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SS-SINR relative measurement accuracy for ATG</w:t>
      </w:r>
      <w:r>
        <w:tab/>
        <w:t>6354</w:t>
      </w:r>
    </w:p>
    <w:p w14:paraId="75FC0AE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ATG</w:t>
      </w:r>
      <w:r>
        <w:tab/>
        <w:t>6355</w:t>
      </w:r>
    </w:p>
    <w:p w14:paraId="613A293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6355</w:t>
      </w:r>
    </w:p>
    <w:p w14:paraId="0F4CD85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6355</w:t>
      </w:r>
    </w:p>
    <w:p w14:paraId="12151B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6355</w:t>
      </w:r>
    </w:p>
    <w:p w14:paraId="4EBB0B6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6355</w:t>
      </w:r>
    </w:p>
    <w:p w14:paraId="78B12DC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6356</w:t>
      </w:r>
    </w:p>
    <w:p w14:paraId="40372B4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ATG</w:t>
      </w:r>
      <w:r>
        <w:tab/>
        <w:t>6356</w:t>
      </w:r>
    </w:p>
    <w:p w14:paraId="1F84FF5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 for ATG</w:t>
      </w:r>
      <w:r>
        <w:tab/>
        <w:t>6356</w:t>
      </w:r>
    </w:p>
    <w:p w14:paraId="4C457D2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 for ATG</w:t>
      </w:r>
      <w:r>
        <w:tab/>
        <w:t>6357</w:t>
      </w:r>
    </w:p>
    <w:p w14:paraId="20E04B3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ATG</w:t>
      </w:r>
      <w:r>
        <w:tab/>
        <w:t>6359</w:t>
      </w:r>
    </w:p>
    <w:p w14:paraId="57B2605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ATG</w:t>
      </w:r>
      <w:r>
        <w:tab/>
        <w:t>6359</w:t>
      </w:r>
    </w:p>
    <w:p w14:paraId="7126978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ATG</w:t>
      </w:r>
      <w:r>
        <w:tab/>
        <w:t>6360</w:t>
      </w:r>
    </w:p>
    <w:p w14:paraId="709049D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-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Table 6.7.4.2.2.5-1 is replaced by Table 19.6.4.2.1.5-1.</w:t>
      </w:r>
      <w:r>
        <w:rPr>
          <w:lang w:eastAsia="zh-TW"/>
        </w:rPr>
        <w:t>19.6.5</w:t>
      </w:r>
      <w:r>
        <w:t xml:space="preserve"> L1-SINR measurement for beam reporting for ATG</w:t>
      </w:r>
      <w:r>
        <w:tab/>
        <w:t>6362</w:t>
      </w:r>
    </w:p>
    <w:p w14:paraId="6A6EC77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6362</w:t>
      </w:r>
    </w:p>
    <w:p w14:paraId="36E6861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19.6.5.0.1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CMR and no dedicated IMR configured</w:t>
      </w:r>
      <w:r>
        <w:tab/>
        <w:t>6362</w:t>
      </w:r>
    </w:p>
    <w:p w14:paraId="44B29E6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CMR and dedicated IMR</w:t>
      </w:r>
      <w:r>
        <w:tab/>
        <w:t>6362</w:t>
      </w:r>
    </w:p>
    <w:p w14:paraId="1373E04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CMR and dedicated IMR</w:t>
      </w:r>
      <w:r>
        <w:tab/>
        <w:t>6362</w:t>
      </w:r>
    </w:p>
    <w:p w14:paraId="5F6F341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with CSI-RS based CMR and no dedicated IMR for ATG</w:t>
      </w:r>
      <w:r>
        <w:tab/>
        <w:t>6362</w:t>
      </w:r>
    </w:p>
    <w:p w14:paraId="482D663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absolute measurement accuracy with CSI-RS based CMR and no dedicated IMR for ATG</w:t>
      </w:r>
      <w:r>
        <w:tab/>
        <w:t>6362</w:t>
      </w:r>
    </w:p>
    <w:p w14:paraId="10B61C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L1-SINR relative measurement accuracy for ATG</w:t>
      </w:r>
      <w:r>
        <w:tab/>
        <w:t>6363</w:t>
      </w:r>
    </w:p>
    <w:p w14:paraId="357024E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[Editor's note: duplication!]</w:t>
      </w:r>
      <w:r>
        <w:tab/>
        <w:t>6365</w:t>
      </w:r>
    </w:p>
    <w:p w14:paraId="2A4499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relative measurement accuracy with CSI-RS based CMR and no dedicated IMR for ATG</w:t>
      </w:r>
      <w:r>
        <w:tab/>
        <w:t>6365</w:t>
      </w:r>
    </w:p>
    <w:p w14:paraId="24D1AAB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CMR and dedicated IMR L1-SINR absolute measurement accuracy for ATG</w:t>
      </w:r>
      <w:r>
        <w:tab/>
        <w:t>6366</w:t>
      </w:r>
    </w:p>
    <w:p w14:paraId="1A8EAF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[Editor's note: duplication!]</w:t>
      </w:r>
      <w:r>
        <w:tab/>
        <w:t>6367</w:t>
      </w:r>
    </w:p>
    <w:p w14:paraId="6EF0BCB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absolute measurement accuracy with SSB based CMR and dedicated IMR for ATG</w:t>
      </w:r>
      <w:r>
        <w:tab/>
        <w:t>6367</w:t>
      </w:r>
    </w:p>
    <w:p w14:paraId="248476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measurement accuracy for ATG</w:t>
      </w:r>
      <w:r>
        <w:tab/>
        <w:t>6369</w:t>
      </w:r>
    </w:p>
    <w:p w14:paraId="08CF34E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CMR and dedicated IMR L1-SINR absolute measurement accuracy for ATG</w:t>
      </w:r>
      <w:r>
        <w:tab/>
        <w:t>6369</w:t>
      </w:r>
    </w:p>
    <w:p w14:paraId="102E2B6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[Editor's note: duplication!]</w:t>
      </w:r>
      <w:r>
        <w:tab/>
        <w:t>6370</w:t>
      </w:r>
    </w:p>
    <w:p w14:paraId="56432CC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with CSI-RS based CMR and dedicated IMR for ATG</w:t>
      </w:r>
      <w:r>
        <w:tab/>
        <w:t>6370</w:t>
      </w:r>
    </w:p>
    <w:p w14:paraId="6A1A013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L1-SINR absolute measurement accuracy with CSI-RS based CMR and dedicated IMR for ATG</w:t>
      </w:r>
      <w:r>
        <w:tab/>
        <w:t>6370</w:t>
      </w:r>
    </w:p>
    <w:p w14:paraId="02ADB84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relative measurement accuracy for ATG</w:t>
      </w:r>
      <w:r>
        <w:tab/>
        <w:t>6372</w:t>
      </w:r>
    </w:p>
    <w:p w14:paraId="5D8279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-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Table 6.7.9.3.1.5-1 is replaced by Table</w:t>
      </w:r>
      <w:r>
        <w:rPr>
          <w:lang w:eastAsia="sv-SE"/>
        </w:rPr>
        <w:t xml:space="preserve"> 19.6.5.3.1.5-</w:t>
      </w:r>
      <w:r>
        <w:t>1.[Editor's note: duplication!]</w:t>
      </w:r>
      <w:r>
        <w:tab/>
        <w:t>6373</w:t>
      </w:r>
    </w:p>
    <w:p w14:paraId="717E955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relative measurement accuracy with CSI-RS based CMR and dedicated IMR for ATG</w:t>
      </w:r>
      <w:r>
        <w:tab/>
        <w:t>6373</w:t>
      </w:r>
    </w:p>
    <w:p w14:paraId="2034A132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A (normative): RRM test configurations</w:t>
      </w:r>
      <w:r>
        <w:tab/>
        <w:t>6377</w:t>
      </w:r>
    </w:p>
    <w:p w14:paraId="1E18CC9D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</w:t>
      </w:r>
      <w:r>
        <w:tab/>
        <w:t>6377</w:t>
      </w:r>
    </w:p>
    <w:p w14:paraId="386E678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6377</w:t>
      </w:r>
    </w:p>
    <w:p w14:paraId="7E8633E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6377</w:t>
      </w:r>
    </w:p>
    <w:p w14:paraId="7D8215E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6377</w:t>
      </w:r>
    </w:p>
    <w:p w14:paraId="028F623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6378</w:t>
      </w:r>
    </w:p>
    <w:p w14:paraId="51B69D7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6381</w:t>
      </w:r>
    </w:p>
    <w:p w14:paraId="65C473E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6381</w:t>
      </w:r>
    </w:p>
    <w:p w14:paraId="3C9FCEF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6382</w:t>
      </w:r>
    </w:p>
    <w:p w14:paraId="59D4D13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6385</w:t>
      </w:r>
    </w:p>
    <w:p w14:paraId="546A4CB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6385</w:t>
      </w:r>
    </w:p>
    <w:p w14:paraId="0D0E1BB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6386</w:t>
      </w:r>
    </w:p>
    <w:p w14:paraId="714A126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</w:t>
      </w:r>
      <w:r>
        <w:tab/>
        <w:t>6390</w:t>
      </w:r>
    </w:p>
    <w:p w14:paraId="41B0A18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6390</w:t>
      </w:r>
    </w:p>
    <w:p w14:paraId="3030B29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6393</w:t>
      </w:r>
    </w:p>
    <w:p w14:paraId="57405E2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for tracking</w:t>
      </w:r>
      <w:r>
        <w:tab/>
        <w:t>6398</w:t>
      </w:r>
    </w:p>
    <w:p w14:paraId="5B694F2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FR1</w:t>
      </w:r>
      <w:r>
        <w:tab/>
        <w:t>6398</w:t>
      </w:r>
    </w:p>
    <w:p w14:paraId="720E08C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6398</w:t>
      </w:r>
    </w:p>
    <w:p w14:paraId="1F734E9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6399</w:t>
      </w:r>
    </w:p>
    <w:p w14:paraId="259B261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FR2</w:t>
      </w:r>
      <w:r>
        <w:tab/>
        <w:t>6400</w:t>
      </w:r>
    </w:p>
    <w:p w14:paraId="4C11FAE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6400</w:t>
      </w:r>
    </w:p>
    <w:p w14:paraId="68D35DF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CSI-IM configurations</w:t>
      </w:r>
      <w:r>
        <w:tab/>
        <w:t>6401</w:t>
      </w:r>
    </w:p>
    <w:p w14:paraId="0FC9863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6401</w:t>
      </w:r>
    </w:p>
    <w:p w14:paraId="412F5EA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6401</w:t>
      </w:r>
    </w:p>
    <w:p w14:paraId="514FD32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6403</w:t>
      </w:r>
    </w:p>
    <w:p w14:paraId="7E63B9B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PUSCH</w:t>
      </w:r>
      <w:r>
        <w:tab/>
        <w:t>6404</w:t>
      </w:r>
    </w:p>
    <w:p w14:paraId="52D84658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under CCA</w:t>
      </w:r>
      <w:r>
        <w:tab/>
        <w:t>6405</w:t>
      </w:r>
    </w:p>
    <w:p w14:paraId="4E0F85E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6405</w:t>
      </w:r>
    </w:p>
    <w:p w14:paraId="4490798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6405</w:t>
      </w:r>
    </w:p>
    <w:p w14:paraId="759434D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6405</w:t>
      </w:r>
    </w:p>
    <w:p w14:paraId="51BC30C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6406</w:t>
      </w:r>
    </w:p>
    <w:p w14:paraId="3BA7911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lastRenderedPageBreak/>
        <w:t>A.1A.2.1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TDD</w:t>
      </w:r>
      <w:r>
        <w:tab/>
        <w:t>6406</w:t>
      </w:r>
    </w:p>
    <w:p w14:paraId="2675060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6407</w:t>
      </w:r>
    </w:p>
    <w:p w14:paraId="7276087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A.1A.3.1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TDD</w:t>
      </w:r>
      <w:r>
        <w:tab/>
        <w:t>6407</w:t>
      </w:r>
    </w:p>
    <w:p w14:paraId="3530DFE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6408</w:t>
      </w:r>
    </w:p>
    <w:p w14:paraId="2F0B879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A.1A.4.1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TDD</w:t>
      </w:r>
      <w:r>
        <w:tab/>
        <w:t>6408</w:t>
      </w:r>
    </w:p>
    <w:p w14:paraId="685DE62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RMC burst transmission model</w:t>
      </w:r>
      <w:r>
        <w:tab/>
        <w:t>6408</w:t>
      </w:r>
    </w:p>
    <w:p w14:paraId="755248E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OCNG configuration</w:t>
      </w:r>
      <w:r>
        <w:tab/>
        <w:t>6408</w:t>
      </w:r>
    </w:p>
    <w:p w14:paraId="70C348E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Generic OFDMA channel noise generator (OCNG)</w:t>
      </w:r>
      <w:r>
        <w:tab/>
        <w:t>6408</w:t>
      </w:r>
    </w:p>
    <w:p w14:paraId="0ED11D0A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</w:t>
      </w:r>
      <w:r>
        <w:tab/>
        <w:t>6411</w:t>
      </w:r>
    </w:p>
    <w:p w14:paraId="0753CEF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6411</w:t>
      </w:r>
    </w:p>
    <w:p w14:paraId="3538AF4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6411</w:t>
      </w:r>
    </w:p>
    <w:p w14:paraId="5AA8274E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under CCA</w:t>
      </w:r>
      <w:r>
        <w:tab/>
        <w:t>6412</w:t>
      </w:r>
    </w:p>
    <w:p w14:paraId="7FF8BB3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under CCA for FR1</w:t>
      </w:r>
      <w:r>
        <w:tab/>
        <w:t>6412</w:t>
      </w:r>
    </w:p>
    <w:p w14:paraId="0434268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SSB pattern 1 under CCA for semi-static channel access: SSB allocation for SSB SCS=30kHz in 40MHz</w:t>
      </w:r>
      <w:r>
        <w:tab/>
        <w:t>6412</w:t>
      </w:r>
    </w:p>
    <w:p w14:paraId="5FB7876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SSB pattern 2 under CCA for dynamic channel access: SSB allocation for SSB SCS=30kHz in 40MHz</w:t>
      </w:r>
      <w:r>
        <w:tab/>
        <w:t>6412</w:t>
      </w:r>
    </w:p>
    <w:p w14:paraId="1ED32DC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SSB pattern 3 under CCA for semi-static channel access: SSB allocation for SSB SCS=30 kHz in 40 MHz</w:t>
      </w:r>
      <w:r>
        <w:tab/>
        <w:t>6413</w:t>
      </w:r>
    </w:p>
    <w:p w14:paraId="268FE23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SSB pattern 4 under CCA for dynamic channel access: SSB allocation for SSB SCS=30 kHz in 40 MHz</w:t>
      </w:r>
      <w:r>
        <w:tab/>
        <w:t>6413</w:t>
      </w:r>
    </w:p>
    <w:p w14:paraId="78E63749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for RedCap</w:t>
      </w:r>
      <w:r>
        <w:tab/>
        <w:t>6414</w:t>
      </w:r>
    </w:p>
    <w:p w14:paraId="32E3ED8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6414</w:t>
      </w:r>
    </w:p>
    <w:p w14:paraId="6D1BE6D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6415</w:t>
      </w:r>
    </w:p>
    <w:p w14:paraId="6274035F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</w:t>
      </w:r>
      <w:r>
        <w:tab/>
        <w:t>6415</w:t>
      </w:r>
    </w:p>
    <w:p w14:paraId="17B24D2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 for RedCap</w:t>
      </w:r>
      <w:r>
        <w:tab/>
        <w:t>6415</w:t>
      </w:r>
    </w:p>
    <w:p w14:paraId="2E457089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DRX configurations</w:t>
      </w:r>
      <w:r>
        <w:tab/>
        <w:t>6416</w:t>
      </w:r>
    </w:p>
    <w:p w14:paraId="38FAFC2E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</w:t>
      </w:r>
      <w:r>
        <w:tab/>
        <w:t>6416</w:t>
      </w:r>
    </w:p>
    <w:p w14:paraId="0FA9445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</w:t>
      </w:r>
      <w:r>
        <w:tab/>
        <w:t>6416</w:t>
      </w:r>
    </w:p>
    <w:p w14:paraId="6BAF3FA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FR1</w:t>
      </w:r>
      <w:r>
        <w:tab/>
        <w:t>6416</w:t>
      </w:r>
    </w:p>
    <w:p w14:paraId="3D28D9A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FR2</w:t>
      </w:r>
      <w:r>
        <w:tab/>
        <w:t>6418</w:t>
      </w:r>
    </w:p>
    <w:p w14:paraId="6332D7A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FR1-FR2 test setup</w:t>
      </w:r>
      <w:r>
        <w:tab/>
        <w:t>6420</w:t>
      </w:r>
    </w:p>
    <w:p w14:paraId="3088D2ED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 with unlicensed bands</w:t>
      </w:r>
      <w:r>
        <w:tab/>
        <w:t>6420</w:t>
      </w:r>
    </w:p>
    <w:p w14:paraId="0C10A81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Serving Cell Parameters for Tests with NR Cell(s) under CCA in FR1</w:t>
      </w:r>
      <w:r>
        <w:tab/>
        <w:t>6420</w:t>
      </w:r>
    </w:p>
    <w:p w14:paraId="760D3399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PRACH configurations</w:t>
      </w:r>
      <w:r>
        <w:tab/>
        <w:t>6421</w:t>
      </w:r>
    </w:p>
    <w:p w14:paraId="73816C1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</w:t>
      </w:r>
      <w:r>
        <w:tab/>
        <w:t>6421</w:t>
      </w:r>
    </w:p>
    <w:p w14:paraId="471CA3C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 under CCA</w:t>
      </w:r>
      <w:r>
        <w:tab/>
        <w:t>6423</w:t>
      </w:r>
    </w:p>
    <w:p w14:paraId="30C3885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A.7.1A.1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FR1 PRACH configuration 1 under CCA</w:t>
      </w:r>
      <w:r>
        <w:tab/>
        <w:t>6423</w:t>
      </w:r>
    </w:p>
    <w:p w14:paraId="58517DC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A.7.1A.2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FR1 PRACH configuration 2 under CCA</w:t>
      </w:r>
      <w:r>
        <w:tab/>
        <w:t>6423</w:t>
      </w:r>
    </w:p>
    <w:p w14:paraId="4952A91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FR2</w:t>
      </w:r>
      <w:r>
        <w:tab/>
        <w:t>6424</w:t>
      </w:r>
    </w:p>
    <w:p w14:paraId="032D858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MsgA configurations</w:t>
      </w:r>
      <w:r>
        <w:tab/>
        <w:t>6426</w:t>
      </w:r>
    </w:p>
    <w:p w14:paraId="0467C83D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</w:t>
      </w:r>
      <w:r>
        <w:tab/>
        <w:t>6426</w:t>
      </w:r>
    </w:p>
    <w:p w14:paraId="1C7970E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 under CCA</w:t>
      </w:r>
      <w:r>
        <w:tab/>
        <w:t>6428</w:t>
      </w:r>
    </w:p>
    <w:p w14:paraId="79EC325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A.7A.1A.1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FR1 MsgA configuration 1 under CCA</w:t>
      </w:r>
      <w:r>
        <w:tab/>
        <w:t>6428</w:t>
      </w:r>
    </w:p>
    <w:p w14:paraId="7554BAB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A.7A.1A.2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FR1 MsgA configuration 2 under CCA</w:t>
      </w:r>
      <w:r>
        <w:tab/>
        <w:t>6429</w:t>
      </w:r>
    </w:p>
    <w:p w14:paraId="4E8BE50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FR2</w:t>
      </w:r>
      <w:r>
        <w:tab/>
        <w:t>6431</w:t>
      </w:r>
    </w:p>
    <w:p w14:paraId="67DF3D8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</w:t>
      </w:r>
      <w:r>
        <w:tab/>
        <w:t>6433</w:t>
      </w:r>
    </w:p>
    <w:p w14:paraId="7A49208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6433</w:t>
      </w:r>
    </w:p>
    <w:p w14:paraId="6272319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6433</w:t>
      </w:r>
    </w:p>
    <w:p w14:paraId="51E43CA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 for RedCap</w:t>
      </w:r>
      <w:r>
        <w:tab/>
        <w:t>6434</w:t>
      </w:r>
    </w:p>
    <w:p w14:paraId="3BF7964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6434</w:t>
      </w:r>
    </w:p>
    <w:p w14:paraId="244C0F4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6434</w:t>
      </w:r>
    </w:p>
    <w:p w14:paraId="14F41F6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Angle of Arrival (AoA) for FR2 RRM test cases</w:t>
      </w:r>
      <w:r>
        <w:tab/>
        <w:t>6434</w:t>
      </w:r>
    </w:p>
    <w:p w14:paraId="74661DE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1: Single AoA in Rx beam peak direction</w:t>
      </w:r>
      <w:r>
        <w:tab/>
        <w:t>6435</w:t>
      </w:r>
    </w:p>
    <w:p w14:paraId="0C96963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2: Single AoA in non Rx beam peak direction</w:t>
      </w:r>
      <w:r>
        <w:tab/>
        <w:t>6435</w:t>
      </w:r>
    </w:p>
    <w:p w14:paraId="080E824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2a: Single AoA in non Rx beam peak direction without change in direction</w:t>
      </w:r>
      <w:r>
        <w:tab/>
        <w:t>6435</w:t>
      </w:r>
    </w:p>
    <w:p w14:paraId="2FA952C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2b: Single AoA in non Rx beam peak direction with change in direction</w:t>
      </w:r>
      <w:r>
        <w:tab/>
        <w:t>6435</w:t>
      </w:r>
    </w:p>
    <w:p w14:paraId="0DDAA7B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3: 2 AoAs</w:t>
      </w:r>
      <w:r>
        <w:tab/>
        <w:t>6435</w:t>
      </w:r>
    </w:p>
    <w:p w14:paraId="185FF8A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4: 2 AoAs, 1 AoA in Rx beam peak direction, 1 in non Rx beam peak</w:t>
      </w:r>
      <w:r>
        <w:tab/>
        <w:t>6436</w:t>
      </w:r>
    </w:p>
    <w:p w14:paraId="34D235B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4a: 2 AoAs, 1 AoA in Rx beam peak direction, 1 in non Rx beam peak without change in direction</w:t>
      </w:r>
      <w:r>
        <w:tab/>
        <w:t>6436</w:t>
      </w:r>
    </w:p>
    <w:p w14:paraId="7F62B52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4b: 2 AoAs, 1 AoA in Rx beam peak direction, 1 in non Rx beam peak with change in direction</w:t>
      </w:r>
      <w:r>
        <w:tab/>
        <w:t>6436</w:t>
      </w:r>
    </w:p>
    <w:p w14:paraId="08CC313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7: 3 AoAs</w:t>
      </w:r>
      <w:r>
        <w:tab/>
        <w:t>6437</w:t>
      </w:r>
    </w:p>
    <w:p w14:paraId="1C89170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 Configuration</w:t>
      </w:r>
      <w:r>
        <w:tab/>
        <w:t>6437</w:t>
      </w:r>
    </w:p>
    <w:p w14:paraId="5245075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6437</w:t>
      </w:r>
    </w:p>
    <w:p w14:paraId="3D36628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states</w:t>
      </w:r>
      <w:r>
        <w:tab/>
        <w:t>6437</w:t>
      </w:r>
    </w:p>
    <w:p w14:paraId="6A6DAB8E" w14:textId="77777777" w:rsidR="00B850F4" w:rsidRDefault="00B850F4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Configuration</w:t>
      </w:r>
      <w:r>
        <w:tab/>
        <w:t>6437</w:t>
      </w:r>
    </w:p>
    <w:p w14:paraId="0C5B456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6437</w:t>
      </w:r>
    </w:p>
    <w:p w14:paraId="24811EB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DLorJoint TCI states</w:t>
      </w:r>
      <w:r>
        <w:tab/>
        <w:t>6438</w:t>
      </w:r>
    </w:p>
    <w:p w14:paraId="0884E83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TCI states</w:t>
      </w:r>
      <w:r>
        <w:tab/>
        <w:t>6438</w:t>
      </w:r>
    </w:p>
    <w:p w14:paraId="6DCE531C" w14:textId="77777777" w:rsidR="00B850F4" w:rsidRDefault="00B850F4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A.10</w:t>
      </w:r>
      <w:r w:rsidRPr="00CA4371">
        <w:rPr>
          <w:rFonts w:eastAsia="PMingLiU"/>
          <w:lang w:eastAsia="zh-TW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LTM Candidate TCI State Configuration</w:t>
      </w:r>
      <w:r>
        <w:tab/>
        <w:t>6439</w:t>
      </w:r>
    </w:p>
    <w:p w14:paraId="1F57490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A.10</w:t>
      </w:r>
      <w:r w:rsidRPr="00CA4371">
        <w:rPr>
          <w:rFonts w:eastAsia="PMingLiU"/>
          <w:lang w:eastAsia="zh-TW"/>
        </w:rPr>
        <w:t>B</w:t>
      </w:r>
      <w:r w:rsidRPr="00CA4371">
        <w:rPr>
          <w:rFonts w:eastAsia="PMingLiU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Introduction</w:t>
      </w:r>
      <w:r>
        <w:tab/>
        <w:t>6439</w:t>
      </w:r>
    </w:p>
    <w:p w14:paraId="7299E5D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A.10</w:t>
      </w:r>
      <w:r w:rsidRPr="00CA4371">
        <w:rPr>
          <w:rFonts w:eastAsia="PMingLiU"/>
          <w:lang w:eastAsia="zh-TW"/>
        </w:rPr>
        <w:t>B</w:t>
      </w:r>
      <w:r w:rsidRPr="00CA4371">
        <w:rPr>
          <w:rFonts w:eastAsia="PMingLiU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candidate DLorJoint TCI states</w:t>
      </w:r>
      <w:r>
        <w:tab/>
        <w:t>6439</w:t>
      </w:r>
    </w:p>
    <w:p w14:paraId="15124CF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A.10B.3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LTM candidate UL TCI states</w:t>
      </w:r>
      <w:r>
        <w:tab/>
        <w:t>6439</w:t>
      </w:r>
    </w:p>
    <w:p w14:paraId="7A1F1829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communication</w:t>
      </w:r>
      <w:r>
        <w:tab/>
        <w:t>6439</w:t>
      </w:r>
    </w:p>
    <w:p w14:paraId="15EECFD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6439</w:t>
      </w:r>
    </w:p>
    <w:p w14:paraId="05A810C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resource pool configurations for NR Sidelink Communication</w:t>
      </w:r>
      <w:r>
        <w:tab/>
        <w:t>6440</w:t>
      </w:r>
    </w:p>
    <w:p w14:paraId="1B99239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for NR Sidelink Communication</w:t>
      </w:r>
      <w:r>
        <w:tab/>
        <w:t>6443</w:t>
      </w:r>
    </w:p>
    <w:p w14:paraId="5CF774FB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Discovery Burst Transmission Window configuration under CCA</w:t>
      </w:r>
      <w:r>
        <w:tab/>
        <w:t>6444</w:t>
      </w:r>
    </w:p>
    <w:p w14:paraId="1C4F973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DBT Window pattern 1: DBT Window period = 20 ms with DBT Window duration = 1 ms</w:t>
      </w:r>
      <w:r>
        <w:tab/>
        <w:t>6444</w:t>
      </w:r>
    </w:p>
    <w:p w14:paraId="34686D73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Channel bandwidth (CBW) configurations</w:t>
      </w:r>
      <w:r>
        <w:tab/>
        <w:t>6444</w:t>
      </w:r>
    </w:p>
    <w:p w14:paraId="253B9A2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DL UE specific CBW</w:t>
      </w:r>
      <w:r>
        <w:tab/>
        <w:t>6444</w:t>
      </w:r>
    </w:p>
    <w:p w14:paraId="7A95F85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</w:t>
      </w:r>
      <w:r w:rsidRPr="00CA4371">
        <w:rPr>
          <w:snapToGrid w:val="0"/>
        </w:rPr>
        <w:t xml:space="preserve"> UE specific CBW</w:t>
      </w:r>
      <w:r>
        <w:tab/>
        <w:t>6444</w:t>
      </w:r>
    </w:p>
    <w:p w14:paraId="666660C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access configuration</w:t>
      </w:r>
      <w:r>
        <w:tab/>
        <w:t>6445</w:t>
      </w:r>
    </w:p>
    <w:p w14:paraId="009B8D5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neighbour cell</w:t>
      </w:r>
      <w:r>
        <w:tab/>
        <w:t>6445</w:t>
      </w:r>
    </w:p>
    <w:p w14:paraId="6A89C3F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 Configuration</w:t>
      </w:r>
      <w:r w:rsidRPr="00CA4371">
        <w:rPr>
          <w:snapToGrid w:val="0"/>
        </w:rPr>
        <w:t>s</w:t>
      </w:r>
      <w:r>
        <w:tab/>
        <w:t>6446</w:t>
      </w:r>
    </w:p>
    <w:p w14:paraId="422F4BD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 xml:space="preserve">SRS Configuration for </w:t>
      </w:r>
      <w:r>
        <w:t>SCS=15kHz</w:t>
      </w:r>
      <w:r>
        <w:tab/>
        <w:t>6446</w:t>
      </w:r>
    </w:p>
    <w:p w14:paraId="2B7C96F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 xml:space="preserve">SRS Configuration for </w:t>
      </w:r>
      <w:r>
        <w:t>SCS=30kHz</w:t>
      </w:r>
      <w:r>
        <w:tab/>
        <w:t>6447</w:t>
      </w:r>
    </w:p>
    <w:p w14:paraId="65B8A69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 xml:space="preserve">SRS Configuration for </w:t>
      </w:r>
      <w:r>
        <w:t>SCS=30kHz</w:t>
      </w:r>
      <w:r>
        <w:tab/>
        <w:t>6448</w:t>
      </w:r>
    </w:p>
    <w:p w14:paraId="77DB2041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configurations for RRM</w:t>
      </w:r>
      <w:r>
        <w:tab/>
        <w:t>6448</w:t>
      </w:r>
    </w:p>
    <w:p w14:paraId="2C71491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6448</w:t>
      </w:r>
    </w:p>
    <w:p w14:paraId="110CB09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6449</w:t>
      </w:r>
    </w:p>
    <w:p w14:paraId="2EDEAF0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Cell DTX configurations</w:t>
      </w:r>
      <w:r>
        <w:tab/>
        <w:t>6451</w:t>
      </w:r>
    </w:p>
    <w:p w14:paraId="2FEC644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DTX Configuration 1: Cell DTX cycle = 160 ms and TAT = Infinity</w:t>
      </w:r>
      <w:r>
        <w:tab/>
        <w:t>6451</w:t>
      </w:r>
    </w:p>
    <w:p w14:paraId="1AD0948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CA4371">
        <w:rPr>
          <w:rFonts w:eastAsia="DengXian"/>
          <w:lang w:eastAsia="zh-CN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 Configuration</w:t>
      </w:r>
      <w:r>
        <w:tab/>
        <w:t>6451</w:t>
      </w:r>
    </w:p>
    <w:p w14:paraId="4EDE952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CA4371">
        <w:rPr>
          <w:rFonts w:eastAsia="DengXian"/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6451</w:t>
      </w:r>
    </w:p>
    <w:p w14:paraId="4C0C9CA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CA4371">
        <w:rPr>
          <w:rFonts w:eastAsia="DengXian"/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</w:t>
      </w:r>
      <w:r>
        <w:tab/>
        <w:t>6451</w:t>
      </w:r>
    </w:p>
    <w:p w14:paraId="1AE3C32A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B (normative): Conditions for RRM requirements applicability for operating bands</w:t>
      </w:r>
      <w:r>
        <w:tab/>
        <w:t>6452</w:t>
      </w:r>
    </w:p>
    <w:p w14:paraId="2EC2D0B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RRC_IDLE state mobility</w:t>
      </w:r>
      <w:r>
        <w:tab/>
        <w:t>6452</w:t>
      </w:r>
    </w:p>
    <w:p w14:paraId="02CDC7A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6452</w:t>
      </w:r>
    </w:p>
    <w:p w14:paraId="2B7072C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</w:t>
      </w:r>
      <w:r>
        <w:tab/>
        <w:t>6452</w:t>
      </w:r>
    </w:p>
    <w:p w14:paraId="13F14AB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</w:t>
      </w:r>
      <w:r>
        <w:tab/>
        <w:t>6453</w:t>
      </w:r>
    </w:p>
    <w:p w14:paraId="2ACB2A7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for satellite access</w:t>
      </w:r>
      <w:r>
        <w:tab/>
        <w:t>6455</w:t>
      </w:r>
    </w:p>
    <w:p w14:paraId="4F28D99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for satellite access</w:t>
      </w:r>
      <w:r>
        <w:tab/>
        <w:t>6456</w:t>
      </w:r>
    </w:p>
    <w:p w14:paraId="6D3159B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B.1.8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under CCA</w:t>
      </w:r>
      <w:r>
        <w:tab/>
        <w:t>6456</w:t>
      </w:r>
    </w:p>
    <w:p w14:paraId="194AA63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under CCA</w:t>
      </w:r>
      <w:r>
        <w:tab/>
        <w:t>6456</w:t>
      </w:r>
    </w:p>
    <w:p w14:paraId="5FD7F17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RRC_CONNECTED state</w:t>
      </w:r>
      <w:r>
        <w:tab/>
        <w:t>6456</w:t>
      </w:r>
    </w:p>
    <w:p w14:paraId="7A5809E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6456</w:t>
      </w:r>
    </w:p>
    <w:p w14:paraId="1E808CF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</w:t>
      </w:r>
      <w:r>
        <w:tab/>
        <w:t>6457</w:t>
      </w:r>
    </w:p>
    <w:p w14:paraId="44AC42B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</w:t>
      </w:r>
      <w:r>
        <w:tab/>
        <w:t>6457</w:t>
      </w:r>
    </w:p>
    <w:p w14:paraId="1F88F4D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</w:t>
      </w:r>
      <w:r>
        <w:tab/>
        <w:t>6458</w:t>
      </w:r>
    </w:p>
    <w:p w14:paraId="642503E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6458</w:t>
      </w:r>
    </w:p>
    <w:p w14:paraId="7B1409D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</w:t>
      </w:r>
      <w:r>
        <w:tab/>
        <w:t>6459</w:t>
      </w:r>
    </w:p>
    <w:p w14:paraId="4ACB45A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</w:t>
      </w:r>
      <w:r>
        <w:tab/>
        <w:t>6460</w:t>
      </w:r>
    </w:p>
    <w:p w14:paraId="733C77A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UE transmit timing</w:t>
      </w:r>
      <w:r>
        <w:tab/>
        <w:t>6461</w:t>
      </w:r>
    </w:p>
    <w:p w14:paraId="71C6326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UE transmit timing</w:t>
      </w:r>
      <w:r>
        <w:tab/>
        <w:t>6461</w:t>
      </w:r>
    </w:p>
    <w:p w14:paraId="5B888E3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RedCap</w:t>
      </w:r>
      <w:r>
        <w:tab/>
        <w:t>6462</w:t>
      </w:r>
    </w:p>
    <w:p w14:paraId="20C54E2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RedCap</w:t>
      </w:r>
      <w:r>
        <w:tab/>
        <w:t>6464</w:t>
      </w:r>
    </w:p>
    <w:p w14:paraId="4C548E3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under CCA</w:t>
      </w:r>
      <w:r>
        <w:tab/>
        <w:t>6466</w:t>
      </w:r>
    </w:p>
    <w:p w14:paraId="62E03EC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under CCA</w:t>
      </w:r>
      <w:r>
        <w:tab/>
        <w:t>6467</w:t>
      </w:r>
    </w:p>
    <w:p w14:paraId="4FD5229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under CCA</w:t>
      </w:r>
      <w:r>
        <w:tab/>
        <w:t>6467</w:t>
      </w:r>
    </w:p>
    <w:p w14:paraId="3E9E0EC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6467</w:t>
      </w:r>
    </w:p>
    <w:p w14:paraId="50AA643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B.2.12 to B.2.16</w:t>
      </w:r>
      <w:r>
        <w:tab/>
        <w:t>6467</w:t>
      </w:r>
    </w:p>
    <w:p w14:paraId="33D2EC4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satellite access</w:t>
      </w:r>
      <w:r>
        <w:tab/>
        <w:t>6467</w:t>
      </w:r>
    </w:p>
    <w:p w14:paraId="3DBFC51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satellite access</w:t>
      </w:r>
      <w:r>
        <w:tab/>
        <w:t>6468</w:t>
      </w:r>
    </w:p>
    <w:p w14:paraId="00F83CD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for satellite access</w:t>
      </w:r>
      <w:r>
        <w:tab/>
        <w:t>6468</w:t>
      </w:r>
    </w:p>
    <w:p w14:paraId="4E432D9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 for satellite access</w:t>
      </w:r>
      <w:r>
        <w:tab/>
        <w:t>6468</w:t>
      </w:r>
    </w:p>
    <w:p w14:paraId="0238F51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 for satellite access</w:t>
      </w:r>
      <w:r>
        <w:tab/>
        <w:t>6468</w:t>
      </w:r>
    </w:p>
    <w:p w14:paraId="5E20371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 for satellite access</w:t>
      </w:r>
      <w:r>
        <w:tab/>
        <w:t>6468</w:t>
      </w:r>
    </w:p>
    <w:p w14:paraId="14EF751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RRM requirement exceptions</w:t>
      </w:r>
      <w:r>
        <w:tab/>
        <w:t>6469</w:t>
      </w:r>
    </w:p>
    <w:p w14:paraId="416B88C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6469</w:t>
      </w:r>
    </w:p>
    <w:p w14:paraId="556B5EE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CA</w:t>
      </w:r>
      <w:r>
        <w:tab/>
        <w:t>6469</w:t>
      </w:r>
    </w:p>
    <w:p w14:paraId="1324ECF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FR1</w:t>
      </w:r>
      <w:r>
        <w:tab/>
        <w:t>6469</w:t>
      </w:r>
    </w:p>
    <w:p w14:paraId="0AA3447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FR1</w:t>
      </w:r>
      <w:r>
        <w:tab/>
        <w:t>6469</w:t>
      </w:r>
    </w:p>
    <w:p w14:paraId="3485DA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Mincho"/>
        </w:rPr>
        <w:t>Inter-band carrier aggregation</w:t>
      </w:r>
      <w:r>
        <w:tab/>
        <w:t>6469</w:t>
      </w:r>
    </w:p>
    <w:p w14:paraId="0E2106B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CA</w:t>
      </w:r>
      <w:r>
        <w:tab/>
        <w:t>6469</w:t>
      </w:r>
    </w:p>
    <w:p w14:paraId="240B65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intermodulation interference due to 2UL CA</w:t>
      </w:r>
      <w:r>
        <w:tab/>
        <w:t>6469</w:t>
      </w:r>
    </w:p>
    <w:p w14:paraId="6432B9B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FR2</w:t>
      </w:r>
      <w:r>
        <w:tab/>
        <w:t>6470</w:t>
      </w:r>
    </w:p>
    <w:p w14:paraId="090B737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FR2</w:t>
      </w:r>
      <w:r>
        <w:tab/>
        <w:t>6470</w:t>
      </w:r>
    </w:p>
    <w:p w14:paraId="1758F8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Mincho"/>
        </w:rPr>
        <w:t>Intra-band contiguous carrier aggregation</w:t>
      </w:r>
      <w:r>
        <w:tab/>
        <w:t>6470</w:t>
      </w:r>
    </w:p>
    <w:p w14:paraId="4B307BB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Mincho"/>
        </w:rPr>
        <w:t>Intra-band non-contiguous carrier aggregation</w:t>
      </w:r>
      <w:r>
        <w:tab/>
        <w:t>6470</w:t>
      </w:r>
    </w:p>
    <w:p w14:paraId="1E07CEE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DC</w:t>
      </w:r>
      <w:r>
        <w:tab/>
        <w:t>6470</w:t>
      </w:r>
    </w:p>
    <w:p w14:paraId="2C99A4E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SUL</w:t>
      </w:r>
      <w:r>
        <w:tab/>
        <w:t>6470</w:t>
      </w:r>
    </w:p>
    <w:p w14:paraId="1D57E6B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SUL in FR1</w:t>
      </w:r>
      <w:r>
        <w:tab/>
        <w:t>6470</w:t>
      </w:r>
    </w:p>
    <w:p w14:paraId="503BE30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SUL in FR1</w:t>
      </w:r>
      <w:r>
        <w:tab/>
        <w:t>6470</w:t>
      </w:r>
    </w:p>
    <w:p w14:paraId="2481AC3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SUL</w:t>
      </w:r>
      <w:r>
        <w:tab/>
        <w:t>6470</w:t>
      </w:r>
    </w:p>
    <w:p w14:paraId="1DB8423A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sidelink</w:t>
      </w:r>
      <w:r>
        <w:tab/>
        <w:t>6471</w:t>
      </w:r>
    </w:p>
    <w:p w14:paraId="40D15DC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parameters for GNSS signals</w:t>
      </w:r>
      <w:r>
        <w:tab/>
        <w:t>6471</w:t>
      </w:r>
    </w:p>
    <w:p w14:paraId="3B0833D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PSBCH-RSRP Accuracy Requirements</w:t>
      </w:r>
      <w:r>
        <w:tab/>
        <w:t>6471</w:t>
      </w:r>
    </w:p>
    <w:p w14:paraId="44B901E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Selection/Reselection to Intra-frequency SyncRef UE</w:t>
      </w:r>
      <w:r>
        <w:tab/>
        <w:t>6471</w:t>
      </w:r>
    </w:p>
    <w:p w14:paraId="088A525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L1 SL-RSRP Accuracy Requirements</w:t>
      </w:r>
      <w:r>
        <w:tab/>
        <w:t>6472</w:t>
      </w:r>
    </w:p>
    <w:p w14:paraId="3D84694E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High level test procedure for SAN RRM tests</w:t>
      </w:r>
      <w:r>
        <w:tab/>
        <w:t>6472</w:t>
      </w:r>
    </w:p>
    <w:p w14:paraId="1BC8AF8D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C (normative): Downlink physical channels and propagation conditions</w:t>
      </w:r>
      <w:r>
        <w:tab/>
        <w:t>6473</w:t>
      </w:r>
    </w:p>
    <w:p w14:paraId="7D03825F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physical channels</w:t>
      </w:r>
      <w:r>
        <w:tab/>
        <w:t>6473</w:t>
      </w:r>
    </w:p>
    <w:p w14:paraId="0AAD61A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6473</w:t>
      </w:r>
    </w:p>
    <w:p w14:paraId="388860A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downlink signal levels</w:t>
      </w:r>
      <w:r>
        <w:tab/>
        <w:t>6473</w:t>
      </w:r>
    </w:p>
    <w:p w14:paraId="62F0620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connection setup</w:t>
      </w:r>
      <w:r>
        <w:tab/>
        <w:t>6474</w:t>
      </w:r>
    </w:p>
    <w:p w14:paraId="3AED4FFB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Propagation conditions</w:t>
      </w:r>
      <w:r>
        <w:tab/>
        <w:t>6474</w:t>
      </w:r>
    </w:p>
    <w:p w14:paraId="3D2214D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6474</w:t>
      </w:r>
    </w:p>
    <w:p w14:paraId="5F857E7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No interference</w:t>
      </w:r>
      <w:r>
        <w:tab/>
        <w:t>6475</w:t>
      </w:r>
    </w:p>
    <w:p w14:paraId="1F50EA88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Static propagation conditions</w:t>
      </w:r>
      <w:r>
        <w:tab/>
        <w:t>6475</w:t>
      </w:r>
    </w:p>
    <w:p w14:paraId="7E42145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C.2.2.0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6475</w:t>
      </w:r>
    </w:p>
    <w:p w14:paraId="4812F22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2Rx antenna connectors</w:t>
      </w:r>
      <w:r>
        <w:tab/>
        <w:t>6475</w:t>
      </w:r>
    </w:p>
    <w:p w14:paraId="19E14E0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4Rx antenna connectors</w:t>
      </w:r>
      <w:r>
        <w:tab/>
        <w:t>6475</w:t>
      </w:r>
    </w:p>
    <w:p w14:paraId="737B971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Multi-path fading propagation conditions</w:t>
      </w:r>
      <w:r>
        <w:tab/>
        <w:t>6476</w:t>
      </w:r>
    </w:p>
    <w:p w14:paraId="676150A8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D (normative): Deviations from standard test configuration</w:t>
      </w:r>
      <w:r>
        <w:tab/>
        <w:t>6477</w:t>
      </w:r>
    </w:p>
    <w:p w14:paraId="1B60397D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numerologies</w:t>
      </w:r>
      <w:r>
        <w:tab/>
        <w:t>6477</w:t>
      </w:r>
    </w:p>
    <w:p w14:paraId="558A3EEF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with different EN-DC configurations</w:t>
      </w:r>
      <w:r>
        <w:tab/>
        <w:t>6477</w:t>
      </w:r>
    </w:p>
    <w:p w14:paraId="339D3E7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6477</w:t>
      </w:r>
    </w:p>
    <w:p w14:paraId="3271A3A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6477</w:t>
      </w:r>
    </w:p>
    <w:p w14:paraId="4C9F603B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 with different CA configurations</w:t>
      </w:r>
      <w:r>
        <w:tab/>
        <w:t>6477</w:t>
      </w:r>
    </w:p>
    <w:p w14:paraId="193BA43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6477</w:t>
      </w:r>
    </w:p>
    <w:p w14:paraId="20183B6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6477</w:t>
      </w:r>
    </w:p>
    <w:p w14:paraId="5CAAF12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4Rx capable UEs</w:t>
      </w:r>
      <w:r>
        <w:tab/>
        <w:t>6477</w:t>
      </w:r>
    </w:p>
    <w:p w14:paraId="24F3054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6477</w:t>
      </w:r>
    </w:p>
    <w:p w14:paraId="1A1DEB3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6478</w:t>
      </w:r>
    </w:p>
    <w:p w14:paraId="08D4FA2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6478</w:t>
      </w:r>
    </w:p>
    <w:p w14:paraId="6D8CFF2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6479</w:t>
      </w:r>
    </w:p>
    <w:p w14:paraId="552597B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6479</w:t>
      </w:r>
    </w:p>
    <w:p w14:paraId="1E394C6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6479</w:t>
      </w:r>
    </w:p>
    <w:p w14:paraId="1733C80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6479</w:t>
      </w:r>
    </w:p>
    <w:p w14:paraId="388CB2F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only 4Rx is supported</w:t>
      </w:r>
      <w:r>
        <w:tab/>
        <w:t>6479</w:t>
      </w:r>
    </w:p>
    <w:p w14:paraId="08BB91F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6479</w:t>
      </w:r>
    </w:p>
    <w:p w14:paraId="1EDA91F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only 4Rx is supported</w:t>
      </w:r>
      <w:r>
        <w:tab/>
        <w:t>6480</w:t>
      </w:r>
    </w:p>
    <w:p w14:paraId="421E41D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configurations with unlicensed bands for 4Rx capable UEs</w:t>
      </w:r>
      <w:r>
        <w:tab/>
        <w:t>6480</w:t>
      </w:r>
    </w:p>
    <w:p w14:paraId="1DCFB24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6480</w:t>
      </w:r>
    </w:p>
    <w:p w14:paraId="43F77FA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6480</w:t>
      </w:r>
    </w:p>
    <w:p w14:paraId="08E9CB9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6480</w:t>
      </w:r>
    </w:p>
    <w:p w14:paraId="0C334A9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6481</w:t>
      </w:r>
    </w:p>
    <w:p w14:paraId="26C1B00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6481</w:t>
      </w:r>
    </w:p>
    <w:p w14:paraId="6F8A5A8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2RX is supported</w:t>
      </w:r>
      <w:r>
        <w:tab/>
        <w:t>6481</w:t>
      </w:r>
    </w:p>
    <w:p w14:paraId="29BFB50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4RX is supported</w:t>
      </w:r>
      <w:r>
        <w:tab/>
        <w:t>6481</w:t>
      </w:r>
    </w:p>
    <w:p w14:paraId="3A917CA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2RX is supported</w:t>
      </w:r>
      <w:r>
        <w:tab/>
        <w:t>6481</w:t>
      </w:r>
    </w:p>
    <w:p w14:paraId="7A66FC3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4RX is supported</w:t>
      </w:r>
      <w:r>
        <w:tab/>
        <w:t>6481</w:t>
      </w:r>
    </w:p>
    <w:p w14:paraId="5BE687A5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8Rx capable UEs</w:t>
      </w:r>
      <w:r>
        <w:tab/>
        <w:t>6482</w:t>
      </w:r>
    </w:p>
    <w:p w14:paraId="35EEB1A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6482</w:t>
      </w:r>
    </w:p>
    <w:p w14:paraId="21228FBD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6482</w:t>
      </w:r>
    </w:p>
    <w:p w14:paraId="45F11C5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6482</w:t>
      </w:r>
    </w:p>
    <w:p w14:paraId="4DD9889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6482</w:t>
      </w:r>
    </w:p>
    <w:p w14:paraId="2D5A68F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6482</w:t>
      </w:r>
    </w:p>
    <w:p w14:paraId="0079B09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6483</w:t>
      </w:r>
    </w:p>
    <w:p w14:paraId="577830B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6483</w:t>
      </w:r>
    </w:p>
    <w:p w14:paraId="38F1247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4Rx is supported</w:t>
      </w:r>
      <w:r>
        <w:tab/>
        <w:t>6483</w:t>
      </w:r>
    </w:p>
    <w:p w14:paraId="160FA0B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8Rx is supported</w:t>
      </w:r>
      <w:r>
        <w:tab/>
        <w:t>6483</w:t>
      </w:r>
    </w:p>
    <w:p w14:paraId="7095B05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6483</w:t>
      </w:r>
    </w:p>
    <w:p w14:paraId="399B29B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4Rx is supported</w:t>
      </w:r>
      <w:r>
        <w:tab/>
        <w:t>6483</w:t>
      </w:r>
    </w:p>
    <w:p w14:paraId="109B196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8Rx is supported</w:t>
      </w:r>
      <w:r>
        <w:tab/>
        <w:t>6483</w:t>
      </w:r>
    </w:p>
    <w:p w14:paraId="2929934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Channel Bandwidths</w:t>
      </w:r>
      <w:r>
        <w:tab/>
        <w:t>6483</w:t>
      </w:r>
    </w:p>
    <w:p w14:paraId="3B03D9F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E-UTRA Channel Bandwidths</w:t>
      </w:r>
      <w:r>
        <w:tab/>
        <w:t>6483</w:t>
      </w:r>
    </w:p>
    <w:p w14:paraId="1DCEBEE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6483</w:t>
      </w:r>
    </w:p>
    <w:p w14:paraId="1F7DED9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6483</w:t>
      </w:r>
    </w:p>
    <w:p w14:paraId="3D10C5F9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for Synchronous and Asynchronous DC Operations</w:t>
      </w:r>
      <w:r>
        <w:tab/>
        <w:t>6484</w:t>
      </w:r>
    </w:p>
    <w:p w14:paraId="4787AE8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for Synchronous and Asynchronous EN-DC Operations</w:t>
      </w:r>
      <w:r>
        <w:tab/>
        <w:t>6484</w:t>
      </w:r>
    </w:p>
    <w:p w14:paraId="3B407A4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6484</w:t>
      </w:r>
    </w:p>
    <w:p w14:paraId="339F662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6484</w:t>
      </w:r>
    </w:p>
    <w:p w14:paraId="051E019E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D.7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</w:t>
      </w:r>
      <w:r>
        <w:tab/>
        <w:t>6484</w:t>
      </w:r>
    </w:p>
    <w:p w14:paraId="6B30C70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6484</w:t>
      </w:r>
    </w:p>
    <w:p w14:paraId="494FBC4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 for operation on a carrier frequency with CCA in FR1</w:t>
      </w:r>
      <w:r>
        <w:tab/>
        <w:t>6484</w:t>
      </w:r>
    </w:p>
    <w:p w14:paraId="12F6786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CCA model</w:t>
      </w:r>
      <w:r>
        <w:tab/>
        <w:t>6484</w:t>
      </w:r>
    </w:p>
    <w:p w14:paraId="147629B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CCA model</w:t>
      </w:r>
      <w:r>
        <w:tab/>
        <w:t>6485</w:t>
      </w:r>
    </w:p>
    <w:p w14:paraId="142B1598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6486</w:t>
      </w:r>
    </w:p>
    <w:p w14:paraId="53E81FF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in SA and EN-DC Operations</w:t>
      </w:r>
      <w:r>
        <w:tab/>
        <w:t>6486</w:t>
      </w:r>
    </w:p>
    <w:p w14:paraId="0B1F25F8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6486</w:t>
      </w:r>
    </w:p>
    <w:p w14:paraId="4500496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6486</w:t>
      </w:r>
    </w:p>
    <w:p w14:paraId="370CB1A3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E (normative): Cell configuration mapping</w:t>
      </w:r>
      <w:r>
        <w:tab/>
        <w:t>6487</w:t>
      </w:r>
    </w:p>
    <w:p w14:paraId="7D077D0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6487</w:t>
      </w:r>
    </w:p>
    <w:p w14:paraId="2355367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frequency selection</w:t>
      </w:r>
      <w:r>
        <w:tab/>
        <w:t>6487</w:t>
      </w:r>
    </w:p>
    <w:p w14:paraId="1717258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6487</w:t>
      </w:r>
    </w:p>
    <w:p w14:paraId="6E06C17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 for EN-DC test cases</w:t>
      </w:r>
      <w:r>
        <w:tab/>
        <w:t>6487</w:t>
      </w:r>
    </w:p>
    <w:p w14:paraId="1439F3BD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one NR cell</w:t>
      </w:r>
      <w:r>
        <w:tab/>
        <w:t>6487</w:t>
      </w:r>
    </w:p>
    <w:p w14:paraId="0E4861F8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more than one NR cell</w:t>
      </w:r>
      <w:r>
        <w:tab/>
        <w:t>6487</w:t>
      </w:r>
    </w:p>
    <w:p w14:paraId="09E3257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test cases</w:t>
      </w:r>
      <w:r>
        <w:tab/>
        <w:t>6487</w:t>
      </w:r>
    </w:p>
    <w:p w14:paraId="6A1FF1F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test cases</w:t>
      </w:r>
      <w:r>
        <w:tab/>
        <w:t>6487</w:t>
      </w:r>
    </w:p>
    <w:p w14:paraId="66922DA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</w:t>
      </w:r>
      <w:r>
        <w:tab/>
        <w:t>6488</w:t>
      </w:r>
    </w:p>
    <w:p w14:paraId="10EE3DD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carrier aggregation</w:t>
      </w:r>
      <w:r>
        <w:tab/>
        <w:t>6488</w:t>
      </w:r>
    </w:p>
    <w:p w14:paraId="1EC7BA6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carrier aggregation</w:t>
      </w:r>
      <w:r>
        <w:tab/>
        <w:t>6488</w:t>
      </w:r>
    </w:p>
    <w:p w14:paraId="6F46AB9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non-contiguous carrier aggregation</w:t>
      </w:r>
      <w:r>
        <w:tab/>
        <w:t>6488</w:t>
      </w:r>
    </w:p>
    <w:p w14:paraId="053216E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 RAT test cases</w:t>
      </w:r>
      <w:r>
        <w:tab/>
        <w:t>6488</w:t>
      </w:r>
    </w:p>
    <w:p w14:paraId="6DA55B6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EN-DC test cases</w:t>
      </w:r>
      <w:r>
        <w:tab/>
        <w:t>6488</w:t>
      </w:r>
    </w:p>
    <w:p w14:paraId="7BAF92A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non-contiguous EN-DC</w:t>
      </w:r>
      <w:r>
        <w:tab/>
        <w:t>6488</w:t>
      </w:r>
    </w:p>
    <w:p w14:paraId="199AA2D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 frequency neighbour cell</w:t>
      </w:r>
      <w:r>
        <w:tab/>
        <w:t>6488</w:t>
      </w:r>
    </w:p>
    <w:p w14:paraId="5C6590D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EN-DC</w:t>
      </w:r>
      <w:r>
        <w:tab/>
        <w:t>6488</w:t>
      </w:r>
    </w:p>
    <w:p w14:paraId="3F7211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</w:t>
      </w:r>
      <w:r>
        <w:tab/>
        <w:t>6488</w:t>
      </w:r>
    </w:p>
    <w:p w14:paraId="16237CD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test cases</w:t>
      </w:r>
      <w:r>
        <w:tab/>
        <w:t>6489</w:t>
      </w:r>
    </w:p>
    <w:p w14:paraId="6A78F0C3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test cases in Chapter 4</w:t>
      </w:r>
      <w:r>
        <w:tab/>
        <w:t>6489</w:t>
      </w:r>
    </w:p>
    <w:p w14:paraId="3CB94C92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FR2 test cases in Chapter 5</w:t>
      </w:r>
      <w:r>
        <w:tab/>
        <w:t>6493</w:t>
      </w:r>
    </w:p>
    <w:p w14:paraId="2BBB4DD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in Chapter 6</w:t>
      </w:r>
      <w:r>
        <w:tab/>
        <w:t>6497</w:t>
      </w:r>
    </w:p>
    <w:p w14:paraId="4BA4F70F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in Chapter 7</w:t>
      </w:r>
      <w:r>
        <w:tab/>
        <w:t>6504</w:t>
      </w:r>
    </w:p>
    <w:p w14:paraId="12A6D3C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in Chapter 8</w:t>
      </w:r>
      <w:r>
        <w:tab/>
        <w:t>6509</w:t>
      </w:r>
    </w:p>
    <w:p w14:paraId="2516CD7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NR sidelink test cases in Chapter 9</w:t>
      </w:r>
      <w:r>
        <w:tab/>
        <w:t>6510</w:t>
      </w:r>
    </w:p>
    <w:p w14:paraId="76D4F7BD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Shared Spectrum test cases in Chapter 10</w:t>
      </w:r>
      <w:r>
        <w:tab/>
        <w:t>6511</w:t>
      </w:r>
    </w:p>
    <w:p w14:paraId="6330FFA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Shared Spectrum test cases in Chapter 11</w:t>
      </w:r>
      <w:r>
        <w:tab/>
        <w:t>6514</w:t>
      </w:r>
    </w:p>
    <w:p w14:paraId="69CB819A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E.13</w:t>
      </w:r>
      <w:r>
        <w:tab/>
        <w:t>6524</w:t>
      </w:r>
    </w:p>
    <w:p w14:paraId="3F37E10A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RedCap in Chapter 16</w:t>
      </w:r>
      <w:r>
        <w:tab/>
        <w:t>6524</w:t>
      </w:r>
    </w:p>
    <w:p w14:paraId="5DC10C48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for RedCap in Chapter 17</w:t>
      </w:r>
      <w:r>
        <w:tab/>
        <w:t>6530</w:t>
      </w:r>
    </w:p>
    <w:p w14:paraId="5201033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for RedCap in Chapter 18</w:t>
      </w:r>
      <w:r>
        <w:tab/>
        <w:t>6532</w:t>
      </w:r>
    </w:p>
    <w:p w14:paraId="0BE545C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ATG in Chapter 19</w:t>
      </w:r>
      <w:r>
        <w:tab/>
        <w:t>6533</w:t>
      </w:r>
    </w:p>
    <w:p w14:paraId="75B19862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F (normative): Measurement uncertainties and test tolerances</w:t>
      </w:r>
      <w:r>
        <w:tab/>
        <w:t>6535</w:t>
      </w:r>
    </w:p>
    <w:p w14:paraId="392FEC4D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uncertainties and test tolerances for FR1 and FR2</w:t>
      </w:r>
      <w:r>
        <w:tab/>
        <w:t>6535</w:t>
      </w:r>
    </w:p>
    <w:p w14:paraId="7E8913D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Acceptable uncertainty of test system (normative)</w:t>
      </w:r>
      <w:r>
        <w:tab/>
        <w:t>6535</w:t>
      </w:r>
    </w:p>
    <w:p w14:paraId="6BCA54E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6535</w:t>
      </w:r>
    </w:p>
    <w:p w14:paraId="4C28E8D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of RRM requirements</w:t>
      </w:r>
      <w:r>
        <w:tab/>
        <w:t>6535</w:t>
      </w:r>
    </w:p>
    <w:p w14:paraId="5878FA0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Interpretation of measurement results (normative)</w:t>
      </w:r>
      <w:r>
        <w:tab/>
        <w:t>6616</w:t>
      </w:r>
    </w:p>
    <w:p w14:paraId="341D102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Tolerance and Derivation of Test Requirements (informative)</w:t>
      </w:r>
      <w:r>
        <w:tab/>
        <w:t>6616</w:t>
      </w:r>
    </w:p>
    <w:p w14:paraId="5A0061D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F.1.3.1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6616</w:t>
      </w:r>
    </w:p>
    <w:p w14:paraId="5BB609C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6616</w:t>
      </w:r>
    </w:p>
    <w:p w14:paraId="71A242F3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G (normative): Statistical testing</w:t>
      </w:r>
      <w:r>
        <w:tab/>
        <w:t>6806</w:t>
      </w:r>
    </w:p>
    <w:p w14:paraId="78EF69C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6806</w:t>
      </w:r>
    </w:p>
    <w:p w14:paraId="13BAAB5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delay and UE measurement performance in RRM tests</w:t>
      </w:r>
      <w:r>
        <w:tab/>
        <w:t>6806</w:t>
      </w:r>
    </w:p>
    <w:p w14:paraId="7B4B5E8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6806</w:t>
      </w:r>
    </w:p>
    <w:p w14:paraId="15753C0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6806</w:t>
      </w:r>
    </w:p>
    <w:p w14:paraId="4D8D99C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6806</w:t>
      </w:r>
    </w:p>
    <w:p w14:paraId="4C509BE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6807</w:t>
      </w:r>
    </w:p>
    <w:p w14:paraId="4B7A443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6808</w:t>
      </w:r>
    </w:p>
    <w:p w14:paraId="2C96B9A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conditions for delay tests and UE measurement performance</w:t>
      </w:r>
      <w:r>
        <w:tab/>
        <w:t>6808</w:t>
      </w:r>
    </w:p>
    <w:p w14:paraId="2D5D422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considerations for tests in bands subject to CCA failure</w:t>
      </w:r>
      <w:r>
        <w:tab/>
        <w:t>6808</w:t>
      </w:r>
    </w:p>
    <w:p w14:paraId="6DC020D1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NR sidelink CBR measurement tests</w:t>
      </w:r>
      <w:r>
        <w:tab/>
        <w:t>6809</w:t>
      </w:r>
    </w:p>
    <w:p w14:paraId="7EB7F0C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6809</w:t>
      </w:r>
    </w:p>
    <w:p w14:paraId="719CF00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6809</w:t>
      </w:r>
    </w:p>
    <w:p w14:paraId="2CB273B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6810</w:t>
      </w:r>
    </w:p>
    <w:p w14:paraId="550D646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6810</w:t>
      </w:r>
    </w:p>
    <w:p w14:paraId="7DD2B7F5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G.2.3-1 (informative)</w:t>
      </w:r>
      <w:r>
        <w:tab/>
        <w:t>6811</w:t>
      </w:r>
    </w:p>
    <w:p w14:paraId="17E836B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G.3.3-1 (informative)</w:t>
      </w:r>
      <w:r>
        <w:tab/>
        <w:t>6811</w:t>
      </w:r>
    </w:p>
    <w:p w14:paraId="4287653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Algorithm to calculate pass and fail probabilities</w:t>
      </w:r>
      <w:r>
        <w:tab/>
        <w:t>6811</w:t>
      </w:r>
    </w:p>
    <w:p w14:paraId="5F43CAC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Method of designing pass/fail limit to approach given risk probability</w:t>
      </w:r>
      <w:r>
        <w:tab/>
        <w:t>6814</w:t>
      </w:r>
    </w:p>
    <w:p w14:paraId="46C7D4B1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H (normative): Default message contents for RRM</w:t>
      </w:r>
      <w:r>
        <w:tab/>
        <w:t>6819</w:t>
      </w:r>
    </w:p>
    <w:p w14:paraId="7B37694E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6819</w:t>
      </w:r>
    </w:p>
    <w:p w14:paraId="17CFE1D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 exceptions</w:t>
      </w:r>
      <w:r>
        <w:tab/>
        <w:t>6819</w:t>
      </w:r>
    </w:p>
    <w:p w14:paraId="1D174BA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intra frequency cell re-selection</w:t>
      </w:r>
      <w:r>
        <w:tab/>
        <w:t>6819</w:t>
      </w:r>
    </w:p>
    <w:p w14:paraId="21BECE2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 frequency cell re-selection</w:t>
      </w:r>
      <w:r>
        <w:tab/>
        <w:t>6821</w:t>
      </w:r>
    </w:p>
    <w:p w14:paraId="2FF8027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inter-RAT cell re-selection</w:t>
      </w:r>
      <w:r>
        <w:tab/>
        <w:t>6822</w:t>
      </w:r>
    </w:p>
    <w:p w14:paraId="5882731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 content exceptions</w:t>
      </w:r>
      <w:r>
        <w:tab/>
        <w:t>6823</w:t>
      </w:r>
    </w:p>
    <w:p w14:paraId="1F85B1C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measurement configuration</w:t>
      </w:r>
      <w:r>
        <w:tab/>
        <w:t>6823</w:t>
      </w:r>
    </w:p>
    <w:p w14:paraId="67025EF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handover</w:t>
      </w:r>
      <w:r>
        <w:tab/>
        <w:t>6849</w:t>
      </w:r>
    </w:p>
    <w:p w14:paraId="6101CF4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inter-RAT handover</w:t>
      </w:r>
      <w:r>
        <w:tab/>
        <w:t>6850</w:t>
      </w:r>
    </w:p>
    <w:p w14:paraId="1D7963F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RRC messages and information elements contents exceptions</w:t>
      </w:r>
      <w:r>
        <w:tab/>
        <w:t>6851</w:t>
      </w:r>
    </w:p>
    <w:p w14:paraId="54FD6CD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L1-RSRP measurement for beam reporting</w:t>
      </w:r>
      <w:r>
        <w:tab/>
        <w:t>6862</w:t>
      </w:r>
    </w:p>
    <w:p w14:paraId="1944AFE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L1-SINR measurement for beam reporting</w:t>
      </w:r>
      <w:r>
        <w:tab/>
        <w:t>6865</w:t>
      </w:r>
    </w:p>
    <w:p w14:paraId="7B1DBF5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cell search when DRX is used</w:t>
      </w:r>
      <w:r>
        <w:tab/>
        <w:t>6871</w:t>
      </w:r>
    </w:p>
    <w:p w14:paraId="3F420E7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RRC reconfiguration delay</w:t>
      </w:r>
      <w:r>
        <w:tab/>
        <w:t>6874</w:t>
      </w:r>
    </w:p>
    <w:p w14:paraId="643215B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timing</w:t>
      </w:r>
      <w:r>
        <w:tab/>
        <w:t>6875</w:t>
      </w:r>
    </w:p>
    <w:p w14:paraId="70770A0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Shared Spectrum Access</w:t>
      </w:r>
      <w:r>
        <w:tab/>
        <w:t>6876</w:t>
      </w:r>
    </w:p>
    <w:p w14:paraId="21C9A45D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Tx switching</w:t>
      </w:r>
      <w:r>
        <w:tab/>
        <w:t>6877</w:t>
      </w:r>
    </w:p>
    <w:p w14:paraId="4FB33F3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L1/L2-triggered mobility</w:t>
      </w:r>
      <w:r>
        <w:tab/>
        <w:t>6894</w:t>
      </w:r>
    </w:p>
    <w:p w14:paraId="2A8C894E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I (normative): RRM OTA procedures</w:t>
      </w:r>
      <w:r>
        <w:tab/>
        <w:t>6905</w:t>
      </w:r>
    </w:p>
    <w:p w14:paraId="6C7C3FE3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 per permitted test method</w:t>
      </w:r>
      <w:r>
        <w:tab/>
        <w:t>6905</w:t>
      </w:r>
    </w:p>
    <w:p w14:paraId="75ABDD6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</w:t>
      </w:r>
      <w:r>
        <w:tab/>
        <w:t>6905</w:t>
      </w:r>
    </w:p>
    <w:p w14:paraId="5D598EA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6905</w:t>
      </w:r>
    </w:p>
    <w:p w14:paraId="4FC2C5E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6905</w:t>
      </w:r>
    </w:p>
    <w:p w14:paraId="7E3021CF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 simplification</w:t>
      </w:r>
      <w:r>
        <w:tab/>
        <w:t>6905</w:t>
      </w:r>
    </w:p>
    <w:p w14:paraId="178E070D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6905</w:t>
      </w:r>
    </w:p>
    <w:p w14:paraId="3EB1332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6906</w:t>
      </w:r>
    </w:p>
    <w:p w14:paraId="2F03FFD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Indirect far field (IFF)</w:t>
      </w:r>
      <w:r>
        <w:tab/>
        <w:t>6906</w:t>
      </w:r>
    </w:p>
    <w:p w14:paraId="477A961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6906</w:t>
      </w:r>
    </w:p>
    <w:p w14:paraId="44DC2ED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6906</w:t>
      </w:r>
    </w:p>
    <w:p w14:paraId="4DFEDDEE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I.3A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Enhanced indirect far field (Enhanced IFF)</w:t>
      </w:r>
      <w:r>
        <w:tab/>
        <w:t>6906</w:t>
      </w:r>
    </w:p>
    <w:p w14:paraId="4594C0C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6906</w:t>
      </w:r>
    </w:p>
    <w:p w14:paraId="76B4CA3D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6906</w:t>
      </w:r>
    </w:p>
    <w:p w14:paraId="10BF8398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Procedures to search test directions for RRM FR2</w:t>
      </w:r>
      <w:r>
        <w:tab/>
        <w:t>6906</w:t>
      </w:r>
    </w:p>
    <w:p w14:paraId="1E28146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RSRPB-based scan with fallback option to Rx beam peak direction search</w:t>
      </w:r>
      <w:r>
        <w:tab/>
        <w:t>6906</w:t>
      </w:r>
    </w:p>
    <w:p w14:paraId="02A326AF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Re-Positioning Approach for RRM FR2</w:t>
      </w:r>
      <w:r>
        <w:tab/>
        <w:t>6907</w:t>
      </w:r>
    </w:p>
    <w:p w14:paraId="480FBFB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1 AoA Test Cases</w:t>
      </w:r>
      <w:r>
        <w:tab/>
        <w:t>6908</w:t>
      </w:r>
    </w:p>
    <w:p w14:paraId="1F39EB6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2 AoA Test Cases</w:t>
      </w:r>
      <w:r>
        <w:tab/>
        <w:t>6909</w:t>
      </w:r>
    </w:p>
    <w:p w14:paraId="0C07BF4F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J (informative): Change history</w:t>
      </w:r>
      <w:r>
        <w:tab/>
        <w:t>6911</w:t>
      </w:r>
    </w:p>
    <w:p w14:paraId="1BDEEDF3" w14:textId="2042EFBA" w:rsidR="00080512" w:rsidRPr="00090772" w:rsidRDefault="0033418E">
      <w:r>
        <w:rPr>
          <w:noProof/>
          <w:sz w:val="22"/>
        </w:rPr>
        <w:fldChar w:fldCharType="end"/>
      </w:r>
    </w:p>
    <w:p w14:paraId="3F6C021A" w14:textId="349ADD7A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EC6EBB">
        <w:instrText>i61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EC6EBB">
        <w:instrText>i61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EC6EBB">
        <w:instrText>i61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EC6EBB">
        <w:instrText>i61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EC6EBB">
        <w:instrText>i61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EC6EBB">
        <w:instrText>i61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EC6EBB">
        <w:instrText>i61</w:instrText>
      </w:r>
      <w:r w:rsidRPr="00090772">
        <w:instrText>_s08</w:instrText>
      </w:r>
      <w:r w:rsidR="00E516C0">
        <w:instrText>-s</w:instrText>
      </w:r>
      <w:r w:rsidR="009D49D6">
        <w:instrText>1</w:instrText>
      </w:r>
      <w:r w:rsidR="002A6C86">
        <w:instrText>1</w:instrText>
      </w:r>
      <w:r w:rsidRPr="00090772">
        <w:instrText xml:space="preserve">.docx" \f  </w:instrText>
      </w:r>
      <w:r w:rsidRPr="00090772">
        <w:fldChar w:fldCharType="end"/>
      </w:r>
      <w:r w:rsidR="002A6C86" w:rsidRPr="00090772">
        <w:fldChar w:fldCharType="begin"/>
      </w:r>
      <w:r w:rsidR="002A6C86" w:rsidRPr="00090772">
        <w:instrText xml:space="preserve"> RD "38533-</w:instrText>
      </w:r>
      <w:r w:rsidR="00EC6EBB">
        <w:instrText>i61</w:instrText>
      </w:r>
      <w:r w:rsidR="002A6C86" w:rsidRPr="00090772">
        <w:instrText>_s</w:instrText>
      </w:r>
      <w:r w:rsidR="002A6C86">
        <w:instrText>12-s15</w:instrText>
      </w:r>
      <w:r w:rsidR="002A6C86" w:rsidRPr="00090772">
        <w:instrText xml:space="preserve">.docx" \f  </w:instrText>
      </w:r>
      <w:r w:rsidR="002A6C86" w:rsidRPr="00090772">
        <w:fldChar w:fldCharType="end"/>
      </w:r>
      <w:r w:rsidR="00CA0446" w:rsidRPr="00090772">
        <w:fldChar w:fldCharType="begin"/>
      </w:r>
      <w:r w:rsidR="00CA0446" w:rsidRPr="00090772">
        <w:instrText xml:space="preserve"> RD "38533-</w:instrText>
      </w:r>
      <w:r w:rsidR="00EC6EBB">
        <w:instrText>i61</w:instrText>
      </w:r>
      <w:r w:rsidR="00CA0446" w:rsidRPr="00090772">
        <w:instrText>_s</w:instrText>
      </w:r>
      <w:r w:rsidR="00CA0446">
        <w:instrText>16-s1</w:instrText>
      </w:r>
      <w:r w:rsidR="00965E81">
        <w:instrText>9</w:instrText>
      </w:r>
      <w:r w:rsidR="00CA0446" w:rsidRPr="00090772">
        <w:instrText xml:space="preserve">.docx" \f  </w:instrText>
      </w:r>
      <w:r w:rsidR="00CA0446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EC6EBB">
        <w:instrText>i61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8FC2E" w14:textId="77777777" w:rsidR="00FC7A50" w:rsidRDefault="00FC7A50">
      <w:r>
        <w:separator/>
      </w:r>
    </w:p>
  </w:endnote>
  <w:endnote w:type="continuationSeparator" w:id="0">
    <w:p w14:paraId="24478424" w14:textId="77777777" w:rsidR="00FC7A50" w:rsidRDefault="00FC7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8A2C8" w14:textId="77777777" w:rsidR="00FC7A50" w:rsidRDefault="00FC7A50">
      <w:r>
        <w:separator/>
      </w:r>
    </w:p>
  </w:footnote>
  <w:footnote w:type="continuationSeparator" w:id="0">
    <w:p w14:paraId="6D788CA4" w14:textId="77777777" w:rsidR="00FC7A50" w:rsidRDefault="00FC7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6811" w14:textId="1EE5A70B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C6EBB">
      <w:rPr>
        <w:rFonts w:ascii="Arial" w:hAnsi="Arial" w:cs="Arial"/>
        <w:b/>
        <w:noProof/>
        <w:sz w:val="18"/>
        <w:szCs w:val="18"/>
      </w:rPr>
      <w:t>3GPP TS 38.533 V18.6.1 (2025-03)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7BB42EB2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C6EBB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4B"/>
    <w:rsid w:val="00040095"/>
    <w:rsid w:val="00050D5E"/>
    <w:rsid w:val="00051834"/>
    <w:rsid w:val="00054A22"/>
    <w:rsid w:val="000655A6"/>
    <w:rsid w:val="0007244E"/>
    <w:rsid w:val="00080512"/>
    <w:rsid w:val="00090772"/>
    <w:rsid w:val="000945DF"/>
    <w:rsid w:val="000B0A18"/>
    <w:rsid w:val="000C58C6"/>
    <w:rsid w:val="000D2C3F"/>
    <w:rsid w:val="000D47BA"/>
    <w:rsid w:val="000D58AB"/>
    <w:rsid w:val="000E513B"/>
    <w:rsid w:val="001146E4"/>
    <w:rsid w:val="00123A04"/>
    <w:rsid w:val="001432DE"/>
    <w:rsid w:val="001508DA"/>
    <w:rsid w:val="00190363"/>
    <w:rsid w:val="001D02C2"/>
    <w:rsid w:val="001F168B"/>
    <w:rsid w:val="002107C9"/>
    <w:rsid w:val="002347A2"/>
    <w:rsid w:val="002375A7"/>
    <w:rsid w:val="00241F1A"/>
    <w:rsid w:val="00247925"/>
    <w:rsid w:val="002A6C86"/>
    <w:rsid w:val="002C77A6"/>
    <w:rsid w:val="002D1F77"/>
    <w:rsid w:val="002D58AA"/>
    <w:rsid w:val="002F18A3"/>
    <w:rsid w:val="002F6439"/>
    <w:rsid w:val="0031677D"/>
    <w:rsid w:val="003172DC"/>
    <w:rsid w:val="0033418E"/>
    <w:rsid w:val="003353CD"/>
    <w:rsid w:val="00344313"/>
    <w:rsid w:val="0035462D"/>
    <w:rsid w:val="003A0AC8"/>
    <w:rsid w:val="003B2C5A"/>
    <w:rsid w:val="003B7CBC"/>
    <w:rsid w:val="003C3971"/>
    <w:rsid w:val="003D58E2"/>
    <w:rsid w:val="003D6E78"/>
    <w:rsid w:val="003E0249"/>
    <w:rsid w:val="004149D0"/>
    <w:rsid w:val="00452D6E"/>
    <w:rsid w:val="004568C7"/>
    <w:rsid w:val="004875D8"/>
    <w:rsid w:val="004A1E2A"/>
    <w:rsid w:val="004C4AAD"/>
    <w:rsid w:val="004D0AF5"/>
    <w:rsid w:val="004D3578"/>
    <w:rsid w:val="004D449A"/>
    <w:rsid w:val="004E213A"/>
    <w:rsid w:val="00513D2F"/>
    <w:rsid w:val="005204CB"/>
    <w:rsid w:val="00543E6C"/>
    <w:rsid w:val="00557DEC"/>
    <w:rsid w:val="00563F3E"/>
    <w:rsid w:val="00565087"/>
    <w:rsid w:val="00567EB7"/>
    <w:rsid w:val="00574F38"/>
    <w:rsid w:val="005A7117"/>
    <w:rsid w:val="005C3A48"/>
    <w:rsid w:val="005D2E01"/>
    <w:rsid w:val="00604C1F"/>
    <w:rsid w:val="006143DE"/>
    <w:rsid w:val="00614FDF"/>
    <w:rsid w:val="00626755"/>
    <w:rsid w:val="0063590C"/>
    <w:rsid w:val="0065328B"/>
    <w:rsid w:val="00673C61"/>
    <w:rsid w:val="006834BF"/>
    <w:rsid w:val="00684499"/>
    <w:rsid w:val="006E5C86"/>
    <w:rsid w:val="006F446F"/>
    <w:rsid w:val="00701656"/>
    <w:rsid w:val="00734A5B"/>
    <w:rsid w:val="00744E76"/>
    <w:rsid w:val="0075401D"/>
    <w:rsid w:val="0076563F"/>
    <w:rsid w:val="007738AB"/>
    <w:rsid w:val="00781F0F"/>
    <w:rsid w:val="0078336C"/>
    <w:rsid w:val="007D566A"/>
    <w:rsid w:val="008028A4"/>
    <w:rsid w:val="00823037"/>
    <w:rsid w:val="00823ACA"/>
    <w:rsid w:val="00824FCB"/>
    <w:rsid w:val="00842F68"/>
    <w:rsid w:val="008539B3"/>
    <w:rsid w:val="00864F3A"/>
    <w:rsid w:val="00870312"/>
    <w:rsid w:val="008768CA"/>
    <w:rsid w:val="0089051C"/>
    <w:rsid w:val="008C7E99"/>
    <w:rsid w:val="008E021D"/>
    <w:rsid w:val="0090006A"/>
    <w:rsid w:val="0090271F"/>
    <w:rsid w:val="00902E23"/>
    <w:rsid w:val="0091348E"/>
    <w:rsid w:val="00917CCB"/>
    <w:rsid w:val="00923A29"/>
    <w:rsid w:val="009369C3"/>
    <w:rsid w:val="00942EC2"/>
    <w:rsid w:val="00955C0F"/>
    <w:rsid w:val="0096558D"/>
    <w:rsid w:val="00965E81"/>
    <w:rsid w:val="00974BDA"/>
    <w:rsid w:val="00995F83"/>
    <w:rsid w:val="009A444B"/>
    <w:rsid w:val="009C7CC7"/>
    <w:rsid w:val="009D49D6"/>
    <w:rsid w:val="009F37B7"/>
    <w:rsid w:val="00A10F02"/>
    <w:rsid w:val="00A15817"/>
    <w:rsid w:val="00A164B4"/>
    <w:rsid w:val="00A17641"/>
    <w:rsid w:val="00A30C4F"/>
    <w:rsid w:val="00A40D02"/>
    <w:rsid w:val="00A42F67"/>
    <w:rsid w:val="00A511DB"/>
    <w:rsid w:val="00A53724"/>
    <w:rsid w:val="00A60E2D"/>
    <w:rsid w:val="00A80F77"/>
    <w:rsid w:val="00A82346"/>
    <w:rsid w:val="00A94F51"/>
    <w:rsid w:val="00AB4462"/>
    <w:rsid w:val="00AC377B"/>
    <w:rsid w:val="00AD28C9"/>
    <w:rsid w:val="00AF64C7"/>
    <w:rsid w:val="00B15449"/>
    <w:rsid w:val="00B20416"/>
    <w:rsid w:val="00B22289"/>
    <w:rsid w:val="00B3187F"/>
    <w:rsid w:val="00B442C6"/>
    <w:rsid w:val="00B63A75"/>
    <w:rsid w:val="00B83695"/>
    <w:rsid w:val="00B8479B"/>
    <w:rsid w:val="00B850F4"/>
    <w:rsid w:val="00B95057"/>
    <w:rsid w:val="00BC0F7D"/>
    <w:rsid w:val="00BC7387"/>
    <w:rsid w:val="00BE00B4"/>
    <w:rsid w:val="00BF66C1"/>
    <w:rsid w:val="00C066A0"/>
    <w:rsid w:val="00C33079"/>
    <w:rsid w:val="00C35D35"/>
    <w:rsid w:val="00C45231"/>
    <w:rsid w:val="00C5168B"/>
    <w:rsid w:val="00C61DD0"/>
    <w:rsid w:val="00C64460"/>
    <w:rsid w:val="00C72833"/>
    <w:rsid w:val="00C93F40"/>
    <w:rsid w:val="00CA0446"/>
    <w:rsid w:val="00CA3D0C"/>
    <w:rsid w:val="00CA3E8B"/>
    <w:rsid w:val="00CA7516"/>
    <w:rsid w:val="00CA77FB"/>
    <w:rsid w:val="00CB28A2"/>
    <w:rsid w:val="00CE18EB"/>
    <w:rsid w:val="00CF4C86"/>
    <w:rsid w:val="00D2149F"/>
    <w:rsid w:val="00D447DC"/>
    <w:rsid w:val="00D45CA6"/>
    <w:rsid w:val="00D6256D"/>
    <w:rsid w:val="00D738D6"/>
    <w:rsid w:val="00D755EB"/>
    <w:rsid w:val="00D75869"/>
    <w:rsid w:val="00D87E00"/>
    <w:rsid w:val="00D9134D"/>
    <w:rsid w:val="00DA7A03"/>
    <w:rsid w:val="00DB1818"/>
    <w:rsid w:val="00DC309B"/>
    <w:rsid w:val="00DC4DA2"/>
    <w:rsid w:val="00DD163C"/>
    <w:rsid w:val="00DD2754"/>
    <w:rsid w:val="00DF0B1B"/>
    <w:rsid w:val="00DF2B1F"/>
    <w:rsid w:val="00DF62CD"/>
    <w:rsid w:val="00E06471"/>
    <w:rsid w:val="00E2150D"/>
    <w:rsid w:val="00E36D91"/>
    <w:rsid w:val="00E516C0"/>
    <w:rsid w:val="00E52877"/>
    <w:rsid w:val="00E74498"/>
    <w:rsid w:val="00E77645"/>
    <w:rsid w:val="00E8083D"/>
    <w:rsid w:val="00E85DDB"/>
    <w:rsid w:val="00E93FFC"/>
    <w:rsid w:val="00EA414D"/>
    <w:rsid w:val="00EB4AD7"/>
    <w:rsid w:val="00EC3044"/>
    <w:rsid w:val="00EC4A25"/>
    <w:rsid w:val="00EC6EBB"/>
    <w:rsid w:val="00F025A2"/>
    <w:rsid w:val="00F04712"/>
    <w:rsid w:val="00F071C3"/>
    <w:rsid w:val="00F172DC"/>
    <w:rsid w:val="00F22EC7"/>
    <w:rsid w:val="00F32D38"/>
    <w:rsid w:val="00F653B8"/>
    <w:rsid w:val="00FA1266"/>
    <w:rsid w:val="00FB0AC0"/>
    <w:rsid w:val="00FB5096"/>
    <w:rsid w:val="00FC1192"/>
    <w:rsid w:val="00FC7A50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EB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EC6E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C6E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C6E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C6E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C6EB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EC6EBB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EC6EBB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EC6EB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EC6EBB"/>
    <w:pPr>
      <w:outlineLvl w:val="8"/>
    </w:pPr>
  </w:style>
  <w:style w:type="character" w:default="1" w:styleId="DefaultParagraphFont">
    <w:name w:val="Default Paragraph Font"/>
    <w:semiHidden/>
    <w:rsid w:val="00EC6E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6EBB"/>
  </w:style>
  <w:style w:type="paragraph" w:customStyle="1" w:styleId="H6">
    <w:name w:val="H6"/>
    <w:basedOn w:val="Heading5"/>
    <w:next w:val="Normal"/>
    <w:link w:val="H6Char"/>
    <w:rsid w:val="00EC6EB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EC6EBB"/>
    <w:pPr>
      <w:ind w:left="1418" w:hanging="1418"/>
    </w:pPr>
  </w:style>
  <w:style w:type="paragraph" w:styleId="TOC8">
    <w:name w:val="toc 8"/>
    <w:basedOn w:val="TOC1"/>
    <w:rsid w:val="00EC6EBB"/>
    <w:pPr>
      <w:spacing w:before="180"/>
      <w:ind w:left="2693" w:hanging="2693"/>
    </w:pPr>
    <w:rPr>
      <w:b/>
    </w:rPr>
  </w:style>
  <w:style w:type="paragraph" w:styleId="TOC1">
    <w:name w:val="toc 1"/>
    <w:rsid w:val="00EC6E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EC6EB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C6EBB"/>
  </w:style>
  <w:style w:type="paragraph" w:styleId="Header">
    <w:name w:val="header"/>
    <w:link w:val="HeaderChar1"/>
    <w:rsid w:val="00EC6E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EC6E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EC6EBB"/>
    <w:pPr>
      <w:ind w:left="1701" w:hanging="1701"/>
    </w:pPr>
  </w:style>
  <w:style w:type="paragraph" w:styleId="TOC4">
    <w:name w:val="toc 4"/>
    <w:basedOn w:val="TOC3"/>
    <w:rsid w:val="00EC6EBB"/>
    <w:pPr>
      <w:ind w:left="1418" w:hanging="1418"/>
    </w:pPr>
  </w:style>
  <w:style w:type="paragraph" w:styleId="TOC3">
    <w:name w:val="toc 3"/>
    <w:basedOn w:val="TOC2"/>
    <w:rsid w:val="00EC6EBB"/>
    <w:pPr>
      <w:ind w:left="1134" w:hanging="1134"/>
    </w:pPr>
  </w:style>
  <w:style w:type="paragraph" w:styleId="TOC2">
    <w:name w:val="toc 2"/>
    <w:basedOn w:val="TOC1"/>
    <w:rsid w:val="00EC6EB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EC6EB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C6EBB"/>
    <w:pPr>
      <w:outlineLvl w:val="9"/>
    </w:pPr>
  </w:style>
  <w:style w:type="paragraph" w:customStyle="1" w:styleId="NF">
    <w:name w:val="NF"/>
    <w:basedOn w:val="NO"/>
    <w:rsid w:val="00EC6EB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C6EBB"/>
    <w:pPr>
      <w:keepLines/>
      <w:ind w:left="1135" w:hanging="851"/>
    </w:pPr>
  </w:style>
  <w:style w:type="paragraph" w:customStyle="1" w:styleId="PL">
    <w:name w:val="PL"/>
    <w:link w:val="PLChar"/>
    <w:rsid w:val="00EC6E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C6EBB"/>
    <w:pPr>
      <w:jc w:val="right"/>
    </w:pPr>
  </w:style>
  <w:style w:type="paragraph" w:customStyle="1" w:styleId="TAL">
    <w:name w:val="TAL"/>
    <w:basedOn w:val="Normal"/>
    <w:link w:val="TALCar"/>
    <w:rsid w:val="00EC6E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C6EBB"/>
    <w:rPr>
      <w:b/>
    </w:rPr>
  </w:style>
  <w:style w:type="paragraph" w:customStyle="1" w:styleId="TAC">
    <w:name w:val="TAC"/>
    <w:basedOn w:val="TAL"/>
    <w:link w:val="TACChar"/>
    <w:rsid w:val="00EC6EBB"/>
    <w:pPr>
      <w:jc w:val="center"/>
    </w:pPr>
  </w:style>
  <w:style w:type="paragraph" w:customStyle="1" w:styleId="LD">
    <w:name w:val="LD"/>
    <w:rsid w:val="00EC6E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EC6EBB"/>
    <w:pPr>
      <w:keepLines/>
      <w:ind w:left="1702" w:hanging="1418"/>
    </w:pPr>
  </w:style>
  <w:style w:type="paragraph" w:customStyle="1" w:styleId="FP">
    <w:name w:val="FP"/>
    <w:basedOn w:val="Normal"/>
    <w:rsid w:val="00EC6EBB"/>
    <w:pPr>
      <w:spacing w:after="0"/>
    </w:pPr>
  </w:style>
  <w:style w:type="paragraph" w:customStyle="1" w:styleId="NW">
    <w:name w:val="NW"/>
    <w:basedOn w:val="NO"/>
    <w:rsid w:val="00EC6EBB"/>
    <w:pPr>
      <w:spacing w:after="0"/>
    </w:pPr>
  </w:style>
  <w:style w:type="paragraph" w:customStyle="1" w:styleId="EW">
    <w:name w:val="EW"/>
    <w:basedOn w:val="EX"/>
    <w:rsid w:val="00EC6EBB"/>
    <w:pPr>
      <w:spacing w:after="0"/>
    </w:pPr>
  </w:style>
  <w:style w:type="paragraph" w:customStyle="1" w:styleId="B1">
    <w:name w:val="B1"/>
    <w:basedOn w:val="List"/>
    <w:link w:val="B1Char"/>
    <w:rsid w:val="00EC6EBB"/>
  </w:style>
  <w:style w:type="paragraph" w:styleId="TOC6">
    <w:name w:val="toc 6"/>
    <w:basedOn w:val="TOC5"/>
    <w:next w:val="Normal"/>
    <w:rsid w:val="00EC6EBB"/>
    <w:pPr>
      <w:ind w:left="1985" w:hanging="1985"/>
    </w:pPr>
  </w:style>
  <w:style w:type="paragraph" w:styleId="TOC7">
    <w:name w:val="toc 7"/>
    <w:basedOn w:val="TOC6"/>
    <w:next w:val="Normal"/>
    <w:rsid w:val="00EC6EBB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C6EBB"/>
    <w:rPr>
      <w:color w:val="FF0000"/>
    </w:rPr>
  </w:style>
  <w:style w:type="paragraph" w:customStyle="1" w:styleId="TH">
    <w:name w:val="TH"/>
    <w:basedOn w:val="Normal"/>
    <w:link w:val="THChar"/>
    <w:rsid w:val="00EC6E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C6E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C6E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C6E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C6E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EC6EBB"/>
    <w:pPr>
      <w:ind w:left="851" w:hanging="851"/>
    </w:pPr>
  </w:style>
  <w:style w:type="paragraph" w:customStyle="1" w:styleId="ZH">
    <w:name w:val="ZH"/>
    <w:rsid w:val="00EC6E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EC6EBB"/>
    <w:pPr>
      <w:keepNext w:val="0"/>
      <w:spacing w:before="0" w:after="240"/>
    </w:pPr>
  </w:style>
  <w:style w:type="paragraph" w:customStyle="1" w:styleId="ZG">
    <w:name w:val="ZG"/>
    <w:rsid w:val="00EC6E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EC6EBB"/>
  </w:style>
  <w:style w:type="paragraph" w:customStyle="1" w:styleId="B3">
    <w:name w:val="B3"/>
    <w:basedOn w:val="List3"/>
    <w:link w:val="B3Char"/>
    <w:rsid w:val="00EC6EBB"/>
  </w:style>
  <w:style w:type="paragraph" w:customStyle="1" w:styleId="B4">
    <w:name w:val="B4"/>
    <w:basedOn w:val="List4"/>
    <w:link w:val="B4Char"/>
    <w:rsid w:val="00EC6EBB"/>
  </w:style>
  <w:style w:type="paragraph" w:customStyle="1" w:styleId="B5">
    <w:name w:val="B5"/>
    <w:basedOn w:val="List5"/>
    <w:link w:val="B5Char"/>
    <w:rsid w:val="00EC6EBB"/>
  </w:style>
  <w:style w:type="paragraph" w:customStyle="1" w:styleId="ZTD">
    <w:name w:val="ZTD"/>
    <w:basedOn w:val="ZB"/>
    <w:rsid w:val="00EC6EB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C6EBB"/>
    <w:pPr>
      <w:framePr w:wrap="notBeside" w:y="16161"/>
    </w:pPr>
  </w:style>
  <w:style w:type="paragraph" w:styleId="List">
    <w:name w:val="List"/>
    <w:basedOn w:val="Normal"/>
    <w:link w:val="ListChar4"/>
    <w:rsid w:val="00EC6EBB"/>
    <w:pPr>
      <w:ind w:left="568" w:hanging="284"/>
    </w:pPr>
  </w:style>
  <w:style w:type="paragraph" w:styleId="List2">
    <w:name w:val="List 2"/>
    <w:basedOn w:val="List"/>
    <w:link w:val="List2Char"/>
    <w:rsid w:val="00EC6EBB"/>
    <w:pPr>
      <w:ind w:left="851"/>
    </w:pPr>
  </w:style>
  <w:style w:type="paragraph" w:styleId="List3">
    <w:name w:val="List 3"/>
    <w:basedOn w:val="List2"/>
    <w:link w:val="List3Char"/>
    <w:rsid w:val="00EC6EBB"/>
    <w:pPr>
      <w:ind w:left="1135"/>
    </w:pPr>
  </w:style>
  <w:style w:type="paragraph" w:styleId="List4">
    <w:name w:val="List 4"/>
    <w:basedOn w:val="List3"/>
    <w:rsid w:val="00EC6EBB"/>
    <w:pPr>
      <w:ind w:left="1418"/>
    </w:pPr>
  </w:style>
  <w:style w:type="paragraph" w:styleId="List5">
    <w:name w:val="List 5"/>
    <w:basedOn w:val="List4"/>
    <w:rsid w:val="00EC6EBB"/>
    <w:pPr>
      <w:ind w:left="1702"/>
    </w:pPr>
  </w:style>
  <w:style w:type="character" w:styleId="FootnoteReference">
    <w:name w:val="footnote reference"/>
    <w:basedOn w:val="DefaultParagraphFont"/>
    <w:rsid w:val="00EC6E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C6E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EC6EBB"/>
    <w:pPr>
      <w:keepLines/>
      <w:spacing w:after="0"/>
    </w:pPr>
  </w:style>
  <w:style w:type="paragraph" w:styleId="Index2">
    <w:name w:val="index 2"/>
    <w:basedOn w:val="Index1"/>
    <w:rsid w:val="00EC6EBB"/>
    <w:pPr>
      <w:ind w:left="284"/>
    </w:pPr>
  </w:style>
  <w:style w:type="paragraph" w:styleId="ListBullet">
    <w:name w:val="List Bullet"/>
    <w:basedOn w:val="List"/>
    <w:link w:val="ListBulletChar"/>
    <w:rsid w:val="00EC6EBB"/>
  </w:style>
  <w:style w:type="paragraph" w:styleId="ListBullet2">
    <w:name w:val="List Bullet 2"/>
    <w:basedOn w:val="ListBullet"/>
    <w:link w:val="ListBullet2Char"/>
    <w:rsid w:val="00EC6EBB"/>
    <w:pPr>
      <w:ind w:left="851"/>
    </w:pPr>
  </w:style>
  <w:style w:type="paragraph" w:styleId="ListBullet3">
    <w:name w:val="List Bullet 3"/>
    <w:basedOn w:val="ListBullet2"/>
    <w:link w:val="ListBullet3Char"/>
    <w:rsid w:val="00EC6EBB"/>
    <w:pPr>
      <w:ind w:left="1135"/>
    </w:pPr>
  </w:style>
  <w:style w:type="paragraph" w:styleId="ListBullet4">
    <w:name w:val="List Bullet 4"/>
    <w:basedOn w:val="ListBullet3"/>
    <w:rsid w:val="00EC6EBB"/>
    <w:pPr>
      <w:ind w:left="1418"/>
    </w:pPr>
  </w:style>
  <w:style w:type="paragraph" w:styleId="ListBullet5">
    <w:name w:val="List Bullet 5"/>
    <w:basedOn w:val="ListBullet4"/>
    <w:rsid w:val="00EC6EBB"/>
    <w:pPr>
      <w:ind w:left="1702"/>
    </w:pPr>
  </w:style>
  <w:style w:type="paragraph" w:styleId="ListNumber">
    <w:name w:val="List Number"/>
    <w:basedOn w:val="List"/>
    <w:rsid w:val="00EC6EBB"/>
  </w:style>
  <w:style w:type="paragraph" w:styleId="ListNumber2">
    <w:name w:val="List Number 2"/>
    <w:basedOn w:val="ListNumber"/>
    <w:rsid w:val="00EC6EBB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2287</TotalTime>
  <Pages>1</Pages>
  <Words>32925</Words>
  <Characters>187678</Characters>
  <Application>Microsoft Office Word</Application>
  <DocSecurity>0</DocSecurity>
  <Lines>1563</Lines>
  <Paragraphs>440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220163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0451</cp:lastModifiedBy>
  <cp:revision>51</cp:revision>
  <dcterms:created xsi:type="dcterms:W3CDTF">2022-02-15T16:21:00Z</dcterms:created>
  <dcterms:modified xsi:type="dcterms:W3CDTF">2025-04-17T07:54:00Z</dcterms:modified>
</cp:coreProperties>
</file>